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0269" w14:paraId="3330269" w:rsidRDefault="000369E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69E0" w:rsidP="000369E0" w:rsidR="00AE649C">
      <w:pPr>
        <w:pStyle w:val="Bezproreda"/>
      </w:pPr>
      <w:r>
        <w:t xml:space="preserve">     Republika Hrvatska</w:t>
      </w:r>
    </w:p>
    <w:p w:rsidRDefault="000369E0" w:rsidP="000369E0" w:rsidR="000369E0">
      <w:pPr>
        <w:pStyle w:val="Bezproreda"/>
      </w:pPr>
      <w:r>
        <w:t>Trgovački sud u Bjelovaru</w:t>
      </w:r>
    </w:p>
    <w:p w:rsidRDefault="000369E0" w:rsidP="000369E0" w:rsidR="000369E0" w:rsidRPr="00B76F3C">
      <w:pPr>
        <w:pStyle w:val="Bezproreda"/>
      </w:pPr>
      <w:r>
        <w:t>Bjelovar, Dr. I. Lebovića 42.</w:t>
      </w:r>
    </w:p>
    <w:p w:rsidRDefault="000369E0" w:rsidP="000369E0" w:rsidR="000369E0">
      <w:pPr>
        <w:ind w:firstLine="708" w:left="4956"/>
      </w:pPr>
      <w:r>
        <w:t>Poslovni broj: 1 St-796/2017-8</w:t>
      </w:r>
    </w:p>
    <w:p w:rsidRDefault="000369E0" w:rsidP="000369E0" w:rsidR="000369E0">
      <w:pPr>
        <w:jc w:val="center"/>
      </w:pPr>
      <w:r>
        <w:t>R E P U B L I K A    H R V A T S K A</w:t>
      </w:r>
    </w:p>
    <w:p w:rsidRDefault="000369E0" w:rsidP="000369E0" w:rsidR="000369E0">
      <w:pPr>
        <w:pStyle w:val="Bezproreda"/>
        <w:jc w:val="center"/>
      </w:pPr>
      <w:r>
        <w:t>R J E Š E N J E</w:t>
      </w:r>
    </w:p>
    <w:p w:rsidRDefault="000369E0" w:rsidP="000369E0" w:rsidR="000369E0">
      <w:pPr>
        <w:pStyle w:val="Bezproreda"/>
        <w:jc w:val="center"/>
      </w:pPr>
    </w:p>
    <w:p w:rsidRDefault="000369E0" w:rsidP="000369E0" w:rsidR="000369E0">
      <w:pPr>
        <w:pStyle w:val="Bezproreda"/>
        <w:ind w:firstLine="708"/>
      </w:pPr>
      <w:r>
        <w:t xml:space="preserve">Trgovački sud u Bjelovaru, po sucu Branki Pleskalt, u stečajnom postupku nad dužnikom  TRAKTORSKI DIJELOVI  d.o.o. za trgovinu i usluge Bjelovar, Franjevačka 12/A, OIB: 26569291682, 23. veljače   2018. </w:t>
      </w:r>
    </w:p>
    <w:p w:rsidRDefault="000369E0" w:rsidP="000369E0" w:rsidR="000369E0">
      <w:pPr>
        <w:pStyle w:val="Bezproreda"/>
        <w:ind w:firstLine="708"/>
      </w:pPr>
    </w:p>
    <w:p w:rsidRDefault="000369E0" w:rsidP="000369E0" w:rsidR="000369E0">
      <w:pPr>
        <w:pStyle w:val="Bezproreda"/>
        <w:jc w:val="center"/>
      </w:pPr>
      <w:r>
        <w:t>r i j e š i o    j e</w:t>
      </w:r>
    </w:p>
    <w:p w:rsidRDefault="000369E0" w:rsidP="000369E0" w:rsidR="000369E0">
      <w:pPr>
        <w:pStyle w:val="Bezproreda"/>
      </w:pPr>
    </w:p>
    <w:p w:rsidRDefault="000369E0" w:rsidP="000369E0" w:rsidR="000369E0">
      <w:pPr>
        <w:pStyle w:val="Bezproreda"/>
        <w:ind w:firstLine="708"/>
      </w:pPr>
      <w:r>
        <w:t xml:space="preserve"> Razrješava se dužnosti privremeni stečajni upravitelj Boris Ljubanović iz Osijeka, Šetalište kar. F. Šepera 8 c, OIB: 19311655846,  imenovan rješenjem ovog suda posl. br. 1 St-796/2017-5 od 13. studenog 2017.</w:t>
      </w:r>
    </w:p>
    <w:p w:rsidRDefault="000369E0" w:rsidP="000369E0" w:rsidR="000369E0">
      <w:pPr>
        <w:pStyle w:val="Bezproreda"/>
        <w:jc w:val="center"/>
      </w:pPr>
      <w:r>
        <w:t>Obrazloženje</w:t>
      </w:r>
    </w:p>
    <w:p w:rsidRDefault="000369E0" w:rsidP="000369E0" w:rsidR="000369E0">
      <w:pPr>
        <w:pStyle w:val="Bezproreda"/>
        <w:jc w:val="center"/>
      </w:pPr>
    </w:p>
    <w:p w:rsidRDefault="000369E0" w:rsidP="000369E0" w:rsidR="000369E0">
      <w:pPr>
        <w:pStyle w:val="Bezproreda"/>
        <w:ind w:firstLine="708"/>
      </w:pPr>
      <w:r>
        <w:t xml:space="preserve">Rješenjem ovog suda posl. br. 1 St-796/2017-5  od 13. studenog 2017. godine imenovan je privremeni stečajni upravitelj Boris Ljubanović iz Osijeka, Šetalište kar. F. Šepera 8 c, OIB: 19311655846,  radi utvrđivanja uvjeta za otvaranje stečajnog postupka  nad dužnikom TRAKTORSKI DIJELOVI  d.o.o. za trgovinu i usluge Bjelovar, Franjevačka 12/A, OIB: 26569291682. Istim Rješenjem toč. 4. naloženo je stečajnom upravitelju da izvrši uvid u knjige i poslovnu dokumentaciju dužnika te ispita mogu li se imovinom dužnika namiriti troškovi postupka te da ispita postoji li razlog za otvaranje stečajnog postupka. Pisano Izvješće s mišljenjem privremeni stečajni upravitelj bio je dužan dostaviti sudu najkasnije do 12. prosinca 2017. godine. </w:t>
      </w:r>
    </w:p>
    <w:p w:rsidRDefault="000369E0" w:rsidP="000369E0" w:rsidR="000369E0">
      <w:pPr>
        <w:pStyle w:val="Bezproreda"/>
      </w:pPr>
    </w:p>
    <w:p w:rsidRDefault="000369E0" w:rsidP="000369E0" w:rsidR="000369E0">
      <w:pPr>
        <w:pStyle w:val="Bezproreda"/>
      </w:pPr>
      <w:r>
        <w:tab/>
        <w:t>Privremeni stečajni upravitelj u ostavljenom roku nije dostavio svoje pisano izvješće, a ni nakon poziva suda od 19. prosinca 2017. godine nije postupio po naloženom, to je sud razriješio dužnosti privremenog stečajnog upravitelja Borisa Ljubanović iz Osijeka, Šetalište kar. F. Šepera 8 c, OIB: 19311655846.</w:t>
      </w:r>
    </w:p>
    <w:p w:rsidRDefault="000369E0" w:rsidP="000369E0" w:rsidR="000369E0">
      <w:pPr>
        <w:pStyle w:val="Bezproreda"/>
      </w:pPr>
    </w:p>
    <w:p w:rsidRDefault="000369E0" w:rsidP="000369E0" w:rsidR="000369E0">
      <w:pPr>
        <w:pStyle w:val="Bezproreda"/>
      </w:pPr>
      <w:r>
        <w:tab/>
        <w:t>Zbog navedenog riješeno je kao u izreci.</w:t>
      </w:r>
    </w:p>
    <w:p w:rsidRDefault="000369E0" w:rsidP="000369E0" w:rsidR="000369E0">
      <w:pPr>
        <w:pStyle w:val="Bezproreda"/>
        <w:ind w:firstLine="708"/>
      </w:pPr>
    </w:p>
    <w:p w:rsidRDefault="000369E0" w:rsidP="000369E0" w:rsidR="000369E0">
      <w:pPr>
        <w:pStyle w:val="Bezproreda"/>
        <w:ind w:firstLine="708"/>
      </w:pPr>
      <w:r>
        <w:t>U Bjelovaru 23. veljače  2018.</w:t>
      </w:r>
    </w:p>
    <w:p w:rsidRDefault="000369E0" w:rsidP="000369E0" w:rsidR="000369E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0369E0" w:rsidP="000369E0" w:rsidR="000369E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0369E0" w:rsidP="000369E0" w:rsidR="000369E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0369E0" w:rsidP="000369E0" w:rsidR="000369E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Vesna Dragišić</w:t>
      </w:r>
    </w:p>
    <w:p w:rsidRDefault="000369E0" w:rsidP="000369E0" w:rsidR="000369E0">
      <w:pPr>
        <w:pStyle w:val="Bezproreda"/>
      </w:pPr>
    </w:p>
    <w:p w:rsidRDefault="000369E0" w:rsidP="000369E0" w:rsidR="00AE649C" w:rsidRPr="00B76F3C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9E0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544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3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St-796/2017-8</izvorni_sadrzaj>
    <derivirana_varijabla naziv="DomainObject.Oznaka_1">St-796/2017-8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St-796/2017</izvorni_sadrzaj>
    <derivirana_varijabla naziv="DomainObject.Predmet.OznakaBroj_1">St-796/2017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TRAKTORSKI DIJELOVI društvo s ograničenom odgovornošću za trgovinu i usluge</izvorni_sadrzaj>
    <derivirana_varijabla naziv="DomainObject.Predmet.ProtustrankaFormated_1">  TRAKTORSKI DIJELOVI društvo s ograničenom odgovornošću za trgovinu i usluge</derivirana_varijabla>
  </DomainObject.Predmet.ProtustrankaFormated>
  <DomainObject.Predmet.ProtustrankaFormatedOIB>
    <izvorni_sadrzaj>  TRAKTORSKI DIJELOVI društvo s ograničenom odgovornošću za trgovinu i usluge, OIB 26569291682</izvorni_sadrzaj>
    <derivirana_varijabla naziv="DomainObject.Predmet.ProtustrankaFormatedOIB_1">  TRAKTORSKI DIJELOVI društvo s ograničenom odgovornošću za trgovinu i usluge, OIB 26569291682</derivirana_varijabla>
  </DomainObject.Predmet.ProtustrankaFormatedOIB>
  <DomainObject.Predmet.ProtustrankaFormatedWithAdress>
    <izvorni_sadrzaj> TRAKTORSKI DIJELOVI društvo s ograničenom odgovornošću za trgovinu i usluge, Franjevačka 12/A, 43000 Bjelovar</izvorni_sadrzaj>
    <derivirana_varijabla naziv="DomainObject.Predmet.ProtustrankaFormatedWithAdress_1"> TRAKTORSKI DIJELOVI društvo s ograničenom odgovornošću za trgovinu i usluge, Franjevačka 12/A, 43000 Bjelovar</derivirana_varijabla>
  </DomainObject.Predmet.ProtustrankaFormatedWithAdress>
  <DomainObject.Predmet.ProtustrankaFormatedWithAdressOIB>
    <izvorni_sadrzaj> TRAKTORSKI DIJELOVI društvo s ograničenom odgovornošću za trgovinu i usluge, OIB 26569291682, Franjevačka 12/A, 43000 Bjelovar</izvorni_sadrzaj>
    <derivirana_varijabla naziv="DomainObject.Predmet.ProtustrankaFormatedWithAdressOIB_1"> TRAKTORSKI DIJELOVI društvo s ograničenom odgovornošću za trgovinu i usluge, OIB 26569291682, Franjevačka 12/A, 43000 Bjelovar</derivirana_varijabla>
  </DomainObject.Predmet.ProtustrankaFormatedWithAdressOIB>
  <DomainObject.Predmet.ProtustrankaWithAdress>
    <izvorni_sadrzaj>TRAKTORSKI DIJELOVI društvo s ograničenom odgovornošću za trgovinu i usluge Franjevačka 12/A, 43000 Bjelovar</izvorni_sadrzaj>
    <derivirana_varijabla naziv="DomainObject.Predmet.ProtustrankaWithAdress_1">TRAKTORSKI DIJELOVI društvo s ograničenom odgovornošću za trgovinu i usluge Franjevačka 12/A, 43000 Bjelovar</derivirana_varijabla>
  </DomainObject.Predmet.ProtustrankaWithAdress>
  <DomainObject.Predmet.ProtustrankaWithAdressOIB>
    <izvorni_sadrzaj>TRAKTORSKI DIJELOVI društvo s ograničenom odgovornošću za trgovinu i usluge, OIB 26569291682, Franjevačka 12/A, 43000 Bjelovar</izvorni_sadrzaj>
    <derivirana_varijabla naziv="DomainObject.Predmet.ProtustrankaWithAdressOIB_1">TRAKTORSKI DIJELOVI društvo s ograničenom odgovornošću za trgovinu i usluge, OIB 26569291682, Franjevačka 12/A, 43000 Bjelovar</derivirana_varijabla>
  </DomainObject.Predmet.ProtustrankaWithAdressOIB>
  <DomainObject.Predmet.ProtustrankaNazivFormated>
    <izvorni_sadrzaj>TRAKTORSKI DIJELOVI društvo s ograničenom odgovornošću za trgovinu i usluge</izvorni_sadrzaj>
    <derivirana_varijabla naziv="DomainObject.Predmet.ProtustrankaNazivFormated_1">TRAKTORSKI DIJELOVI društvo s ograničenom odgovornošću za trgovinu i usluge</derivirana_varijabla>
  </DomainObject.Predmet.ProtustrankaNazivFormated>
  <DomainObject.Predmet.ProtustrankaNazivFormatedOIB>
    <izvorni_sadrzaj>TRAKTORSKI DIJELOVI društvo s ograničenom odgovornošću za trgovinu i usluge, OIB 26569291682</izvorni_sadrzaj>
    <derivirana_varijabla naziv="DomainObject.Predmet.ProtustrankaNazivFormatedOIB_1">TRAKTORSKI DIJELOVI društvo s ograničenom odgovornošću za trgovinu i usluge, OIB 26569291682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52634238587</izvorni_sadrzaj>
    <derivirana_varijabla naziv="DomainObject.Predmet.StrankaFormatedOIB_1">  REPUBLIKA HRVATSKA, Ministarstvo financija, Porezna uprava, Područni ured Bjelovar, OIB 52634238587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52634238587</izvorni_sadrzaj>
    <derivirana_varijabla naziv="DomainObject.Predmet.StrankaFormatedWithAdressOIB_1"> REPUBLIKA HRVATSKA, Ministarstvo financija, Porezna uprava, Područni ured Bjelovar, OIB 52634238587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52634238587</izvorni_sadrzaj>
    <derivirana_varijabla naziv="DomainObject.Predmet.StrankaWithAdressOIB_1">REPUBLIKA HRVATSKA, Ministarstvo financija, Porezna uprava, Područni ured Bjelovar, OIB 52634238587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52634238587</izvorni_sadrzaj>
    <derivirana_varijabla naziv="DomainObject.Predmet.StrankaNazivFormatedOIB_1">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52634238587</item>
    </izvorni_sadrzaj>
    <derivirana_varijabla naziv="DomainObject.Predmet.StrankaListFormatedOIB_1">
      <item>REPUBLIKA HRVATSKA, Ministarstvo financija, Porezna uprava, Područni ured Bjelovar, OIB 52634238587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52634238587</item>
    </izvorni_sadrzaj>
    <derivirana_varijabla naziv="DomainObject.Predmet.StrankaListFormatedWithAdressOIB_1">
      <item>REPUBLIKA HRVATSKA, Ministarstvo financija, Porezna uprava, Područni ured Bjelovar, OIB 52634238587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52634238587</item>
    </izvorni_sadrzaj>
    <derivirana_varijabla naziv="DomainObject.Predmet.StrankaListNazivFormatedOIB_1"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TRAKTORSKI DIJELOVI društvo s ograničenom odgovornošću za trgovinu i usluge</item>
    </izvorni_sadrzaj>
    <derivirana_varijabla naziv="DomainObject.Predmet.ProtuStrankaListFormated_1">
      <item>TRAKTORSKI DIJELOVI društvo s ograničenom odgovornošću za trgovinu i usluge</item>
    </derivirana_varijabla>
  </DomainObject.Predmet.ProtuStrankaListFormated>
  <DomainObject.Predmet.ProtuStrankaListFormatedOIB>
    <izvorni_sadrzaj>
      <item>TRAKTORSKI DIJELOVI društvo s ograničenom odgovornošću za trgovinu i usluge, OIB 26569291682</item>
    </izvorni_sadrzaj>
    <derivirana_varijabla naziv="DomainObject.Predmet.ProtuStrankaListFormatedOIB_1">
      <item>TRAKTORSKI DIJELOVI društvo s ograničenom odgovornošću za trgovinu i usluge, OIB 26569291682</item>
    </derivirana_varijabla>
  </DomainObject.Predmet.ProtuStrankaListFormatedOIB>
  <DomainObject.Predmet.ProtuStrankaListFormatedWithAdress>
    <izvorni_sadrzaj>
      <item>TRAKTORSKI DIJELOVI društvo s ograničenom odgovornošću za trgovinu i usluge, Franjevačka 12/A, 43000 Bjelovar</item>
    </izvorni_sadrzaj>
    <derivirana_varijabla naziv="DomainObject.Predmet.ProtuStrankaListFormatedWithAdress_1">
      <item>TRAKTORSKI DIJELOVI društvo s ograničenom odgovornošću za trgovinu i usluge, Franjevačka 12/A, 43000 Bjelovar</item>
    </derivirana_varijabla>
  </DomainObject.Predmet.ProtuStrankaListFormatedWithAdress>
  <DomainObject.Predmet.ProtuStrankaListFormatedWithAdressOIB>
    <izvorni_sadrzaj>
      <item>TRAKTORSKI DIJELOVI društvo s ograničenom odgovornošću za trgovinu i usluge, OIB 26569291682, Franjevačka 12/A, 43000 Bjelovar</item>
    </izvorni_sadrzaj>
    <derivirana_varijabla naziv="DomainObject.Predmet.ProtuStrankaListFormatedWithAdressOIB_1">
      <item>TRAKTORSKI DIJELOVI društvo s ograničenom odgovornošću za trgovinu i usluge, OIB 26569291682, Franjevačka 12/A, 43000 Bjelovar</item>
    </derivirana_varijabla>
  </DomainObject.Predmet.ProtuStrankaListFormatedWithAdressOIB>
  <DomainObject.Predmet.ProtuStrankaListNazivFormated>
    <izvorni_sadrzaj>
      <item>TRAKTORSKI DIJELOVI društvo s ograničenom odgovornošću za trgovinu i usluge</item>
    </izvorni_sadrzaj>
    <derivirana_varijabla naziv="DomainObject.Predmet.ProtuStrankaListNazivFormated_1">
      <item>TRAKTORSKI DIJELOVI društvo s ograničenom odgovornošću za trgovinu i usluge</item>
    </derivirana_varijabla>
  </DomainObject.Predmet.ProtuStrankaListNazivFormated>
  <DomainObject.Predmet.ProtuStrankaListNazivFormatedOIB>
    <izvorni_sadrzaj>
      <item>TRAKTORSKI DIJELOVI društvo s ograničenom odgovornošću za trgovinu i usluge, OIB 26569291682</item>
    </izvorni_sadrzaj>
    <derivirana_varijabla naziv="DomainObject.Predmet.ProtuStrankaListNazivFormatedOIB_1">
      <item>TRAKTORSKI DIJELOVI društvo s ograničenom odgovornošću za trgovinu i usluge, OIB 26569291682</item>
    </derivirana_varijabla>
  </DomainObject.Predmet.ProtuStrankaListNazivFormatedOIB>
  <DomainObject.Predmet.OstaliListFormated>
    <izvorni_sadrzaj>
      <item>DAVOR SARAJA</item>
      <item>Županijsko državno odvjetništvo u Bjelovaru</item>
    </izvorni_sadrzaj>
    <derivirana_varijabla naziv="DomainObject.Predmet.OstaliListFormated_1">
      <item>DAVOR SARAJA</item>
      <item>Županijsko državno odvjetništvo u Bjelovaru</item>
    </derivirana_varijabla>
  </DomainObject.Predmet.OstaliListFormated>
  <DomainObject.Predmet.OstaliListFormatedOIB>
    <izvorni_sadrzaj>
      <item>DAVOR SARAJA, OIB 43773687898</item>
      <item>Županijsko državno odvjetništvo u Bjelovaru, OIB 86821435474</item>
    </izvorni_sadrzaj>
    <derivirana_varijabla naziv="DomainObject.Predmet.OstaliListFormatedOIB_1">
      <item>DAVOR SARAJA, OIB 43773687898</item>
      <item>Županijsko državno odvjetništvo u Bjelovaru, OIB 86821435474</item>
    </derivirana_varijabla>
  </DomainObject.Predmet.OstaliListFormatedOIB>
  <DomainObject.Predmet.OstaliListFormatedWithAdress>
    <izvorni_sadrzaj>
      <item>DAVOR SARAJA, Đurđevačka cesta 47, 43000 Trojstveni Markovac</item>
      <item>Županijsko državno odvjetništvo u Bjelovaru</item>
    </izvorni_sadrzaj>
    <derivirana_varijabla naziv="DomainObject.Predmet.OstaliListFormatedWithAdress_1">
      <item>DAVOR SARAJA, Đurđevačka cesta 47, 43000 Trojstveni Markovac</item>
      <item>Županijsko državno odvjetništvo u Bjelovaru</item>
    </derivirana_varijabla>
  </DomainObject.Predmet.OstaliListFormatedWithAdress>
  <DomainObject.Predmet.OstaliListFormatedWithAdressOIB>
    <izvorni_sadrzaj>
      <item>DAVOR SARAJA, OIB 43773687898, Đurđevačka cesta 47, 43000 Trojstveni Markovac</item>
      <item>Županijsko državno odvjetništvo u Bjelovaru, OIB 86821435474</item>
    </izvorni_sadrzaj>
    <derivirana_varijabla naziv="DomainObject.Predmet.OstaliListFormatedWithAdressOIB_1">
      <item>DAVOR SARAJA, OIB 43773687898, Đurđevačka cesta 47, 43000 Trojstveni Markovac</item>
      <item>Županijsko državno odvjetništvo u Bjelovaru, OIB 86821435474</item>
    </derivirana_varijabla>
  </DomainObject.Predmet.OstaliListFormatedWithAdressOIB>
  <DomainObject.Predmet.OstaliListNazivFormated>
    <izvorni_sadrzaj>
      <item>DAVOR SARAJA</item>
      <item>Županijsko državno odvjetništvo u Bjelovaru</item>
    </izvorni_sadrzaj>
    <derivirana_varijabla naziv="DomainObject.Predmet.OstaliListNazivFormated_1">
      <item>DAVOR SARAJA</item>
      <item>Županijsko državno odvjetništvo u Bjelovaru</item>
    </derivirana_varijabla>
  </DomainObject.Predmet.OstaliListNazivFormated>
  <DomainObject.Predmet.OstaliListNazivFormatedOIB>
    <izvorni_sadrzaj>
      <item>DAVOR SARAJA, OIB 43773687898</item>
      <item>Županijsko državno odvjetništvo u Bjelovaru, OIB 86821435474</item>
    </izvorni_sadrzaj>
    <derivirana_varijabla naziv="DomainObject.Predmet.OstaliListNazivFormatedOIB_1">
      <item>DAVOR SARAJA, OIB 43773687898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St-796/2017-8</izvorni_sadrzaj>
    <derivirana_varijabla naziv="DomainObject.PoslovniBrojDokumenta_1">St-796/2017-8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TRAKTORSKI DIJELOVI društvo s ograničenom odgovornošću za trgovinu i usluge</izvorni_sadrzaj>
    <derivirana_varijabla naziv="DomainObject.Predmet.ProtustrankaIDrugi_1">TRAKTORSKI DIJELOVI društvo s ograničenom odgovornošću za trgovinu i usluge</derivirana_varijabla>
  </DomainObject.Predmet.ProtustrankaIDrugi>
  <DomainObject.Predmet.StrankaIDrugiAdressOIB>
    <izvorni_sadrzaj>REPUBLIKA HRVATSKA, Ministarstvo financija, Porezna uprava, Područni ured Bjelovar, OIB 52634238587</izvorni_sadrzaj>
    <derivirana_varijabla naziv="DomainObject.Predmet.StrankaIDrugiAdressOIB_1">REPUBLIKA HRVATSKA, Ministarstvo financija, Porezna uprava, Područni ured Bjelovar, OIB 52634238587</derivirana_varijabla>
  </DomainObject.Predmet.StrankaIDrugiAdressOIB>
  <DomainObject.Predmet.ProtustrankaIDrugiAdressOIB>
    <izvorni_sadrzaj>TRAKTORSKI DIJELOVI društvo s ograničenom odgovornošću za trgovinu i usluge, OIB 26569291682, Franjevačka 12/A, 43000 Bjelovar</izvorni_sadrzaj>
    <derivirana_varijabla naziv="DomainObject.Predmet.ProtustrankaIDrugiAdressOIB_1">TRAKTORSKI DIJELOVI društvo s ograničenom odgovornošću za trgovinu i usluge, OIB 26569291682, Franjevačka 12/A,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izvorni_sadrzaj>
    <derivirana_varijabla naziv="DomainObject.Predmet.SudioniciListNaziv_1"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derivirana_varijabla>
  </DomainObject.Predmet.SudioniciListNaziv>
  <DomainObject.Predmet.SudioniciListAdressOIB>
    <izvorni_sadrzaj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izvorni_sadrzaj>
    <derivirana_varijabla naziv="DomainObject.Predmet.SudioniciListAdressOIB_1"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9BC1A-C1B0-4713-AAEE-5BC1726F6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1701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2018-02-23T06:40:00Z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St-796/2017-8 / Odluka - Rješenje (odluka_St-796_2017-8.docx)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