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b058" w14:paraId="607b058" w:rsidRDefault="0034508C" w:rsidP="00910611" w:rsidR="003450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08C" w:rsidP="00910611" w:rsidR="0034508C">
      <w:r>
        <w:rPr>
          <w:rFonts w:eastAsia="MS Mincho"/>
        </w:rPr>
        <w:t>REPUBLIKA HRVATSKA</w:t>
      </w:r>
    </w:p>
    <w:p w:rsidRDefault="0034508C" w:rsidP="00910611" w:rsidR="0034508C">
      <w:r>
        <w:rPr>
          <w:rFonts w:eastAsia="MS Mincho"/>
        </w:rPr>
        <w:t>TRGOVAČKI SUD U RIJECI</w:t>
      </w:r>
    </w:p>
    <w:p w:rsidRDefault="0034508C" w:rsidR="003450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4D7F3C">
      <w:pPr>
        <w:jc w:val="right"/>
      </w:pPr>
      <w:r w:rsidRPr="004D7F3C">
        <w:t xml:space="preserve">      </w:t>
      </w:r>
      <w:r w:rsidR="00E303B9" w:rsidRPr="004D7F3C">
        <w:tab/>
      </w:r>
      <w:r w:rsidR="00E303B9" w:rsidRPr="004D7F3C">
        <w:tab/>
      </w:r>
      <w:r w:rsidR="00E303B9" w:rsidRPr="004D7F3C">
        <w:tab/>
      </w:r>
      <w:r w:rsidR="00E303B9" w:rsidRPr="004D7F3C">
        <w:tab/>
      </w:r>
      <w:r w:rsidR="00E303B9" w:rsidRPr="004D7F3C">
        <w:tab/>
      </w:r>
      <w:r w:rsidR="00E303B9" w:rsidRPr="004D7F3C">
        <w:tab/>
      </w:r>
    </w:p>
    <w:p w:rsidRDefault="00D2781D" w:rsidP="00B64D87" w:rsidR="00D2781D" w:rsidRPr="004D7F3C">
      <w:pPr>
        <w:jc w:val="center"/>
        <w:rPr>
          <w:bCs/>
        </w:rPr>
      </w:pPr>
    </w:p>
    <w:p w:rsidRDefault="000119E8" w:rsidP="00B64D87" w:rsidR="000119E8" w:rsidRPr="004D7F3C">
      <w:pPr>
        <w:jc w:val="center"/>
        <w:rPr>
          <w:bCs/>
        </w:rPr>
      </w:pPr>
      <w:r w:rsidRPr="004D7F3C">
        <w:rPr>
          <w:bCs/>
        </w:rPr>
        <w:t>R E P U B L I K A   H R V A T S K A</w:t>
      </w:r>
    </w:p>
    <w:p w:rsidRDefault="00E303B9" w:rsidP="00B64D87" w:rsidR="00E303B9" w:rsidRPr="004D7F3C">
      <w:pPr>
        <w:jc w:val="center"/>
        <w:rPr>
          <w:bCs/>
        </w:rPr>
      </w:pPr>
      <w:r w:rsidRPr="004D7F3C">
        <w:rPr>
          <w:bCs/>
        </w:rPr>
        <w:t>R</w:t>
      </w:r>
      <w:r w:rsidR="0031329D" w:rsidRPr="004D7F3C">
        <w:rPr>
          <w:bCs/>
        </w:rPr>
        <w:t xml:space="preserve"> </w:t>
      </w:r>
      <w:r w:rsidRPr="004D7F3C">
        <w:rPr>
          <w:bCs/>
        </w:rPr>
        <w:t>J</w:t>
      </w:r>
      <w:r w:rsidR="0031329D" w:rsidRPr="004D7F3C">
        <w:rPr>
          <w:bCs/>
        </w:rPr>
        <w:t xml:space="preserve"> </w:t>
      </w:r>
      <w:r w:rsidRPr="004D7F3C">
        <w:rPr>
          <w:bCs/>
        </w:rPr>
        <w:t>E</w:t>
      </w:r>
      <w:r w:rsidR="0031329D" w:rsidRPr="004D7F3C">
        <w:rPr>
          <w:bCs/>
        </w:rPr>
        <w:t xml:space="preserve"> </w:t>
      </w:r>
      <w:r w:rsidRPr="004D7F3C">
        <w:rPr>
          <w:bCs/>
        </w:rPr>
        <w:t>Š</w:t>
      </w:r>
      <w:r w:rsidR="0031329D" w:rsidRPr="004D7F3C">
        <w:rPr>
          <w:bCs/>
        </w:rPr>
        <w:t xml:space="preserve"> </w:t>
      </w:r>
      <w:r w:rsidRPr="004D7F3C">
        <w:rPr>
          <w:bCs/>
        </w:rPr>
        <w:t>E</w:t>
      </w:r>
      <w:r w:rsidR="0031329D" w:rsidRPr="004D7F3C">
        <w:rPr>
          <w:bCs/>
        </w:rPr>
        <w:t xml:space="preserve"> </w:t>
      </w:r>
      <w:r w:rsidRPr="004D7F3C">
        <w:rPr>
          <w:bCs/>
        </w:rPr>
        <w:t>N</w:t>
      </w:r>
      <w:r w:rsidR="0031329D" w:rsidRPr="004D7F3C">
        <w:rPr>
          <w:bCs/>
        </w:rPr>
        <w:t xml:space="preserve"> </w:t>
      </w:r>
      <w:r w:rsidRPr="004D7F3C">
        <w:rPr>
          <w:bCs/>
        </w:rPr>
        <w:t>J</w:t>
      </w:r>
      <w:r w:rsidR="0031329D" w:rsidRPr="004D7F3C">
        <w:rPr>
          <w:bCs/>
        </w:rPr>
        <w:t xml:space="preserve"> </w:t>
      </w:r>
      <w:r w:rsidRPr="004D7F3C">
        <w:rPr>
          <w:bCs/>
        </w:rPr>
        <w:t>E</w:t>
      </w:r>
    </w:p>
    <w:p w:rsidRDefault="00D2781D" w:rsidP="00B64D87" w:rsidR="00D2781D" w:rsidRPr="004D7F3C">
      <w:pPr>
        <w:jc w:val="center"/>
      </w:pPr>
    </w:p>
    <w:p w:rsidRDefault="0034508C" w:rsidP="0034508C" w:rsidR="009C44A4" w:rsidRPr="004D7F3C">
      <w:pPr>
        <w:ind w:firstLine="567"/>
        <w:jc w:val="both"/>
      </w:pPr>
      <w:r>
        <w:t xml:space="preserve"> </w:t>
      </w:r>
      <w:r w:rsidR="009C44A4" w:rsidRPr="004D7F3C">
        <w:t xml:space="preserve">Trgovački sud u Rijeci, po sucu Veri Jelenović, u stečajnom postupku nad dužnikom </w:t>
      </w:r>
      <w:r w:rsidR="002B69DD" w:rsidRPr="004D7F3C">
        <w:rPr>
          <w:bCs/>
        </w:rPr>
        <w:t>HORECA PARTNER</w:t>
      </w:r>
      <w:r w:rsidR="002B69DD" w:rsidRPr="004D7F3C">
        <w:t xml:space="preserve"> društvo s ograničenom odgovornošću za trgovinu i usluge, turistička agencija u stečaju Rijeka, Škurinjska cesta 1, OIB: 12347085170, MBS: 040355280</w:t>
      </w:r>
      <w:r w:rsidR="009C44A4" w:rsidRPr="004D7F3C">
        <w:t xml:space="preserve">, dana </w:t>
      </w:r>
      <w:r w:rsidR="002B69DD" w:rsidRPr="004D7F3C">
        <w:t>14. lipnja</w:t>
      </w:r>
      <w:r w:rsidR="00695869" w:rsidRPr="004D7F3C">
        <w:t xml:space="preserve"> 2018</w:t>
      </w:r>
      <w:r w:rsidR="009C44A4" w:rsidRPr="004D7F3C">
        <w:t xml:space="preserve">.  </w:t>
      </w:r>
    </w:p>
    <w:p w:rsidRDefault="0034508C" w:rsidP="00B64D87" w:rsidR="000119E8" w:rsidRPr="004D7F3C">
      <w:pPr>
        <w:jc w:val="both"/>
      </w:pPr>
      <w:r>
        <w:tab/>
      </w:r>
    </w:p>
    <w:p w:rsidRDefault="00E303B9" w:rsidP="00B64D87" w:rsidR="00E303B9" w:rsidRPr="004D7F3C">
      <w:pPr>
        <w:jc w:val="center"/>
        <w:rPr>
          <w:bCs/>
        </w:rPr>
      </w:pPr>
      <w:r w:rsidRPr="004D7F3C">
        <w:rPr>
          <w:bCs/>
        </w:rPr>
        <w:t>r i j e š i o  j e</w:t>
      </w:r>
    </w:p>
    <w:p w:rsidRDefault="00E303B9" w:rsidP="00B64D87" w:rsidR="00D2781D" w:rsidRPr="004D7F3C">
      <w:pPr>
        <w:jc w:val="both"/>
      </w:pPr>
      <w:r w:rsidRPr="004D7F3C">
        <w:tab/>
      </w:r>
      <w:r w:rsidRPr="004D7F3C">
        <w:tab/>
      </w:r>
    </w:p>
    <w:p w:rsidRDefault="0034508C" w:rsidP="0034508C" w:rsidR="00E303B9" w:rsidRPr="004D7F3C">
      <w:pPr>
        <w:ind w:firstLine="567"/>
        <w:jc w:val="both"/>
      </w:pPr>
      <w:r>
        <w:t xml:space="preserve">  </w:t>
      </w:r>
      <w:r w:rsidR="00922981" w:rsidRPr="004D7F3C">
        <w:t>Od</w:t>
      </w:r>
      <w:r w:rsidR="001B0965" w:rsidRPr="004D7F3C">
        <w:t>ređuje</w:t>
      </w:r>
      <w:r w:rsidR="00922981" w:rsidRPr="004D7F3C">
        <w:t xml:space="preserve"> se naknada stvarnih troškova stečajnog upravitelja </w:t>
      </w:r>
      <w:r w:rsidR="009C44A4" w:rsidRPr="004D7F3C">
        <w:t xml:space="preserve">Jasne Kučević iz Pule, Kaštanjer 64, OIB 89442269215 učinjenih u razdoblju od </w:t>
      </w:r>
      <w:bookmarkStart w:name="OLE_LINK3" w:id="1"/>
      <w:bookmarkStart w:name="OLE_LINK4" w:id="2"/>
      <w:r w:rsidR="004D7F3C" w:rsidRPr="004D7F3C">
        <w:t>23. siječnja do 13. lipnja 2018</w:t>
      </w:r>
      <w:r w:rsidR="009C44A4" w:rsidRPr="004D7F3C">
        <w:t xml:space="preserve">. u iznosu od </w:t>
      </w:r>
      <w:r w:rsidR="004D7F3C" w:rsidRPr="004D7F3C">
        <w:t>1.083,00</w:t>
      </w:r>
      <w:r w:rsidR="009C44A4" w:rsidRPr="004D7F3C">
        <w:t xml:space="preserve"> kn neto</w:t>
      </w:r>
      <w:bookmarkEnd w:id="1"/>
      <w:bookmarkEnd w:id="2"/>
      <w:r w:rsidR="00922981" w:rsidRPr="004D7F3C">
        <w:t xml:space="preserve">. </w:t>
      </w:r>
    </w:p>
    <w:p w:rsidRDefault="00E303B9" w:rsidP="00B64D87" w:rsidR="00E303B9" w:rsidRPr="004D7F3C">
      <w:pPr>
        <w:jc w:val="both"/>
      </w:pPr>
      <w:r w:rsidRPr="004D7F3C">
        <w:t xml:space="preserve">    </w:t>
      </w:r>
    </w:p>
    <w:p w:rsidRDefault="00E303B9" w:rsidP="00B64D87" w:rsidR="00E303B9" w:rsidRPr="004D7F3C">
      <w:pPr>
        <w:jc w:val="center"/>
        <w:rPr>
          <w:bCs/>
        </w:rPr>
      </w:pPr>
      <w:r w:rsidRPr="004D7F3C">
        <w:rPr>
          <w:bCs/>
        </w:rPr>
        <w:t>Obrazloženje</w:t>
      </w:r>
    </w:p>
    <w:p w:rsidRDefault="00510545" w:rsidP="00B64D87" w:rsidR="00510545" w:rsidRPr="004D7F3C">
      <w:pPr>
        <w:jc w:val="center"/>
        <w:rPr>
          <w:bCs/>
        </w:rPr>
      </w:pPr>
    </w:p>
    <w:p w:rsidRDefault="00832553" w:rsidP="00B64D87" w:rsidR="00832553" w:rsidRPr="004D7F3C">
      <w:pPr>
        <w:jc w:val="both"/>
        <w:rPr>
          <w:bCs/>
        </w:rPr>
      </w:pPr>
      <w:r w:rsidRPr="004D7F3C">
        <w:rPr>
          <w:bCs/>
        </w:rPr>
        <w:tab/>
        <w:t xml:space="preserve">Stečajni upravitelj je dana </w:t>
      </w:r>
      <w:r w:rsidR="004D7F3C" w:rsidRPr="004D7F3C">
        <w:rPr>
          <w:bCs/>
        </w:rPr>
        <w:t xml:space="preserve">14. lipnja </w:t>
      </w:r>
      <w:r w:rsidR="00695869" w:rsidRPr="004D7F3C">
        <w:rPr>
          <w:bCs/>
        </w:rPr>
        <w:t>2018.</w:t>
      </w:r>
      <w:r w:rsidRPr="004D7F3C">
        <w:rPr>
          <w:bCs/>
        </w:rPr>
        <w:t xml:space="preserve"> podni</w:t>
      </w:r>
      <w:r w:rsidR="00DC2112" w:rsidRPr="004D7F3C">
        <w:rPr>
          <w:bCs/>
        </w:rPr>
        <w:t>jela</w:t>
      </w:r>
      <w:r w:rsidRPr="004D7F3C">
        <w:rPr>
          <w:bCs/>
        </w:rPr>
        <w:t xml:space="preserve"> zahtjev za naknadu stvarnih troškova</w:t>
      </w:r>
      <w:r w:rsidR="004D7F3C" w:rsidRPr="004D7F3C">
        <w:t xml:space="preserve"> učinjenih u razdoblju od 23. siječnja do 13. lipnja 2018.</w:t>
      </w:r>
      <w:r w:rsidRPr="004D7F3C">
        <w:rPr>
          <w:bCs/>
        </w:rPr>
        <w:t xml:space="preserve"> u iznosu od </w:t>
      </w:r>
      <w:r w:rsidR="004D7F3C" w:rsidRPr="004D7F3C">
        <w:t xml:space="preserve">1.083,00 </w:t>
      </w:r>
      <w:r w:rsidR="000119E8" w:rsidRPr="004D7F3C">
        <w:t>kn neto i to za</w:t>
      </w:r>
      <w:r w:rsidR="00726E96" w:rsidRPr="004D7F3C">
        <w:rPr>
          <w:bCs/>
        </w:rPr>
        <w:t xml:space="preserve"> </w:t>
      </w:r>
      <w:r w:rsidR="000119E8" w:rsidRPr="004D7F3C">
        <w:rPr>
          <w:bCs/>
        </w:rPr>
        <w:t xml:space="preserve">putni </w:t>
      </w:r>
      <w:r w:rsidR="00726E96" w:rsidRPr="004D7F3C">
        <w:rPr>
          <w:bCs/>
        </w:rPr>
        <w:t>troš</w:t>
      </w:r>
      <w:r w:rsidR="000119E8" w:rsidRPr="004D7F3C">
        <w:rPr>
          <w:bCs/>
        </w:rPr>
        <w:t>a</w:t>
      </w:r>
      <w:r w:rsidR="00726E96" w:rsidRPr="004D7F3C">
        <w:rPr>
          <w:bCs/>
        </w:rPr>
        <w:t>k</w:t>
      </w:r>
      <w:r w:rsidR="005E067A" w:rsidRPr="004D7F3C">
        <w:rPr>
          <w:bCs/>
        </w:rPr>
        <w:t xml:space="preserve"> i trošak telefona</w:t>
      </w:r>
      <w:r w:rsidRPr="004D7F3C">
        <w:rPr>
          <w:bCs/>
        </w:rPr>
        <w:t xml:space="preserve">. </w:t>
      </w:r>
    </w:p>
    <w:p w:rsidRDefault="00922981" w:rsidP="00B64D87" w:rsidR="00922981" w:rsidRPr="004D7F3C">
      <w:pPr>
        <w:jc w:val="both"/>
      </w:pPr>
      <w:r w:rsidRPr="004D7F3C">
        <w:tab/>
        <w:t xml:space="preserve">Stečajni sudac je ocijenio </w:t>
      </w:r>
      <w:r w:rsidR="001B4032" w:rsidRPr="004D7F3C">
        <w:t xml:space="preserve">i uvidom u </w:t>
      </w:r>
      <w:r w:rsidR="000874C5" w:rsidRPr="004D7F3C">
        <w:t>obračun naknade za korištenje osobnog vozila u službene svrhe s dnevnikom putovanja</w:t>
      </w:r>
      <w:r w:rsidR="004D7F3C" w:rsidRPr="004D7F3C">
        <w:t xml:space="preserve"> (list 308 spisa) </w:t>
      </w:r>
      <w:r w:rsidR="000874C5" w:rsidRPr="004D7F3C">
        <w:t xml:space="preserve"> </w:t>
      </w:r>
      <w:r w:rsidR="00695869" w:rsidRPr="004D7F3C">
        <w:t xml:space="preserve">te račune za cestarinu i parkirnu naknadu </w:t>
      </w:r>
      <w:r w:rsidR="00DC2112" w:rsidRPr="004D7F3C">
        <w:t xml:space="preserve">(list </w:t>
      </w:r>
      <w:r w:rsidR="004D7F3C" w:rsidRPr="004D7F3C">
        <w:t>309-311</w:t>
      </w:r>
      <w:r w:rsidR="00357AC2" w:rsidRPr="004D7F3C">
        <w:t xml:space="preserve"> </w:t>
      </w:r>
      <w:r w:rsidR="00DC2112" w:rsidRPr="004D7F3C">
        <w:t>spisa)</w:t>
      </w:r>
      <w:r w:rsidR="00F44BF2" w:rsidRPr="004D7F3C">
        <w:t xml:space="preserve"> </w:t>
      </w:r>
      <w:r w:rsidRPr="004D7F3C">
        <w:t>da su nastali stvarni troškovi stečajnog upravitelja</w:t>
      </w:r>
      <w:r w:rsidR="00A84702" w:rsidRPr="004D7F3C">
        <w:t xml:space="preserve"> u razdoblju </w:t>
      </w:r>
      <w:r w:rsidR="004D7F3C" w:rsidRPr="004D7F3C">
        <w:t xml:space="preserve">od 23. siječnja do 13. lipnja 2018. u iznosu od 1.083,00 kn neto </w:t>
      </w:r>
      <w:r w:rsidRPr="004D7F3C">
        <w:t>opravdani i realni.</w:t>
      </w:r>
    </w:p>
    <w:p w:rsidRDefault="00922981" w:rsidP="00B64D87" w:rsidR="00922981" w:rsidRPr="004D7F3C">
      <w:pPr>
        <w:jc w:val="both"/>
      </w:pPr>
      <w:r w:rsidRPr="004D7F3C">
        <w:tab/>
        <w:t xml:space="preserve">Slijedom navedenog, a na temelju čl. </w:t>
      </w:r>
      <w:r w:rsidR="001B0965" w:rsidRPr="004D7F3C">
        <w:t>94. st. 1., 2. i</w:t>
      </w:r>
      <w:r w:rsidRPr="004D7F3C">
        <w:t xml:space="preserve"> 3. </w:t>
      </w:r>
      <w:r w:rsidR="000119E8" w:rsidRPr="004D7F3C">
        <w:t xml:space="preserve">Stečajnog zakona </w:t>
      </w:r>
      <w:r w:rsidR="000119E8" w:rsidRPr="004D7F3C">
        <w:rPr>
          <w:bCs/>
        </w:rPr>
        <w:t xml:space="preserve">(objavljen u NN </w:t>
      </w:r>
      <w:r w:rsidR="001B0965" w:rsidRPr="004D7F3C">
        <w:rPr>
          <w:bCs/>
        </w:rPr>
        <w:t>71/15</w:t>
      </w:r>
      <w:r w:rsidR="00695869" w:rsidRPr="004D7F3C">
        <w:rPr>
          <w:bCs/>
        </w:rPr>
        <w:t>, 104/17</w:t>
      </w:r>
      <w:r w:rsidR="000119E8" w:rsidRPr="004D7F3C">
        <w:rPr>
          <w:bCs/>
        </w:rPr>
        <w:t>)</w:t>
      </w:r>
      <w:r w:rsidRPr="004D7F3C">
        <w:t xml:space="preserve"> valjalo je riješiti kao u </w:t>
      </w:r>
      <w:r w:rsidR="001B0965" w:rsidRPr="004D7F3C">
        <w:t>izreci</w:t>
      </w:r>
      <w:r w:rsidRPr="004D7F3C">
        <w:t>.</w:t>
      </w:r>
    </w:p>
    <w:p w:rsidRDefault="001B0965" w:rsidP="00B64D87" w:rsidR="001B0965" w:rsidRPr="004D7F3C">
      <w:pPr>
        <w:jc w:val="both"/>
        <w:rPr>
          <w:bCs/>
        </w:rPr>
      </w:pPr>
    </w:p>
    <w:p w:rsidRDefault="003B7447" w:rsidP="0034508C" w:rsidR="00E303B9" w:rsidRPr="004D7F3C">
      <w:pPr>
        <w:jc w:val="center"/>
        <w:rPr>
          <w:bCs/>
        </w:rPr>
      </w:pPr>
      <w:r w:rsidRPr="004D7F3C">
        <w:rPr>
          <w:bCs/>
        </w:rPr>
        <w:t>Rijeka</w:t>
      </w:r>
      <w:r w:rsidR="00E303B9" w:rsidRPr="004D7F3C">
        <w:rPr>
          <w:bCs/>
        </w:rPr>
        <w:t xml:space="preserve">, </w:t>
      </w:r>
      <w:r w:rsidR="00695869" w:rsidRPr="004D7F3C">
        <w:t xml:space="preserve">14. </w:t>
      </w:r>
      <w:r w:rsidR="004D7F3C" w:rsidRPr="004D7F3C">
        <w:t>lipnj</w:t>
      </w:r>
      <w:r w:rsidR="00695869" w:rsidRPr="004D7F3C">
        <w:t>a 2018.</w:t>
      </w:r>
    </w:p>
    <w:p w:rsidRDefault="00D2781D" w:rsidP="0034508C" w:rsidR="00D2781D" w:rsidRPr="004D7F3C">
      <w:pPr>
        <w:jc w:val="center"/>
        <w:rPr>
          <w:bCs/>
        </w:rPr>
      </w:pPr>
    </w:p>
    <w:p w:rsidRDefault="001B0965" w:rsidR="001B0965" w:rsidRPr="004D7F3C">
      <w:pPr>
        <w:jc w:val="both"/>
      </w:pPr>
      <w:r w:rsidRPr="004D7F3C">
        <w:t xml:space="preserve">                                                                                                 </w:t>
      </w:r>
      <w:r w:rsidR="004D7F3C" w:rsidRPr="004D7F3C">
        <w:t xml:space="preserve">       </w:t>
      </w:r>
      <w:r w:rsidRPr="004D7F3C">
        <w:t>Sudac</w:t>
      </w:r>
    </w:p>
    <w:p w:rsidRDefault="001B0965" w:rsidR="001B0965" w:rsidRPr="004D7F3C">
      <w:pPr>
        <w:jc w:val="both"/>
      </w:pPr>
      <w:r w:rsidRPr="004D7F3C">
        <w:t xml:space="preserve">                                                                                                 Vera Jelenović </w:t>
      </w:r>
    </w:p>
    <w:p w:rsidRDefault="00726E96" w:rsidP="00B64D87" w:rsidR="00726E96" w:rsidRPr="004D7F3C">
      <w:pPr>
        <w:jc w:val="both"/>
      </w:pPr>
    </w:p>
    <w:p w:rsidRDefault="00E303B9" w:rsidP="00B64D87" w:rsidR="00E303B9" w:rsidRPr="004D7F3C">
      <w:pPr>
        <w:jc w:val="both"/>
        <w:rPr>
          <w:bCs/>
        </w:rPr>
      </w:pPr>
      <w:r w:rsidRPr="004D7F3C">
        <w:rPr>
          <w:bCs/>
        </w:rPr>
        <w:t>UPUTA O PRAVNOM LIJEKU:</w:t>
      </w:r>
    </w:p>
    <w:p w:rsidRDefault="00E303B9" w:rsidP="00B64D87" w:rsidR="00E303B9" w:rsidRPr="004D7F3C">
      <w:pPr>
        <w:ind w:firstLine="720"/>
        <w:jc w:val="both"/>
        <w:rPr>
          <w:bCs/>
        </w:rPr>
      </w:pPr>
      <w:r w:rsidRPr="004D7F3C">
        <w:rPr>
          <w:bCs/>
        </w:rPr>
        <w:t xml:space="preserve">Protiv ovog rješenja pravo na žalbu imaju </w:t>
      </w:r>
      <w:r w:rsidR="001B0965" w:rsidRPr="004D7F3C">
        <w:rPr>
          <w:color w:val="000000"/>
        </w:rPr>
        <w:t>stečajni upravitelj, dužnik pojedinac i svaki stečajni vjerovnik</w:t>
      </w:r>
      <w:r w:rsidRPr="004D7F3C">
        <w:rPr>
          <w:bCs/>
        </w:rPr>
        <w:t>. Žalba se podnosi u roku od 8 dana od dana primitka istog. Žalba se podnosi putem  ovog suda u dva istovjetna primjerka</w:t>
      </w:r>
      <w:r w:rsidR="00CB070F" w:rsidRPr="004D7F3C">
        <w:rPr>
          <w:bCs/>
        </w:rPr>
        <w:t>,</w:t>
      </w:r>
      <w:r w:rsidRPr="004D7F3C">
        <w:rPr>
          <w:bCs/>
        </w:rPr>
        <w:t xml:space="preserve"> a o žalbi odlučuje Visoki trgovački sud Republike Hrvatske.</w:t>
      </w:r>
    </w:p>
    <w:sectPr w:rsidR="00E303B9" w:rsidRPr="004D7F3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CAA" w:rsidR="00D87CAA">
      <w:r>
        <w:separator/>
      </w:r>
    </w:p>
  </w:endnote>
  <w:endnote w:id="0" w:type="continuationSeparator">
    <w:p w:rsidRDefault="00D87CAA" w:rsidR="00D87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3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CAA" w:rsidR="00D87CAA">
      <w:r>
        <w:separator/>
      </w:r>
    </w:p>
  </w:footnote>
  <w:footnote w:id="0" w:type="continuationSeparator">
    <w:p w:rsidRDefault="00D87CAA" w:rsidR="00D87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4D7F3C" w:rsidR="00510545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4D7F3C">
      <w:t>16/2017</w:t>
    </w:r>
    <w:r w:rsidR="0034508C"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7BD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69DD"/>
    <w:rsid w:val="002B76DC"/>
    <w:rsid w:val="002C093D"/>
    <w:rsid w:val="002C240E"/>
    <w:rsid w:val="002C2434"/>
    <w:rsid w:val="002C404B"/>
    <w:rsid w:val="002C427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4508C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5BE7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D7F3C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67A"/>
    <w:rsid w:val="005E0B37"/>
    <w:rsid w:val="005E3063"/>
    <w:rsid w:val="005E6BDA"/>
    <w:rsid w:val="005F1117"/>
    <w:rsid w:val="005F3980"/>
    <w:rsid w:val="00600C35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618"/>
    <w:rsid w:val="00676E46"/>
    <w:rsid w:val="00677738"/>
    <w:rsid w:val="0068001D"/>
    <w:rsid w:val="00684502"/>
    <w:rsid w:val="00684DA3"/>
    <w:rsid w:val="00685B03"/>
    <w:rsid w:val="00686925"/>
    <w:rsid w:val="0068766D"/>
    <w:rsid w:val="00690801"/>
    <w:rsid w:val="00691A3B"/>
    <w:rsid w:val="00694D45"/>
    <w:rsid w:val="00695869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5D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92809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702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06A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C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1C39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8BA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4323"/>
    <w:rsid w:val="00D869FD"/>
    <w:rsid w:val="00D87CA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37B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F83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F83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292</properties:Words>
  <properties:Characters>1390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2018-06-14T12:28:00Z</dcterms:created>
  <dc:creator>korlevicd</dc:creator>
  <cp:lastModifiedBy>Danijela Fumić</cp:lastModifiedBy>
  <cp:lastPrinted>2009-06-03T09:55:00Z</cp:lastPrinted>
  <dcterms:modified xmlns:xsi="http://www.w3.org/2001/XMLSchema-instance" xsi:type="dcterms:W3CDTF">2018-06-14T12:29:00Z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(16 17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