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3000" w14:paraId="4c33000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</w:t>
      </w:r>
      <w:r w:rsidR="00DF7CB5">
        <w:rPr>
          <w:b/>
        </w:rPr>
        <w:t xml:space="preserve"> </w:t>
      </w:r>
      <w:r w:rsidRPr="00694576">
        <w:rPr>
          <w:b/>
        </w:rPr>
        <w:t xml:space="preserve"> </w:t>
      </w:r>
      <w:r w:rsidR="00DF7CB5">
        <w:rPr>
          <w:b/>
        </w:rPr>
        <w:t xml:space="preserve"> </w:t>
      </w:r>
      <w:r w:rsidRPr="00694576">
        <w:rPr>
          <w:b/>
        </w:rPr>
        <w:t xml:space="preserve"> 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8C04AA" w:rsidP="00B271A9" w:rsidR="008C04AA" w:rsidRPr="00694576">
      <w:r w:rsidRPr="00694576">
        <w:t xml:space="preserve"> </w:t>
      </w:r>
      <w:r w:rsidR="00DF7CB5">
        <w:t xml:space="preserve">    </w:t>
      </w:r>
      <w:r w:rsidRPr="00694576">
        <w:t xml:space="preserve">REPUBLIKA HRVATSKA 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8C04AA">
      <w:r w:rsidRPr="00694576">
        <w:t xml:space="preserve"> </w:t>
      </w:r>
      <w:r w:rsidR="00DF7CB5">
        <w:tab/>
      </w:r>
      <w:r w:rsidR="00694576" w:rsidRPr="00694576">
        <w:t>Pazin</w:t>
      </w:r>
      <w:r w:rsidRPr="00694576">
        <w:t>, Dršćevka 1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6C7E29" w:rsidP="008C04AA" w:rsidR="006C7E29">
      <w:pPr>
        <w:jc w:val="both"/>
      </w:pPr>
    </w:p>
    <w:p w:rsidRDefault="006C7E29" w:rsidP="006C7E29" w:rsidR="008C04AA">
      <w:pPr>
        <w:jc w:val="center"/>
      </w:pPr>
      <w:r w:rsidRPr="006C7E29">
        <w:t>Z A K L J U Č A K</w:t>
      </w:r>
    </w:p>
    <w:p w:rsidRDefault="006C7E29" w:rsidP="006C7E29" w:rsidR="006C7E29" w:rsidRPr="00694576">
      <w:pPr>
        <w:jc w:val="center"/>
      </w:pPr>
    </w:p>
    <w:p w:rsidRDefault="008C04AA" w:rsidP="00387711" w:rsidR="008C00A7">
      <w:pPr>
        <w:jc w:val="both"/>
      </w:pPr>
      <w:r w:rsidRPr="00694576">
        <w:tab/>
      </w:r>
      <w:r w:rsidR="001D5478" w:rsidRPr="001D5478">
        <w:t xml:space="preserve">Trgovački sud u Pazinu, po stečajnom sucu Ivanu Dujiću, u stečajnom postupku nad </w:t>
      </w:r>
      <w:r w:rsidR="005806C4" w:rsidRPr="005806C4">
        <w:t>dužnikom FOLAN d.o.o. u stečaju Pula, Prilaz Puljskih Španjolskih boraca 4, OIB: 86619734573</w:t>
      </w:r>
      <w:r w:rsidR="000D5BB4">
        <w:t>, 22</w:t>
      </w:r>
      <w:r w:rsidR="0081404C" w:rsidRPr="0081404C">
        <w:t xml:space="preserve">. </w:t>
      </w:r>
      <w:r w:rsidR="000D5BB4">
        <w:t>svibnja</w:t>
      </w:r>
      <w:r w:rsidR="001D5478">
        <w:t xml:space="preserve"> </w:t>
      </w:r>
      <w:r w:rsidR="0081404C" w:rsidRPr="0081404C">
        <w:t>2018.</w:t>
      </w:r>
    </w:p>
    <w:p w:rsidRDefault="00DF7CB5" w:rsidP="00387711" w:rsidR="00DF7CB5" w:rsidRPr="00387711">
      <w:pPr>
        <w:jc w:val="both"/>
      </w:pPr>
    </w:p>
    <w:p w:rsidRDefault="006C7E29" w:rsidP="008C04AA" w:rsidR="008C04AA">
      <w:pPr>
        <w:jc w:val="center"/>
      </w:pPr>
      <w:r w:rsidRPr="006C7E29">
        <w:t>z a k l j u č i o   j e</w:t>
      </w:r>
    </w:p>
    <w:p w:rsidRDefault="006C7E29" w:rsidP="008C04AA" w:rsidR="006C7E29" w:rsidRPr="00694576">
      <w:pPr>
        <w:jc w:val="center"/>
      </w:pPr>
    </w:p>
    <w:p w:rsidRDefault="006C7E29" w:rsidP="006C7E29" w:rsidR="000D5BB4">
      <w:pPr>
        <w:jc w:val="both"/>
      </w:pPr>
      <w:r>
        <w:tab/>
        <w:t xml:space="preserve">Nalaže se stečajnom </w:t>
      </w:r>
      <w:r w:rsidR="00362ECD">
        <w:t xml:space="preserve">upravitelju </w:t>
      </w:r>
      <w:r w:rsidR="005806C4" w:rsidRPr="005806C4">
        <w:t>Draženu Vidmanu</w:t>
      </w:r>
      <w:r w:rsidRPr="00D366CF">
        <w:t xml:space="preserve"> </w:t>
      </w:r>
      <w:r>
        <w:t xml:space="preserve">da u roku od osam dana dostavi sudu </w:t>
      </w:r>
      <w:r w:rsidR="000D5BB4">
        <w:t xml:space="preserve">obrazloženi zahtjev za odobrenje </w:t>
      </w:r>
      <w:r>
        <w:t xml:space="preserve">troškova </w:t>
      </w:r>
      <w:r w:rsidR="000D5BB4">
        <w:t>i određivanje nagrade stečajnog upravitelja.</w:t>
      </w:r>
    </w:p>
    <w:p w:rsidRDefault="000D5BB4" w:rsidP="006C7E29" w:rsidR="000D5BB4">
      <w:pPr>
        <w:jc w:val="both"/>
      </w:pPr>
    </w:p>
    <w:p w:rsidRDefault="000D5BB4" w:rsidP="000D5BB4" w:rsidR="001D5478">
      <w:pPr>
        <w:jc w:val="center"/>
      </w:pPr>
      <w:r>
        <w:t>Obrazloženje</w:t>
      </w:r>
    </w:p>
    <w:p w:rsidRDefault="000D5BB4" w:rsidP="000D5BB4" w:rsidR="000D5BB4">
      <w:pPr>
        <w:jc w:val="center"/>
      </w:pPr>
    </w:p>
    <w:p w:rsidRDefault="000D5BB4" w:rsidP="000D5BB4" w:rsidR="000D5BB4">
      <w:pPr>
        <w:jc w:val="both"/>
      </w:pPr>
      <w:r>
        <w:tab/>
        <w:t xml:space="preserve">U završnom računu dostavljenom 21. svibnja 2018. stečajni upravitelj je naveo da njegova bruto nagrada i troškovi stečajnog upravitelja iznose 25.532,20 kn. </w:t>
      </w:r>
    </w:p>
    <w:p w:rsidRDefault="000D5BB4" w:rsidP="000D5BB4" w:rsidR="000D5BB4">
      <w:pPr>
        <w:jc w:val="both"/>
      </w:pPr>
      <w:r>
        <w:tab/>
        <w:t>Stečajni sudac u tom dijelu nije mogao ispitati završni račun jer sud još nije odobrio troškove niti odredio nagradu stečajnom upravitelju, a stečajni upravitelj nije obrazložio kako je došao do iznosa bruto nagrade i troškova od 25.532,20 kn.</w:t>
      </w:r>
    </w:p>
    <w:p w:rsidRDefault="000D5BB4" w:rsidP="000D5BB4" w:rsidR="000D5BB4">
      <w:pPr>
        <w:jc w:val="both"/>
      </w:pPr>
      <w:r>
        <w:tab/>
        <w:t>Stoga je (kako bi sud stečajnom upravitelju odobrio troškove i odredio nagradu te kako bi stečajni sudac ispitao završni račun i zakazao završno ročište) odlučeno kao u izreci.</w:t>
      </w:r>
    </w:p>
    <w:p w:rsidRDefault="000D5BB4" w:rsidP="000D5BB4" w:rsidR="000D5BB4">
      <w:r>
        <w:t xml:space="preserve">  </w:t>
      </w:r>
    </w:p>
    <w:p w:rsidRDefault="006C7E29" w:rsidP="006C7E29" w:rsidR="006C7E29">
      <w:r>
        <w:tab/>
        <w:t xml:space="preserve">                                          </w:t>
      </w:r>
      <w:r w:rsidR="00905C83" w:rsidRPr="00A336AC">
        <w:t xml:space="preserve">U Pazinu, </w:t>
      </w:r>
      <w:r w:rsidR="000D5BB4">
        <w:t>22</w:t>
      </w:r>
      <w:r w:rsidR="009710A7" w:rsidRPr="009710A7">
        <w:t xml:space="preserve">. </w:t>
      </w:r>
      <w:r w:rsidR="000D5BB4">
        <w:t>svibnja</w:t>
      </w:r>
      <w:r w:rsidR="009710A7" w:rsidRPr="009710A7">
        <w:t xml:space="preserve"> 2018.</w:t>
      </w:r>
    </w:p>
    <w:p w:rsidRDefault="00905C83" w:rsidP="006C7E29" w:rsidR="00905C83" w:rsidRPr="00A336AC">
      <w:pPr>
        <w:jc w:val="center"/>
      </w:pPr>
      <w:r w:rsidRPr="00A336AC">
        <w:t xml:space="preserve">                                                                                       </w:t>
      </w:r>
      <w:r w:rsidRPr="00A336AC">
        <w:tab/>
        <w:t xml:space="preserve">      </w:t>
      </w:r>
      <w:r>
        <w:tab/>
      </w:r>
      <w:r w:rsidR="006C7E29">
        <w:t xml:space="preserve">                                                                              </w:t>
      </w:r>
      <w:r w:rsidR="006C7E29">
        <w:tab/>
      </w:r>
      <w:r w:rsidR="006C7E29">
        <w:tab/>
      </w:r>
      <w:r w:rsidR="006C7E29">
        <w:tab/>
      </w:r>
      <w:r w:rsidR="006C7E29">
        <w:tab/>
      </w:r>
      <w:r w:rsidR="006C7E29">
        <w:tab/>
      </w:r>
      <w:r w:rsidR="006C7E29">
        <w:tab/>
      </w:r>
      <w:r w:rsidR="006C7E29">
        <w:tab/>
      </w:r>
      <w:r w:rsidRPr="00A336AC">
        <w:t>Stečajni sudac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905C83" w:rsidP="00F05B71" w:rsidR="00F05B71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</w:t>
      </w:r>
      <w:r w:rsidRPr="00A336AC">
        <w:tab/>
        <w:t xml:space="preserve">         </w:t>
      </w:r>
      <w:r>
        <w:tab/>
      </w:r>
      <w:r w:rsidRPr="00A336AC">
        <w:t>Ivan Dujić</w:t>
      </w:r>
      <w:r w:rsidR="00993911">
        <w:t>, v.r.</w:t>
      </w:r>
    </w:p>
    <w:p w:rsidRDefault="00187A4E" w:rsidP="00905C83" w:rsidR="00187A4E"/>
    <w:p w:rsidRDefault="00F05B71" w:rsidP="00905C83" w:rsidR="00F05B71"/>
    <w:p w:rsidRDefault="001D5478" w:rsidP="00905C83" w:rsidR="001D5478"/>
    <w:p w:rsidRDefault="006C7E29" w:rsidP="00905C83" w:rsidR="006C7E29"/>
    <w:p w:rsidRDefault="006C7E29" w:rsidP="00905C83" w:rsidR="006C7E29"/>
    <w:p w:rsidRDefault="006C7E29" w:rsidP="00905C83" w:rsidR="006C7E29"/>
    <w:p w:rsidRDefault="006C7E29" w:rsidP="00905C83" w:rsidR="006C7E29"/>
    <w:p w:rsidRDefault="006C7E29" w:rsidP="006C7E29" w:rsidR="006C7E29">
      <w:r>
        <w:t xml:space="preserve">UPUTA O PRAVNOM LIJEKU: </w:t>
      </w:r>
    </w:p>
    <w:p w:rsidRDefault="006C7E29" w:rsidP="006C7E29" w:rsidR="00627A68">
      <w:r>
        <w:t>Protiv ovog zaključka nije dopušten pravni lijek (čl. 19. st. 7. Stečajnog zakona).</w:t>
      </w:r>
    </w:p>
    <w:p w:rsidRDefault="006C7E29" w:rsidP="006C7E29" w:rsidR="006C7E29"/>
    <w:p w:rsidRDefault="00905C83" w:rsidP="00905C83" w:rsidR="00905C83" w:rsidRPr="00A336AC">
      <w:r w:rsidRPr="00A336AC">
        <w:t>DNA:</w:t>
      </w:r>
    </w:p>
    <w:p w:rsidRDefault="00387711" w:rsidP="00387711" w:rsidR="00387711">
      <w:r>
        <w:t xml:space="preserve">- </w:t>
      </w:r>
      <w:r w:rsidR="00267913">
        <w:t xml:space="preserve"> </w:t>
      </w:r>
      <w:r>
        <w:t>e-oglasna ploča suda, osam dana (čl. 12. SZ-a)</w:t>
      </w:r>
    </w:p>
    <w:p w:rsidRDefault="005806C4" w:rsidP="001D5478" w:rsidR="001D5478">
      <w:r w:rsidRPr="005806C4">
        <w:t>- stečajnom upravitelju Draženu Vidmanu iz Ivanca,V. Nazora 77</w:t>
      </w:r>
    </w:p>
    <w:p w:rsidRDefault="005806C4" w:rsidP="001D5478" w:rsidR="005806C4"/>
    <w:p w:rsidRDefault="001D5478" w:rsidP="001D5478" w:rsidR="001D5478">
      <w:r>
        <w:t>R.</w:t>
      </w:r>
    </w:p>
    <w:p w:rsidRDefault="001D5478" w:rsidP="001D5478" w:rsidR="001D5478">
      <w:r>
        <w:t>Kalendirati 20 dana.</w:t>
      </w:r>
    </w:p>
    <w:sectPr w:rsidSect="00DF7CB5" w:rsidR="001D547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3B26" w:rsidP="008C04AA" w:rsidR="00E93B26">
      <w:r>
        <w:separator/>
      </w:r>
    </w:p>
  </w:endnote>
  <w:endnote w:id="0" w:type="continuationSeparator">
    <w:p w:rsidRDefault="00E93B26" w:rsidP="008C04AA" w:rsidR="00E93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3B26" w:rsidP="008C04AA" w:rsidR="00E93B26">
      <w:r>
        <w:separator/>
      </w:r>
    </w:p>
  </w:footnote>
  <w:footnote w:id="0" w:type="continuationSeparator">
    <w:p w:rsidRDefault="00E93B26" w:rsidP="008C04AA" w:rsidR="00E93B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391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06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C82A15" w:rsidRPr="00C82A15">
      <w:t>10 St-444/2017-15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711" w:rsidP="006020E0" w:rsidR="00E84C66" w:rsidRPr="006020E0">
    <w:pPr>
      <w:pStyle w:val="Zaglavlje"/>
    </w:pPr>
    <w:r>
      <w:tab/>
      <w:t xml:space="preserve">                                                                                                     </w:t>
    </w:r>
    <w:r w:rsidR="00A250A2">
      <w:t xml:space="preserve">         </w:t>
    </w:r>
    <w:r w:rsidR="005806C4">
      <w:t>10 St-665</w:t>
    </w:r>
    <w:r w:rsidR="00261137">
      <w:t>/</w:t>
    </w:r>
    <w:r w:rsidR="00BA3801" w:rsidRPr="00BA3801">
      <w:t>201</w:t>
    </w:r>
    <w:r w:rsidR="005806C4">
      <w:t>6</w:t>
    </w:r>
    <w:r w:rsidR="00BA3801" w:rsidRPr="00BA3801">
      <w:t>-</w:t>
    </w:r>
    <w:r w:rsidR="000D5BB4">
      <w:t>88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0136"/>
    <w:rsid w:val="00007072"/>
    <w:rsid w:val="00012157"/>
    <w:rsid w:val="000161E5"/>
    <w:rsid w:val="00025D6E"/>
    <w:rsid w:val="00033221"/>
    <w:rsid w:val="00055A01"/>
    <w:rsid w:val="00075FD4"/>
    <w:rsid w:val="000C6D38"/>
    <w:rsid w:val="000D1C44"/>
    <w:rsid w:val="000D5BB4"/>
    <w:rsid w:val="000D7CB0"/>
    <w:rsid w:val="000F7B18"/>
    <w:rsid w:val="00101127"/>
    <w:rsid w:val="0010138C"/>
    <w:rsid w:val="00105129"/>
    <w:rsid w:val="001519E5"/>
    <w:rsid w:val="00153A82"/>
    <w:rsid w:val="00187A4E"/>
    <w:rsid w:val="00195136"/>
    <w:rsid w:val="001A1476"/>
    <w:rsid w:val="001A24DB"/>
    <w:rsid w:val="001A5016"/>
    <w:rsid w:val="001A685D"/>
    <w:rsid w:val="001D5478"/>
    <w:rsid w:val="001E75F6"/>
    <w:rsid w:val="00220C40"/>
    <w:rsid w:val="00221746"/>
    <w:rsid w:val="002348A2"/>
    <w:rsid w:val="00256EE1"/>
    <w:rsid w:val="00257655"/>
    <w:rsid w:val="00261137"/>
    <w:rsid w:val="002668F5"/>
    <w:rsid w:val="00267913"/>
    <w:rsid w:val="002947C8"/>
    <w:rsid w:val="002A0F80"/>
    <w:rsid w:val="002B1A3F"/>
    <w:rsid w:val="002C1B88"/>
    <w:rsid w:val="002C58D3"/>
    <w:rsid w:val="002D07CB"/>
    <w:rsid w:val="002D0ACD"/>
    <w:rsid w:val="002E0070"/>
    <w:rsid w:val="00321E37"/>
    <w:rsid w:val="00324070"/>
    <w:rsid w:val="00326C83"/>
    <w:rsid w:val="00330C17"/>
    <w:rsid w:val="0035048B"/>
    <w:rsid w:val="00362ECD"/>
    <w:rsid w:val="00387711"/>
    <w:rsid w:val="003A214E"/>
    <w:rsid w:val="003D0645"/>
    <w:rsid w:val="003E37BF"/>
    <w:rsid w:val="003E6FB6"/>
    <w:rsid w:val="003F58EA"/>
    <w:rsid w:val="00401CF0"/>
    <w:rsid w:val="00403303"/>
    <w:rsid w:val="004324E6"/>
    <w:rsid w:val="004336B9"/>
    <w:rsid w:val="00443C91"/>
    <w:rsid w:val="00445F0F"/>
    <w:rsid w:val="00482E79"/>
    <w:rsid w:val="00486F3D"/>
    <w:rsid w:val="004A2979"/>
    <w:rsid w:val="004B38C1"/>
    <w:rsid w:val="004B7118"/>
    <w:rsid w:val="004E1BDF"/>
    <w:rsid w:val="005018FF"/>
    <w:rsid w:val="0051603B"/>
    <w:rsid w:val="00526AD0"/>
    <w:rsid w:val="00540880"/>
    <w:rsid w:val="00554328"/>
    <w:rsid w:val="005806C4"/>
    <w:rsid w:val="00581DC7"/>
    <w:rsid w:val="005A0341"/>
    <w:rsid w:val="005B6B0F"/>
    <w:rsid w:val="005C246B"/>
    <w:rsid w:val="005C7566"/>
    <w:rsid w:val="005E4638"/>
    <w:rsid w:val="005E48D8"/>
    <w:rsid w:val="005F57AE"/>
    <w:rsid w:val="005F652C"/>
    <w:rsid w:val="006020E0"/>
    <w:rsid w:val="00627A68"/>
    <w:rsid w:val="00641C5A"/>
    <w:rsid w:val="006453EE"/>
    <w:rsid w:val="00664682"/>
    <w:rsid w:val="00692004"/>
    <w:rsid w:val="00694576"/>
    <w:rsid w:val="006B5B62"/>
    <w:rsid w:val="006C39BF"/>
    <w:rsid w:val="006C4659"/>
    <w:rsid w:val="006C693F"/>
    <w:rsid w:val="006C7E29"/>
    <w:rsid w:val="006E061C"/>
    <w:rsid w:val="006E1921"/>
    <w:rsid w:val="0071183C"/>
    <w:rsid w:val="0073321E"/>
    <w:rsid w:val="00746C9A"/>
    <w:rsid w:val="00774CCA"/>
    <w:rsid w:val="007B375C"/>
    <w:rsid w:val="007B730B"/>
    <w:rsid w:val="007E6A11"/>
    <w:rsid w:val="0081404C"/>
    <w:rsid w:val="00832947"/>
    <w:rsid w:val="00842507"/>
    <w:rsid w:val="0088211F"/>
    <w:rsid w:val="00887DAA"/>
    <w:rsid w:val="00896573"/>
    <w:rsid w:val="008976F9"/>
    <w:rsid w:val="00897F9B"/>
    <w:rsid w:val="008C00A7"/>
    <w:rsid w:val="008C04AA"/>
    <w:rsid w:val="008D67D3"/>
    <w:rsid w:val="008E2028"/>
    <w:rsid w:val="00905C83"/>
    <w:rsid w:val="00940EFE"/>
    <w:rsid w:val="00945BC8"/>
    <w:rsid w:val="009710A7"/>
    <w:rsid w:val="00985388"/>
    <w:rsid w:val="0098707E"/>
    <w:rsid w:val="009900B8"/>
    <w:rsid w:val="00990634"/>
    <w:rsid w:val="00991A85"/>
    <w:rsid w:val="00993911"/>
    <w:rsid w:val="00995498"/>
    <w:rsid w:val="009B1C1E"/>
    <w:rsid w:val="009B24E6"/>
    <w:rsid w:val="009B276B"/>
    <w:rsid w:val="00A156AE"/>
    <w:rsid w:val="00A250A2"/>
    <w:rsid w:val="00A3006C"/>
    <w:rsid w:val="00A347DB"/>
    <w:rsid w:val="00A36529"/>
    <w:rsid w:val="00A44BB9"/>
    <w:rsid w:val="00A729FB"/>
    <w:rsid w:val="00A8141E"/>
    <w:rsid w:val="00A82FE6"/>
    <w:rsid w:val="00A85502"/>
    <w:rsid w:val="00A94A08"/>
    <w:rsid w:val="00AA5945"/>
    <w:rsid w:val="00AB4092"/>
    <w:rsid w:val="00AD3F57"/>
    <w:rsid w:val="00AD633B"/>
    <w:rsid w:val="00AE7866"/>
    <w:rsid w:val="00AF11EC"/>
    <w:rsid w:val="00AF2FA5"/>
    <w:rsid w:val="00AF3BC7"/>
    <w:rsid w:val="00B05DBB"/>
    <w:rsid w:val="00B177E0"/>
    <w:rsid w:val="00B178BD"/>
    <w:rsid w:val="00B271A9"/>
    <w:rsid w:val="00B34649"/>
    <w:rsid w:val="00B4030D"/>
    <w:rsid w:val="00B87477"/>
    <w:rsid w:val="00B90BC5"/>
    <w:rsid w:val="00BA276D"/>
    <w:rsid w:val="00BA3801"/>
    <w:rsid w:val="00BC6E78"/>
    <w:rsid w:val="00BD3377"/>
    <w:rsid w:val="00BE289E"/>
    <w:rsid w:val="00BE5A8E"/>
    <w:rsid w:val="00C140F4"/>
    <w:rsid w:val="00C320EA"/>
    <w:rsid w:val="00C37863"/>
    <w:rsid w:val="00C42CB5"/>
    <w:rsid w:val="00C543D1"/>
    <w:rsid w:val="00C764D7"/>
    <w:rsid w:val="00C82A15"/>
    <w:rsid w:val="00C95E59"/>
    <w:rsid w:val="00CA165C"/>
    <w:rsid w:val="00CA16DB"/>
    <w:rsid w:val="00CA18F4"/>
    <w:rsid w:val="00CB55D0"/>
    <w:rsid w:val="00CB5612"/>
    <w:rsid w:val="00CB65BB"/>
    <w:rsid w:val="00CD29E7"/>
    <w:rsid w:val="00CD5A49"/>
    <w:rsid w:val="00CE38D4"/>
    <w:rsid w:val="00CF76C0"/>
    <w:rsid w:val="00D011B3"/>
    <w:rsid w:val="00D25E6F"/>
    <w:rsid w:val="00D25F40"/>
    <w:rsid w:val="00D5398B"/>
    <w:rsid w:val="00D673B7"/>
    <w:rsid w:val="00D85240"/>
    <w:rsid w:val="00D93ECB"/>
    <w:rsid w:val="00D975C1"/>
    <w:rsid w:val="00DC0F47"/>
    <w:rsid w:val="00DC12DD"/>
    <w:rsid w:val="00DD43DA"/>
    <w:rsid w:val="00DE0F0E"/>
    <w:rsid w:val="00DF7CB5"/>
    <w:rsid w:val="00E016CC"/>
    <w:rsid w:val="00E13AF4"/>
    <w:rsid w:val="00E30CCE"/>
    <w:rsid w:val="00E41DF2"/>
    <w:rsid w:val="00E60ABE"/>
    <w:rsid w:val="00E93B26"/>
    <w:rsid w:val="00E941F7"/>
    <w:rsid w:val="00E94300"/>
    <w:rsid w:val="00EA3ECD"/>
    <w:rsid w:val="00EB0698"/>
    <w:rsid w:val="00EB484C"/>
    <w:rsid w:val="00ED3BEC"/>
    <w:rsid w:val="00EE7DC4"/>
    <w:rsid w:val="00EF5094"/>
    <w:rsid w:val="00F05B71"/>
    <w:rsid w:val="00F07B51"/>
    <w:rsid w:val="00F13312"/>
    <w:rsid w:val="00F4192B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3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9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9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9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9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3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9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9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9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9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97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21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997100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20256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14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998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991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272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9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92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801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2682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34515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16845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7390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8685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02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47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713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601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ZELENI REGISTRATOR
- u ref</izvorni_sadrzaj>
    <derivirana_varijabla naziv="DomainObject.Predmet.Opis_1">prileži ZELENI REGISTRATOR
- u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FOLAN d.o.o. PULA</izvorni_sadrzaj>
    <derivirana_varijabla naziv="DomainObject.Predmet.ProtustrankaFormated_1">  FOLAN d.o.o. PULA</derivirana_varijabla>
  </DomainObject.Predmet.ProtustrankaFormated>
  <DomainObject.Predmet.ProtustrankaFormatedOIB>
    <izvorni_sadrzaj>  FOLAN d.o.o. PULA, OIB 86619734573</izvorni_sadrzaj>
    <derivirana_varijabla naziv="DomainObject.Predmet.ProtustrankaFormatedOIB_1">  FOLAN d.o.o. PULA, OIB 86619734573</derivirana_varijabla>
  </DomainObject.Predmet.ProtustrankaFormatedOIB>
  <DomainObject.Predmet.ProtustrankaFormatedWithAdress>
    <izvorni_sadrzaj> FOLAN d.o.o. PULA, Prilaz Puljskih Španjolskih boraca 4, 52100 Pula</izvorni_sadrzaj>
    <derivirana_varijabla naziv="DomainObject.Predmet.ProtustrankaFormatedWithAdress_1"> FOLAN d.o.o. PULA, Prilaz Puljskih Španjolskih boraca 4, 52100 Pula</derivirana_varijabla>
  </DomainObject.Predmet.ProtustrankaFormatedWithAdress>
  <DomainObject.Predmet.ProtustrankaFormatedWithAdressOIB>
    <izvorni_sadrzaj> FOLAN d.o.o. PULA, OIB 86619734573, Prilaz Puljskih Španjolskih boraca 4, 52100 Pula</izvorni_sadrzaj>
    <derivirana_varijabla naziv="DomainObject.Predmet.ProtustrankaFormatedWithAdressOIB_1"> FOLAN d.o.o. PULA, OIB 86619734573, Prilaz Puljskih Španjolskih boraca 4, 52100 Pula</derivirana_varijabla>
  </DomainObject.Predmet.ProtustrankaFormatedWithAdressOIB>
  <DomainObject.Predmet.ProtustrankaWithAdress>
    <izvorni_sadrzaj>FOLAN d.o.o. PULA Prilaz Puljskih Španjolskih boraca 4, 52100 Pula</izvorni_sadrzaj>
    <derivirana_varijabla naziv="DomainObject.Predmet.ProtustrankaWithAdress_1">FOLAN d.o.o. PULA Prilaz Puljskih Španjolskih boraca 4, 52100 Pula</derivirana_varijabla>
  </DomainObject.Predmet.ProtustrankaWithAdress>
  <DomainObject.Predmet.ProtustrankaWithAdressOIB>
    <izvorni_sadrzaj>FOLAN d.o.o. PULA, OIB 86619734573, Prilaz Puljskih Španjolskih boraca 4, 52100 Pula</izvorni_sadrzaj>
    <derivirana_varijabla naziv="DomainObject.Predmet.ProtustrankaWithAdressOIB_1">FOLAN d.o.o. PULA, OIB 86619734573, Prilaz Puljskih Španjolskih boraca 4, 52100 Pula</derivirana_varijabla>
  </DomainObject.Predmet.ProtustrankaWithAdressOIB>
  <DomainObject.Predmet.ProtustrankaNazivFormated>
    <izvorni_sadrzaj>FOLAN d.o.o. PULA</izvorni_sadrzaj>
    <derivirana_varijabla naziv="DomainObject.Predmet.ProtustrankaNazivFormated_1">FOLAN d.o.o. PULA</derivirana_varijabla>
  </DomainObject.Predmet.ProtustrankaNazivFormated>
  <DomainObject.Predmet.ProtustrankaNazivFormatedOIB>
    <izvorni_sadrzaj>FOLAN d.o.o. PULA, OIB 86619734573</izvorni_sadrzaj>
    <derivirana_varijabla naziv="DomainObject.Predmet.ProtustrankaNazivFormatedOIB_1">FOLAN d.o.o. PULA, OIB 86619734573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125042.36</izvorni_sadrzaj>
    <derivirana_varijabla naziv="DomainObject.Predmet.TrenutnaVrijednost_1">125042.36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FOLAN d.o.o. PULA</item>
    </izvorni_sadrzaj>
    <derivirana_varijabla naziv="DomainObject.Predmet.ProtuStrankaListFormated_1">
      <item>FOLAN d.o.o. PULA</item>
    </derivirana_varijabla>
  </DomainObject.Predmet.ProtuStrankaListFormated>
  <DomainObject.Predmet.ProtuStrankaListFormatedOIB>
    <izvorni_sadrzaj>
      <item>FOLAN d.o.o. PULA, OIB 86619734573</item>
    </izvorni_sadrzaj>
    <derivirana_varijabla naziv="DomainObject.Predmet.ProtuStrankaListFormatedOIB_1">
      <item>FOLAN d.o.o. PULA, OIB 86619734573</item>
    </derivirana_varijabla>
  </DomainObject.Predmet.ProtuStrankaListFormatedOIB>
  <DomainObject.Predmet.ProtuStrankaListFormatedWithAdress>
    <izvorni_sadrzaj>
      <item>FOLAN d.o.o. PULA, Prilaz Puljskih Španjolskih boraca 4, 52100 Pula</item>
    </izvorni_sadrzaj>
    <derivirana_varijabla naziv="DomainObject.Predmet.ProtuStrankaListFormatedWithAdress_1">
      <item>FOLAN d.o.o. PULA, Prilaz Puljskih Španjolskih boraca 4, 52100 Pula</item>
    </derivirana_varijabla>
  </DomainObject.Predmet.ProtuStrankaListFormatedWithAdress>
  <DomainObject.Predmet.ProtuStrankaListFormatedWithAdressOIB>
    <izvorni_sadrzaj>
      <item>FOLAN d.o.o. PULA, OIB 86619734573, Prilaz Puljskih Španjolskih boraca 4, 52100 Pula</item>
    </izvorni_sadrzaj>
    <derivirana_varijabla naziv="DomainObject.Predmet.ProtuStrankaListFormatedWithAdressOIB_1">
      <item>FOLAN d.o.o. PULA, OIB 86619734573, Prilaz Puljskih Španjolskih boraca 4, 52100 Pula</item>
    </derivirana_varijabla>
  </DomainObject.Predmet.ProtuStrankaListFormatedWithAdressOIB>
  <DomainObject.Predmet.ProtuStrankaListNazivFormated>
    <izvorni_sadrzaj>
      <item>FOLAN d.o.o. PULA</item>
    </izvorni_sadrzaj>
    <derivirana_varijabla naziv="DomainObject.Predmet.ProtuStrankaListNazivFormated_1">
      <item>FOLAN d.o.o. PULA</item>
    </derivirana_varijabla>
  </DomainObject.Predmet.ProtuStrankaListNazivFormated>
  <DomainObject.Predmet.ProtuStrankaListNazivFormatedOIB>
    <izvorni_sadrzaj>
      <item>FOLAN d.o.o. PULA, OIB 86619734573</item>
    </izvorni_sadrzaj>
    <derivirana_varijabla naziv="DomainObject.Predmet.ProtuStrankaListNazivFormatedOIB_1">
      <item>FOLAN d.o.o. PULA, OIB 86619734573</item>
    </derivirana_varijabla>
  </DomainObject.Predmet.ProtuStrankaListNazivFormatedOIB>
  <DomainObject.Predmet.OstaliListFormated>
    <izvorni_sadrzaj>
      <item>odvj. Igor Vretenar</item>
    </izvorni_sadrzaj>
    <derivirana_varijabla naziv="DomainObject.Predmet.OstaliListFormated_1">
      <item>odvj. Igor Vretenar</item>
    </derivirana_varijabla>
  </DomainObject.Predmet.OstaliListFormated>
  <DomainObject.Predmet.OstaliListFormatedOIB>
    <izvorni_sadrzaj>
      <item>odvj. Igor Vretenar</item>
    </izvorni_sadrzaj>
    <derivirana_varijabla naziv="DomainObject.Predmet.OstaliListFormatedOIB_1">
      <item>odvj. Igor Vretenar</item>
    </derivirana_varijabla>
  </DomainObject.Predmet.OstaliListFormatedOIB>
  <DomainObject.Predmet.OstaliListFormatedWithAdress>
    <izvorni_sadrzaj>
      <item>odvj. Igor Vretenar, Sv. katarine 6, 52220 Labin</item>
    </izvorni_sadrzaj>
    <derivirana_varijabla naziv="DomainObject.Predmet.OstaliListFormatedWithAdress_1">
      <item>odvj. Igor Vretenar, Sv. katarine 6, 52220 Labin</item>
    </derivirana_varijabla>
  </DomainObject.Predmet.OstaliListFormatedWithAdress>
  <DomainObject.Predmet.OstaliListFormatedWithAdressOIB>
    <izvorni_sadrzaj>
      <item>odvj. Igor Vretenar, Sv. katarine 6, 52220 Labin</item>
    </izvorni_sadrzaj>
    <derivirana_varijabla naziv="DomainObject.Predmet.OstaliListFormatedWithAdressOIB_1">
      <item>odvj. Igor Vretenar, Sv. katarine 6, 52220 Labin</item>
    </derivirana_varijabla>
  </DomainObject.Predmet.OstaliListFormatedWithAdressOIB>
  <DomainObject.Predmet.OstaliListNazivFormated>
    <izvorni_sadrzaj>
      <item>odvj. Igor Vretenar</item>
    </izvorni_sadrzaj>
    <derivirana_varijabla naziv="DomainObject.Predmet.OstaliListNazivFormated_1">
      <item>odvj. Igor Vretenar</item>
    </derivirana_varijabla>
  </DomainObject.Predmet.OstaliListNazivFormated>
  <DomainObject.Predmet.OstaliListNazivFormatedOIB>
    <izvorni_sadrzaj>
      <item>odvj. Igor Vretenar</item>
    </izvorni_sadrzaj>
    <derivirana_varijabla naziv="DomainObject.Predmet.OstaliListNazivFormatedOIB_1">
      <item>odvj. 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FOLAN d.o.o. PULA</izvorni_sadrzaj>
    <derivirana_varijabla naziv="DomainObject.Predmet.ProtustrankaIDrugi_1">FOLAN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FOLAN d.o.o. PULA, OIB 86619734573, Prilaz Puljskih Španjolskih boraca 4, 52100 Pula</izvorni_sadrzaj>
    <derivirana_varijabla naziv="DomainObject.Predmet.ProtustrankaIDrugiAdressOIB_1">FOLAN d.o.o. PULA, OIB 86619734573,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FOLAN d.o.o. PULA</item>
      <item>odvj. Igor Vretenar</item>
    </izvorni_sadrzaj>
    <derivirana_varijabla naziv="DomainObject.Predmet.SudioniciListNaziv_1">
      <item>FINANCIJSKA AGENCIJA, RC RIJEKA, PODRUŽNICA PULA, PULA</item>
      <item>FOLAN d.o.o. PULA</item>
      <item>odvj. Igor Vretenar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FOLAN d.o.o. PULA, OIB 86619734573, Prilaz Puljskih Španjolskih boraca 4,52100 Pula</item>
      <item>odvj. Igor Vretenar, Sv. katarine 6,52220 Labin</item>
    </izvorni_sadrzaj>
    <derivirana_varijabla naziv="DomainObject.Predmet.SudioniciListAdressOIB_1">
      <item>FINANCIJSKA AGENCIJA, RC RIJEKA, PODRUŽNICA PULA, PULA, OIB 85821130368, Ulica grada Vukovara 70,10000 Zagreb</item>
      <item>FOLAN d.o.o. PULA, OIB 86619734573, Prilaz Puljskih Španjolskih boraca 4,52100 Pula</item>
      <item>odvj. Igor Vretenar, Sv.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86619734573</item>
      <item>, OIB null</item>
    </izvorni_sadrzaj>
    <derivirana_varijabla naziv="DomainObject.Predmet.SudioniciListNazivOIB_1">
      <item>, OIB 85821130368</item>
      <item>, OIB 86619734573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1143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2018-05-22T12:48:00Z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2018-05-22T12:50:00Z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(St-665-16 - Zaključak - stečajnom da dostavi obračun nagrade i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