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c71d" w14:paraId="b27c71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30DE3">
        <w:t>612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6D6A09">
        <w:t>4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30DE3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30DE3">
        <w:t xml:space="preserve">VEKERICA j.d.o.o., OIB </w:t>
      </w:r>
      <w:r w:rsidR="00830DE3" w:rsidRPr="00830DE3">
        <w:t>07775553910</w:t>
      </w:r>
      <w:r w:rsidR="00830DE3">
        <w:t>,  Zagreb, Ivane Brlić Mažuranić 68.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30DE3">
        <w:t>7.156,37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AA07DD">
        <w:t>4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8F5768" w:rsidR="00404E04">
      <w:pPr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8F5768">
        <w:t>,v.r.</w:t>
      </w:r>
      <w:r w:rsidR="00997C6E">
        <w:t xml:space="preserve"> </w:t>
      </w:r>
    </w:p>
    <w:p w:rsidRDefault="008F5768" w:rsidP="008F5768" w:rsidR="008F5768">
      <w:pPr>
        <w:jc w:val="right"/>
        <w:rPr>
          <w:szCs w:val="20"/>
        </w:rPr>
      </w:pPr>
    </w:p>
    <w:p w:rsidRDefault="008F5768" w:rsidP="007D25E4" w:rsidR="008F5768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8F5768" w:rsidP="007D25E4" w:rsidR="008F5768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8F5768" w:rsidP="008F5768" w:rsidR="008F5768">
      <w:pPr>
        <w:jc w:val="right"/>
      </w:pPr>
    </w:p>
    <w:sectPr w:rsidSect="00CB0338" w:rsidR="008F576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30DE3"/>
    <w:rsid w:val="008613BD"/>
    <w:rsid w:val="00863025"/>
    <w:rsid w:val="00871F01"/>
    <w:rsid w:val="008F5768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5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VEKERICA j.d.o.o. za trgovinu i usluge zastupanog po punomoćniku Leon Gojić</izvorni_sadrzaj>
    <derivirana_varijabla naziv="DomainObject.Predmet.ProtustrankaFormated_1">  VEKERICA j.d.o.o. za trgovinu i usluge zastupanog po punomoćniku Leon Gojić</derivirana_varijabla>
  </DomainObject.Predmet.ProtustrankaFormated>
  <DomainObject.Predmet.ProtustrankaFormatedOIB>
    <izvorni_sadrzaj>  VEKERICA j.d.o.o. za trgovinu i usluge, OIB 07775553910 zastupanog po punomoćniku Leon Gojić</izvorni_sadrzaj>
    <derivirana_varijabla naziv="DomainObject.Predmet.ProtustrankaFormatedOIB_1">  VEKERICA j.d.o.o. za trgovinu i usluge, OIB 07775553910 zastupanog po punomoćniku Leon Gojić</derivirana_varijabla>
  </DomainObject.Predmet.ProtustrankaFormatedOIB>
  <DomainObject.Predmet.ProtustrankaFormatedWithAdress>
    <izvorni_sadrzaj> VEKERICA j.d.o.o. za trgovinu i usluge, Ivane Brlić Mažuranić 68, 10000 Zagreb zastupanog po punomoćniku Leon Gojić</izvorni_sadrzaj>
    <derivirana_varijabla naziv="DomainObject.Predmet.ProtustrankaFormatedWithAdress_1"> VEKERICA j.d.o.o. za trgovinu i usluge, Ivane Brlić Mažuranić 68, 10000 Zagreb zastupanog po punomoćniku Leon Gojić</derivirana_varijabla>
  </DomainObject.Predmet.ProtustrankaFormatedWithAdress>
  <DomainObject.Predmet.ProtustrankaFormatedWithAdressOIB>
    <izvorni_sadrzaj> VEKERICA j.d.o.o. za trgovinu i usluge, OIB 07775553910, Ivane Brlić Mažuranić 68, 10000 Zagreb zastupanog po punomoćniku Leon Gojić</izvorni_sadrzaj>
    <derivirana_varijabla naziv="DomainObject.Predmet.ProtustrankaFormatedWithAdressOIB_1"> VEKERICA j.d.o.o. za trgovinu i usluge, OIB 07775553910, Ivane Brlić Mažuranić 68, 10000 Zagreb zastupanog po punomoćniku Leon Gojić</derivirana_varijabla>
  </DomainObject.Predmet.ProtustrankaFormatedWithAdressOIB>
  <DomainObject.Predmet.ProtustrankaWithAdress>
    <izvorni_sadrzaj>VEKERICA j.d.o.o. za trgovinu i usluge Ivane Brlić Mažuranić 68, 10000 Zagreb</izvorni_sadrzaj>
    <derivirana_varijabla naziv="DomainObject.Predmet.ProtustrankaWithAdress_1">VEKERICA j.d.o.o. za trgovinu i usluge Ivane Brlić Mažuranić 68, 10000 Zagreb</derivirana_varijabla>
  </DomainObject.Predmet.ProtustrankaWithAdress>
  <DomainObject.Predmet.ProtustrankaWithAdressOIB>
    <izvorni_sadrzaj>VEKERICA j.d.o.o. za trgovinu i usluge, OIB 07775553910, Ivane Brlić Mažuranić 68, 10000 Zagreb</izvorni_sadrzaj>
    <derivirana_varijabla naziv="DomainObject.Predmet.ProtustrankaWithAdressOIB_1">VEKERICA j.d.o.o. za trgovinu i usluge, OIB 07775553910, Ivane Brlić Mažuranić 68, 10000 Zagreb</derivirana_varijabla>
  </DomainObject.Predmet.ProtustrankaWithAdressOIB>
  <DomainObject.Predmet.ProtustrankaNazivFormated>
    <izvorni_sadrzaj>VEKERICA j.d.o.o. za trgovinu i usluge</izvorni_sadrzaj>
    <derivirana_varijabla naziv="DomainObject.Predmet.ProtustrankaNazivFormated_1">VEKERICA j.d.o.o. za trgovinu i usluge</derivirana_varijabla>
  </DomainObject.Predmet.ProtustrankaNazivFormated>
  <DomainObject.Predmet.ProtustrankaNazivFormatedOIB>
    <izvorni_sadrzaj>VEKERICA j.d.o.o. za trgovinu i usluge, OIB 07775553910</izvorni_sadrzaj>
    <derivirana_varijabla naziv="DomainObject.Predmet.ProtustrankaNazivFormatedOIB_1">VEKERICA j.d.o.o. za trgovinu i usluge, OIB 07775553910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VEKERICA j.d.o.o. za trgovinu i usluge zastupanog po punomoćniku Leon Gojić</item>
    </izvorni_sadrzaj>
    <derivirana_varijabla naziv="DomainObject.Predmet.ProtuStrankaListFormated_1">
      <item>VEKERICA j.d.o.o. za trgovinu i usluge zastupanog po punomoćniku Leon Gojić</item>
    </derivirana_varijabla>
  </DomainObject.Predmet.ProtuStrankaListFormated>
  <DomainObject.Predmet.ProtuStrankaListFormatedOIB>
    <izvorni_sadrzaj>
      <item>VEKERICA j.d.o.o. za trgovinu i usluge, OIB 07775553910 zastupanog po punomoćniku Leon Gojić</item>
    </izvorni_sadrzaj>
    <derivirana_varijabla naziv="DomainObject.Predmet.ProtuStrankaListFormatedOIB_1">
      <item>VEKERICA j.d.o.o. za trgovinu i usluge, OIB 07775553910 zastupanog po punomoćniku Leon Gojić</item>
    </derivirana_varijabla>
  </DomainObject.Predmet.ProtuStrankaListFormatedOIB>
  <DomainObject.Predmet.ProtuStrankaListFormatedWithAdress>
    <izvorni_sadrzaj>
      <item>VEKERICA j.d.o.o. za trgovinu i usluge, Ivane Brlić Mažuranić 68, 10000 Zagreb zastupanog po punomoćniku Leon Gojić</item>
    </izvorni_sadrzaj>
    <derivirana_varijabla naziv="DomainObject.Predmet.ProtuStrankaListFormatedWithAdress_1">
      <item>VEKERICA j.d.o.o. za trgovinu i usluge, Ivane Brlić Mažuranić 68, 10000 Zagreb zastupanog po punomoćniku Leon Gojić</item>
    </derivirana_varijabla>
  </DomainObject.Predmet.ProtuStrankaListFormatedWithAdress>
  <DomainObject.Predmet.ProtuStrankaListFormatedWithAdressOIB>
    <izvorni_sadrzaj>
      <item>VEKERICA j.d.o.o. za trgovinu i usluge, OIB 07775553910, Ivane Brlić Mažuranić 68, 10000 Zagreb zastupanog po punomoćniku Leon Gojić</item>
    </izvorni_sadrzaj>
    <derivirana_varijabla naziv="DomainObject.Predmet.ProtuStrankaListFormatedWithAdressOIB_1">
      <item>VEKERICA j.d.o.o. za trgovinu i usluge, OIB 07775553910, Ivane Brlić Mažuranić 68, 10000 Zagreb zastupanog po punomoćniku Leon Gojić</item>
    </derivirana_varijabla>
  </DomainObject.Predmet.ProtuStrankaListFormatedWithAdressOIB>
  <DomainObject.Predmet.ProtuStrankaListNazivFormated>
    <izvorni_sadrzaj>
      <item>VEKERICA j.d.o.o. za trgovinu i usluge</item>
    </izvorni_sadrzaj>
    <derivirana_varijabla naziv="DomainObject.Predmet.ProtuStrankaListNazivFormated_1">
      <item>VEKERICA j.d.o.o. za trgovinu i usluge</item>
    </derivirana_varijabla>
  </DomainObject.Predmet.ProtuStrankaListNazivFormated>
  <DomainObject.Predmet.ProtuStrankaListNazivFormatedOIB>
    <izvorni_sadrzaj>
      <item>VEKERICA j.d.o.o. za trgovinu i usluge, OIB 07775553910</item>
    </izvorni_sadrzaj>
    <derivirana_varijabla naziv="DomainObject.Predmet.ProtuStrankaListNazivFormatedOIB_1">
      <item>VEKERICA j.d.o.o. za trgovinu i usluge, OIB 07775553910</item>
    </derivirana_varijabla>
  </DomainObject.Predmet.ProtuStrankaListNazivFormatedOIB>
  <DomainObject.Predmet.OstaliListFormated>
    <izvorni_sadrzaj>
      <item>Leon Gojić punomoćnik sudionika u postupku VEKERICA j.d.o.o. za trgovinu i usluge</item>
    </izvorni_sadrzaj>
    <derivirana_varijabla naziv="DomainObject.Predmet.OstaliListFormated_1">
      <item>Leon Gojić punomoćnik sudionika u postupku VEKERICA j.d.o.o. za trgovinu i usluge</item>
    </derivirana_varijabla>
  </DomainObject.Predmet.OstaliListFormated>
  <DomainObject.Predmet.OstaliListFormatedOIB>
    <izvorni_sadrzaj>
      <item>Leon Gojić, OIB 84891796934 punomoćnik sudionika u postupku VEKERICA j.d.o.o. za trgovinu i usluge</item>
    </izvorni_sadrzaj>
    <derivirana_varijabla naziv="DomainObject.Predmet.OstaliListFormatedOIB_1">
      <item>Leon Gojić, OIB 84891796934 punomoćnik sudionika u postupku VEKERICA j.d.o.o. za trgovinu i usluge</item>
    </derivirana_varijabla>
  </DomainObject.Predmet.OstaliListFormatedOIB>
  <DomainObject.Predmet.OstaliListFormatedWithAdress>
    <izvorni_sadrzaj>
      <item>Leon Gojić, Ulica Dobriše Cesarića 65, 10000 Zagreb punomoćnik sudionika u postupku VEKERICA j.d.o.o. za trgovinu i usluge</item>
    </izvorni_sadrzaj>
    <derivirana_varijabla naziv="DomainObject.Predmet.OstaliListFormatedWithAdress_1">
      <item>Leon Gojić, Ulica Dobriše Cesarića 65, 10000 Zagreb punomoćnik sudionika u postupku VEKERICA j.d.o.o. za trgovinu i usluge</item>
    </derivirana_varijabla>
  </DomainObject.Predmet.OstaliListFormatedWithAdress>
  <DomainObject.Predmet.OstaliListFormatedWithAdressOIB>
    <izvorni_sadrzaj>
      <item>Leon Gojić, OIB 84891796934, Ulica Dobriše Cesarića 65, 10000 Zagreb punomoćnik sudionika u postupku VEKERICA j.d.o.o. za trgovinu i usluge</item>
    </izvorni_sadrzaj>
    <derivirana_varijabla naziv="DomainObject.Predmet.OstaliListFormatedWithAdressOIB_1">
      <item>Leon Gojić, OIB 84891796934, Ulica Dobriše Cesarića 65, 10000 Zagreb punomoćnik sudionika u postupku VEKERICA j.d.o.o. za trgovinu i usluge</item>
    </derivirana_varijabla>
  </DomainObject.Predmet.OstaliListFormatedWithAdressOIB>
  <DomainObject.Predmet.OstaliListNazivFormated>
    <izvorni_sadrzaj>
      <item>Leon Gojić</item>
    </izvorni_sadrzaj>
    <derivirana_varijabla naziv="DomainObject.Predmet.OstaliListNazivFormated_1">
      <item>Leon Gojić</item>
    </derivirana_varijabla>
  </DomainObject.Predmet.OstaliListNazivFormated>
  <DomainObject.Predmet.OstaliListNazivFormatedOIB>
    <izvorni_sadrzaj>
      <item>Leon Gojić, OIB 84891796934</item>
    </izvorni_sadrzaj>
    <derivirana_varijabla naziv="DomainObject.Predmet.OstaliListNazivFormatedOIB_1">
      <item>Leon Gojić, OIB 84891796934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VEKERICA j.d.o.o. za trgovinu i usluge</izvorni_sadrzaj>
    <derivirana_varijabla naziv="DomainObject.Predmet.ProtustrankaIDrugi_1">VEKERICA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VEKERICA j.d.o.o. za trgovinu i usluge, OIB 07775553910, Ivane Brlić Mažuranić 68, 10000 Zagreb</izvorni_sadrzaj>
    <derivirana_varijabla naziv="DomainObject.Predmet.ProtustrankaIDrugiAdressOIB_1">VEKERICA j.d.o.o. za trgovinu i usluge, OIB 07775553910, Ivane Brlić Mažuranić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VEKERICA j.d.o.o. za trgovinu i usluge</item>
      <item>FINA Regionalni centar Zagreb</item>
      <item>Leon Gojić</item>
    </izvorni_sadrzaj>
    <derivirana_varijabla naziv="DomainObject.Predmet.SudioniciListNaziv_1">
      <item>VEKERICA j.d.o.o. za trgovinu i usluge</item>
      <item>FINA Regionalni centar Zagreb</item>
      <item>Leon Gojić</item>
    </derivirana_varijabla>
  </DomainObject.Predmet.SudioniciListNaziv>
  <DomainObject.Predmet.SudioniciListAdressOIB>
    <izvorni_sadrzaj>
      <item>VEKERICA j.d.o.o. za trgovinu i usluge, OIB 07775553910, Ivane Brlić Mažuranić 68,10000 Zagreb</item>
      <item>FINA Regionalni centar Zagreb, OIB 85821130368, Trg svibanjskih žrtava 1995. 1,10000 Zagreb</item>
      <item>Leon Gojić, OIB 84891796934, Ulica Dobriše Cesarića 65,10000 Zagreb</item>
    </izvorni_sadrzaj>
    <derivirana_varijabla naziv="DomainObject.Predmet.SudioniciListAdressOIB_1">
      <item>VEKERICA j.d.o.o. za trgovinu i usluge, OIB 07775553910, Ivane Brlić Mažuranić 68,10000 Zagreb</item>
      <item>FINA Regionalni centar Zagreb, OIB 85821130368, Trg svibanjskih žrtava 1995. 1,10000 Zagreb</item>
      <item>Leon Gojić, OIB 84891796934, Ulica Dobriše Cesarića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07775553910</item>
      <item>, OIB 85821130368</item>
      <item>, OIB 84891796934</item>
    </izvorni_sadrzaj>
    <derivirana_varijabla naziv="DomainObject.Predmet.SudioniciListNazivOIB_1">
      <item>, OIB 07775553910</item>
      <item>, OIB 85821130368</item>
      <item>, OIB 84891796934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2018-05-14T09:25:00Z</dcterms:created>
  <dc:creator>ilukac</dc:creator>
  <cp:lastModifiedBy>Višnja Svečak</cp:lastModifiedBy>
  <cp:lastPrinted>2018-05-14T09:25:00Z</cp:lastPrinted>
  <dcterms:modified xmlns:xsi="http://www.w3.org/2001/XMLSchema-instance" xsi:type="dcterms:W3CDTF">2018-05-14T09:27:00Z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612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