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4ab0" w14:paraId="0014ab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164565">
        <w:t>3226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64565" w:rsidR="00164565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64565">
        <w:t xml:space="preserve">IVOLE d.o.o., Zagreb, Poljanički prilaz 8, MBS: 080518833, OIB: </w:t>
      </w:r>
    </w:p>
    <w:p w:rsidRDefault="00164565" w:rsidP="00164565" w:rsidR="00A604BA">
      <w:pPr>
        <w:ind w:firstLine="708"/>
        <w:jc w:val="both"/>
      </w:pPr>
      <w:r>
        <w:t xml:space="preserve">  25655844730</w:t>
      </w:r>
    </w:p>
    <w:p w:rsidRDefault="00164565" w:rsidP="00164565" w:rsidR="0016456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64565">
        <w:t>56.399,00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F0DAF">
        <w:t>un</w:t>
      </w:r>
      <w:r w:rsidR="004A0A42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6509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64565"/>
    <w:rsid w:val="00185571"/>
    <w:rsid w:val="001B2ED3"/>
    <w:rsid w:val="001E50FB"/>
    <w:rsid w:val="001F0DAF"/>
    <w:rsid w:val="001F6933"/>
    <w:rsid w:val="00205F0A"/>
    <w:rsid w:val="00230A63"/>
    <w:rsid w:val="00263D6D"/>
    <w:rsid w:val="00264D19"/>
    <w:rsid w:val="0026509D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83102"/>
    <w:rsid w:val="004A0A42"/>
    <w:rsid w:val="004B337A"/>
    <w:rsid w:val="004F3962"/>
    <w:rsid w:val="0053446F"/>
    <w:rsid w:val="00572798"/>
    <w:rsid w:val="00590AEF"/>
    <w:rsid w:val="00591994"/>
    <w:rsid w:val="00593D79"/>
    <w:rsid w:val="005A0039"/>
    <w:rsid w:val="005D1B51"/>
    <w:rsid w:val="005D476D"/>
    <w:rsid w:val="005E4AB8"/>
    <w:rsid w:val="005F0073"/>
    <w:rsid w:val="005F4627"/>
    <w:rsid w:val="00627F6A"/>
    <w:rsid w:val="00657B8E"/>
    <w:rsid w:val="006A51D1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3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3226</izvorni_sadrzaj>
    <derivirana_varijabla naziv="DomainObject.Predmet.Broj_1">3226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St-3226/2015</izvorni_sadrzaj>
    <derivirana_varijabla naziv="DomainObject.Predmet.OznakaBroj_1">St-3226/2015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IVOLE d.o.o. zastupanog po punomoćniku Zlatko Klindić; Vedran Klindić</izvorni_sadrzaj>
    <derivirana_varijabla naziv="DomainObject.Predmet.ProtustrankaFormated_1">  IVOLE d.o.o. zastupanog po punomoćniku Zlatko Klindić; Vedran Klindić</derivirana_varijabla>
  </DomainObject.Predmet.ProtustrankaFormated>
  <DomainObject.Predmet.ProtustrankaFormatedOIB>
    <izvorni_sadrzaj>  IVOLE d.o.o., OIB 25655844730 zastupanog po punomoćniku Zlatko Klindić; Vedran Klindić</izvorni_sadrzaj>
    <derivirana_varijabla naziv="DomainObject.Predmet.ProtustrankaFormatedOIB_1">  IVOLE d.o.o., OIB 25655844730 zastupanog po punomoćniku Zlatko Klindić; Vedran Klindić</derivirana_varijabla>
  </DomainObject.Predmet.ProtustrankaFormatedOIB>
  <DomainObject.Predmet.ProtustrankaFormatedWithAdress>
    <izvorni_sadrzaj> IVOLE d.o.o., Poljanički prilaz 8, 10000 Zagreb zastupanog po punomoćniku Zlatko Klindić; Vedran Klindić</izvorni_sadrzaj>
    <derivirana_varijabla naziv="DomainObject.Predmet.ProtustrankaFormatedWithAdress_1"> IVOLE d.o.o., Poljanički prilaz 8, 10000 Zagreb zastupanog po punomoćniku Zlatko Klindić; Vedran Klindić</derivirana_varijabla>
  </DomainObject.Predmet.ProtustrankaFormatedWithAdress>
  <DomainObject.Predmet.ProtustrankaFormatedWithAdressOIB>
    <izvorni_sadrzaj> IVOLE d.o.o., OIB 25655844730, Poljanički prilaz 8, 10000 Zagreb zastupanog po punomoćniku Zlatko Klindić; Vedran Klindić</izvorni_sadrzaj>
    <derivirana_varijabla naziv="DomainObject.Predmet.ProtustrankaFormatedWithAdressOIB_1"> IVOLE d.o.o., OIB 25655844730, Poljanički prilaz 8, 10000 Zagreb zastupanog po punomoćniku Zlatko Klindić; Vedran Klindić</derivirana_varijabla>
  </DomainObject.Predmet.ProtustrankaFormatedWithAdressOIB>
  <DomainObject.Predmet.ProtustrankaWithAdress>
    <izvorni_sadrzaj>IVOLE d.o.o. Poljanički prilaz 8, 10000 Zagreb</izvorni_sadrzaj>
    <derivirana_varijabla naziv="DomainObject.Predmet.ProtustrankaWithAdress_1">IVOLE d.o.o. Poljanički prilaz 8, 10000 Zagreb</derivirana_varijabla>
  </DomainObject.Predmet.ProtustrankaWithAdress>
  <DomainObject.Predmet.ProtustrankaWithAdressOIB>
    <izvorni_sadrzaj>IVOLE d.o.o., OIB 25655844730, Poljanički prilaz 8, 10000 Zagreb</izvorni_sadrzaj>
    <derivirana_varijabla naziv="DomainObject.Predmet.ProtustrankaWithAdressOIB_1">IVOLE d.o.o., OIB 25655844730, Poljanički prilaz 8, 10000 Zagreb</derivirana_varijabla>
  </DomainObject.Predmet.ProtustrankaWithAdressOIB>
  <DomainObject.Predmet.ProtustrankaNazivFormated>
    <izvorni_sadrzaj>IVOLE d.o.o.</izvorni_sadrzaj>
    <derivirana_varijabla naziv="DomainObject.Predmet.ProtustrankaNazivFormated_1">IVOLE d.o.o.</derivirana_varijabla>
  </DomainObject.Predmet.ProtustrankaNazivFormated>
  <DomainObject.Predmet.ProtustrankaNazivFormatedOIB>
    <izvorni_sadrzaj>IVOLE d.o.o., OIB 25655844730</izvorni_sadrzaj>
    <derivirana_varijabla naziv="DomainObject.Predmet.ProtustrankaNazivFormatedOIB_1">IVOLE d.o.o., OIB 25655844730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IVOLE d.o.o. zastupanog po punomoćniku Zlatko Klindić; Vedran Klindić</item>
    </izvorni_sadrzaj>
    <derivirana_varijabla naziv="DomainObject.Predmet.ProtuStrankaListFormated_1">
      <item>IVOLE d.o.o. zastupanog po punomoćniku Zlatko Klindić; Vedran Klindić</item>
    </derivirana_varijabla>
  </DomainObject.Predmet.ProtuStrankaListFormated>
  <DomainObject.Predmet.ProtuStrankaListFormatedOIB>
    <izvorni_sadrzaj>
      <item>IVOLE d.o.o., OIB 25655844730 zastupanog po punomoćniku Zlatko Klindić; Vedran Klindić</item>
    </izvorni_sadrzaj>
    <derivirana_varijabla naziv="DomainObject.Predmet.ProtuStrankaListFormatedOIB_1">
      <item>IVOLE d.o.o., OIB 25655844730 zastupanog po punomoćniku Zlatko Klindić; Vedran Klindić</item>
    </derivirana_varijabla>
  </DomainObject.Predmet.ProtuStrankaListFormatedOIB>
  <DomainObject.Predmet.ProtuStrankaListFormatedWithAdress>
    <izvorni_sadrzaj>
      <item>IVOLE d.o.o., Poljanički prilaz 8, 10000 Zagreb zastupanog po punomoćniku Zlatko Klindić; Vedran Klindić</item>
    </izvorni_sadrzaj>
    <derivirana_varijabla naziv="DomainObject.Predmet.ProtuStrankaListFormatedWithAdress_1">
      <item>IVOLE d.o.o., Poljanički prilaz 8, 10000 Zagreb zastupanog po punomoćniku Zlatko Klindić; Vedran Klindić</item>
    </derivirana_varijabla>
  </DomainObject.Predmet.ProtuStrankaListFormatedWithAdress>
  <DomainObject.Predmet.ProtuStrankaListFormatedWithAdressOIB>
    <izvorni_sadrzaj>
      <item>IVOLE d.o.o., OIB 25655844730, Poljanički prilaz 8, 10000 Zagreb zastupanog po punomoćniku Zlatko Klindić; Vedran Klindić</item>
    </izvorni_sadrzaj>
    <derivirana_varijabla naziv="DomainObject.Predmet.ProtuStrankaListFormatedWithAdressOIB_1">
      <item>IVOLE d.o.o., OIB 25655844730, Poljanički prilaz 8, 10000 Zagreb zastupanog po punomoćniku Zlatko Klindić; Vedran Klindić</item>
    </derivirana_varijabla>
  </DomainObject.Predmet.ProtuStrankaListFormatedWithAdressOIB>
  <DomainObject.Predmet.ProtuStrankaListNazivFormated>
    <izvorni_sadrzaj>
      <item>IVOLE d.o.o.</item>
    </izvorni_sadrzaj>
    <derivirana_varijabla naziv="DomainObject.Predmet.ProtuStrankaListNazivFormated_1">
      <item>IVOLE d.o.o.</item>
    </derivirana_varijabla>
  </DomainObject.Predmet.ProtuStrankaListNazivFormated>
  <DomainObject.Predmet.ProtuStrankaListNazivFormatedOIB>
    <izvorni_sadrzaj>
      <item>IVOLE d.o.o., OIB 25655844730</item>
    </izvorni_sadrzaj>
    <derivirana_varijabla naziv="DomainObject.Predmet.ProtuStrankaListNazivFormatedOIB_1">
      <item>IVOLE d.o.o., OIB 25655844730</item>
    </derivirana_varijabla>
  </DomainObject.Predmet.ProtuStrankaListNazivFormatedOIB>
  <DomainObject.Predmet.OstaliListFormated>
    <izvorni_sadrzaj>
      <item>Zlatko Klindić punomoćnik sudionika u postupku IVOLE d.o.o.</item>
      <item>Vedran Klindić punomoćnik sudionika u postupku IVOLE d.o.o.</item>
    </izvorni_sadrzaj>
    <derivirana_varijabla naziv="DomainObject.Predmet.OstaliListFormated_1">
      <item>Zlatko Klindić punomoćnik sudionika u postupku IVOLE d.o.o.</item>
      <item>Vedran Klindić punomoćnik sudionika u postupku IVOLE d.o.o.</item>
    </derivirana_varijabla>
  </DomainObject.Predmet.OstaliListFormated>
  <DomainObject.Predmet.OstaliListFormatedOIB>
    <izvorni_sadrzaj>
      <item>Zlatko Klindić, OIB 43233198952 punomoćnik sudionika u postupku IVOLE d.o.o.</item>
      <item>Vedran Klindić, OIB 63327486350 punomoćnik sudionika u postupku IVOLE d.o.o.</item>
    </izvorni_sadrzaj>
    <derivirana_varijabla naziv="DomainObject.Predmet.OstaliListFormatedOIB_1">
      <item>Zlatko Klindić, OIB 43233198952 punomoćnik sudionika u postupku IVOLE d.o.o.</item>
      <item>Vedran Klindić, OIB 63327486350 punomoćnik sudionika u postupku IVOLE d.o.o.</item>
    </derivirana_varijabla>
  </DomainObject.Predmet.OstaliListFormatedOIB>
  <DomainObject.Predmet.OstaliListFormatedWithAdress>
    <izvorni_sadrzaj>
      <item>Zlatko Klindić, Dubrava 72, 10000 Zagreb punomoćnik sudionika u postupku IVOLE d.o.o.</item>
      <item>Vedran Klindić, Poljanički Prilaz 8, 10000 Zagreb punomoćnik sudionika u postupku IVOLE d.o.o.</item>
    </izvorni_sadrzaj>
    <derivirana_varijabla naziv="DomainObject.Predmet.OstaliListFormatedWithAdress_1">
      <item>Zlatko Klindić, Dubrava 72, 10000 Zagreb punomoćnik sudionika u postupku IVOLE d.o.o.</item>
      <item>Vedran Klindić, Poljanički Prilaz 8, 10000 Zagreb punomoćnik sudionika u postupku IVOLE d.o.o.</item>
    </derivirana_varijabla>
  </DomainObject.Predmet.OstaliListFormatedWithAdress>
  <DomainObject.Predmet.OstaliListFormatedWithAdressOIB>
    <izvorni_sadrzaj>
      <item>Zlatko Klindić, OIB 43233198952, Dubrava 72, 10000 Zagreb punomoćnik sudionika u postupku IVOLE d.o.o.</item>
      <item>Vedran Klindić, OIB 63327486350, Poljanički Prilaz 8, 10000 Zagreb punomoćnik sudionika u postupku IVOLE d.o.o.</item>
    </izvorni_sadrzaj>
    <derivirana_varijabla naziv="DomainObject.Predmet.OstaliListFormatedWithAdressOIB_1">
      <item>Zlatko Klindić, OIB 43233198952, Dubrava 72, 10000 Zagreb punomoćnik sudionika u postupku IVOLE d.o.o.</item>
      <item>Vedran Klindić, OIB 63327486350, Poljanički Prilaz 8, 10000 Zagreb punomoćnik sudionika u postupku IVOLE d.o.o.</item>
    </derivirana_varijabla>
  </DomainObject.Predmet.OstaliListFormatedWithAdressOIB>
  <DomainObject.Predmet.OstaliListNazivFormated>
    <izvorni_sadrzaj>
      <item>Zlatko Klindić</item>
      <item>Vedran Klindić</item>
    </izvorni_sadrzaj>
    <derivirana_varijabla naziv="DomainObject.Predmet.OstaliListNazivFormated_1">
      <item>Zlatko Klindić</item>
      <item>Vedran Klindić</item>
    </derivirana_varijabla>
  </DomainObject.Predmet.OstaliListNazivFormated>
  <DomainObject.Predmet.OstaliListNazivFormatedOIB>
    <izvorni_sadrzaj>
      <item>Zlatko Klindić, OIB 43233198952</item>
      <item>Vedran Klindić, OIB 63327486350</item>
    </izvorni_sadrzaj>
    <derivirana_varijabla naziv="DomainObject.Predmet.OstaliListNazivFormatedOIB_1">
      <item>Zlatko Klindić, OIB 43233198952</item>
      <item>Vedran Klindić, OIB 63327486350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IVOLE d.o.o.</izvorni_sadrzaj>
    <derivirana_varijabla naziv="DomainObject.Predmet.ProtustrankaIDrugi_1">IVOLE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IVOLE d.o.o., OIB 25655844730, Poljanički prilaz 8, 10000 Zagreb</izvorni_sadrzaj>
    <derivirana_varijabla naziv="DomainObject.Predmet.ProtustrankaIDrugiAdressOIB_1">IVOLE d.o.o., OIB 25655844730, Poljanički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IVOLE d.o.o.</item>
      <item>Zlatko Klindić</item>
      <item>Vedran Klindić</item>
    </izvorni_sadrzaj>
    <derivirana_varijabla naziv="DomainObject.Predmet.SudioniciListNaziv_1">
      <item>FINA Regionalni centar Zagreb</item>
      <item>IVOLE d.o.o.</item>
      <item>Zlatko Klindić</item>
      <item>Vedran Klindić</item>
    </derivirana_varijabla>
  </DomainObject.Predmet.SudioniciListNaziv>
  <DomainObject.Predmet.SudioniciListAdressOIB>
    <izvorni_sadrzaj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izvorni_sadrzaj>
    <derivirana_varijabla naziv="DomainObject.Predmet.SudioniciListAdressOIB_1">
      <item>FINA Regionalni centar Zagreb, OIB 85821130368, Trg svibanjskih žrtava  1995.,10000 Zagreb</item>
      <item>IVOLE d.o.o., OIB 25655844730, Poljanički prilaz 8,10000 Zagreb</item>
      <item>Zlatko Klindić, OIB 43233198952, Dubrava 72,10000 Zagreb</item>
      <item>Vedran Klindić, OIB 63327486350, Poljanički Prilaz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25655844730</item>
      <item>, OIB 43233198952</item>
      <item>, OIB 63327486350</item>
    </izvorni_sadrzaj>
    <derivirana_varijabla naziv="DomainObject.Predmet.SudioniciListNazivOIB_1">
      <item>, OIB 85821130368</item>
      <item>, OIB 25655844730</item>
      <item>, OIB 43233198952</item>
      <item>, OIB 63327486350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2015-11-12T14:02:00Z</dcterms:created>
  <dc:creator>ilukac</dc:creator>
  <cp:lastModifiedBy>Ksenija Nol</cp:lastModifiedBy>
  <cp:lastPrinted>2015-11-12T13:54:00Z</cp:lastPrinted>
  <dcterms:modified xmlns:xsi="http://www.w3.org/2001/XMLSchema-instance" xsi:type="dcterms:W3CDTF">2015-11-12T14:07:00Z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