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ad84" w14:paraId="7f2ad84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1E3935" w:rsidP="001E3935" w:rsidR="004270AE">
      <w:pPr>
        <w:ind w:firstLine="708"/>
        <w:jc w:val="both"/>
      </w:pPr>
      <w:r w:rsidRPr="00686108">
        <w:t>Trgovački sud u Zadru OIB: 39670464653, po su</w:t>
      </w:r>
      <w:r>
        <w:t>tkinji</w:t>
      </w:r>
      <w:r w:rsidRPr="00686108">
        <w:t xml:space="preserve"> tog suda Ani Markač, povodom prijedloga za otvaranje stečajnog postupka nad dužnikom </w:t>
      </w:r>
      <w:r w:rsidR="00660895">
        <w:t>MIRAD  d.o.o., Knin, Sinjska 2, OIB:15318391551</w:t>
      </w:r>
      <w:r>
        <w:t>,</w:t>
      </w:r>
      <w:r w:rsidRPr="00686108">
        <w:t xml:space="preserve"> dana </w:t>
      </w:r>
      <w:r w:rsidR="001C2BDA">
        <w:t>31</w:t>
      </w:r>
      <w:r>
        <w:t>. ožujka</w:t>
      </w:r>
      <w:r w:rsidRPr="00686108">
        <w:t xml:space="preserve"> 2016.</w:t>
      </w:r>
    </w:p>
    <w:p w:rsidRDefault="00CF6741" w:rsidP="001E3935" w:rsidR="00CF6741" w:rsidRPr="006761E9">
      <w:pPr>
        <w:ind w:firstLine="708"/>
        <w:jc w:val="both"/>
      </w:pP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660895">
        <w:t>MIRAD  d.o.o., Knin, Sinjska 2, OIB:15318391551</w:t>
      </w:r>
      <w:r w:rsidR="00CF6741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1C2BDA">
        <w:rPr>
          <w:b/>
          <w:bCs/>
        </w:rPr>
        <w:t>25.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1C2BDA">
        <w:rPr>
          <w:b/>
          <w:bCs/>
        </w:rPr>
        <w:t>11,00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1C2BDA">
        <w:rPr>
          <w:b/>
          <w:bCs/>
        </w:rPr>
        <w:t xml:space="preserve">25. travnja </w:t>
      </w:r>
      <w:r w:rsidR="0002147A" w:rsidRPr="0002147A">
        <w:rPr>
          <w:b/>
          <w:bCs/>
        </w:rPr>
        <w:t xml:space="preserve">2016. u </w:t>
      </w:r>
      <w:r w:rsidR="001C2BDA">
        <w:rPr>
          <w:b/>
          <w:bCs/>
        </w:rPr>
        <w:t xml:space="preserve">11,10 </w:t>
      </w:r>
      <w:r w:rsidR="0002147A" w:rsidRPr="0002147A">
        <w:rPr>
          <w:b/>
          <w:bCs/>
        </w:rPr>
        <w:t>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660895">
        <w:t xml:space="preserve">MIRAD  d.o.o., Knin, Sinjska 2, </w:t>
      </w:r>
      <w:r w:rsidR="00ED6162" w:rsidRPr="006761E9">
        <w:t>navodeći da</w:t>
      </w:r>
      <w:r w:rsidR="0002147A">
        <w:t xml:space="preserve"> dužnik na dan </w:t>
      </w:r>
      <w:r w:rsidR="000A4C71">
        <w:t>1. rujna 2015</w:t>
      </w:r>
      <w:r w:rsidR="00245588" w:rsidRPr="006761E9">
        <w:t xml:space="preserve">. u Očevidniku redoslijeda osnova za plaćanje ima evidentirane neizvršene osnove za plaćanje u neprekinutom razdoblju od </w:t>
      </w:r>
      <w:r w:rsidR="00660895">
        <w:t>2389</w:t>
      </w:r>
      <w:r w:rsidR="00DB6B63">
        <w:t xml:space="preserve"> </w:t>
      </w:r>
      <w:r w:rsidR="00245588" w:rsidRPr="006761E9">
        <w:t xml:space="preserve">dana u iznosu od </w:t>
      </w:r>
      <w:r w:rsidR="00660895">
        <w:t>341.924,33</w:t>
      </w:r>
      <w:r w:rsidR="00245588" w:rsidRPr="006761E9">
        <w:t xml:space="preserve"> kune</w:t>
      </w:r>
      <w:r w:rsidR="004B71CF" w:rsidRPr="006761E9">
        <w:t xml:space="preserve">, te da ima </w:t>
      </w:r>
      <w:r w:rsidR="000A4C71">
        <w:t>1 zaposlenog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1C2BDA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D4229" w:rsidP="000D4229" w:rsidR="00794DBD" w:rsidRPr="006761E9">
      <w:r>
        <w:t>Za točnost otpravka – ovlaštena službenica</w:t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 </w:t>
      </w:r>
      <w:r>
        <w:t xml:space="preserve">      </w:t>
      </w:r>
      <w:r w:rsidR="0002147A">
        <w:t>S</w:t>
      </w:r>
      <w:r w:rsidR="00360AB6" w:rsidRPr="006761E9">
        <w:t>utkinja</w:t>
      </w:r>
    </w:p>
    <w:p w:rsidRDefault="000D4229" w:rsidP="000D4229" w:rsidR="00794DBD" w:rsidRPr="006761E9">
      <w:r>
        <w:t>Iva Čelica</w:t>
      </w: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Markač, v.r.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660895">
        <w:t>MIRAD  d.o.o., Knin, Sinjska 2</w:t>
      </w:r>
      <w:r w:rsidR="000A4C71">
        <w:t xml:space="preserve">, </w:t>
      </w:r>
      <w:r w:rsidR="0020610B" w:rsidRPr="006761E9">
        <w:t>i za član</w:t>
      </w:r>
      <w:r w:rsidR="00F344B5">
        <w:t>a</w:t>
      </w:r>
      <w:r w:rsidR="0020610B" w:rsidRPr="006761E9">
        <w:t xml:space="preserve"> uprave s upozorenjem</w:t>
      </w:r>
    </w:p>
    <w:p w:rsidRDefault="00660895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IVAN TESKERA, Kijevo, Kijevo 0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AC008E">
        <w:t>Šibenik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66D9E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AC008E">
      <w:t>35</w:t>
    </w:r>
    <w:r w:rsidR="00660895">
      <w:t>5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660895">
      <w:t>355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C71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DA"/>
    <w:rsid w:val="001C2BF1"/>
    <w:rsid w:val="001D1E5D"/>
    <w:rsid w:val="001E393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66D9E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71CE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0895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6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D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D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D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D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6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D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D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D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D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MIRAD d.o.o. za trgovinu, proizvodnju, turizam i ugostiteljstvo</izvorni_sadrzaj>
    <derivirana_varijabla naziv="DomainObject.Predmet.ProtustrankaFormated_1">  MIRAD d.o.o. za trgovinu, proizvodnju, turizam i ugostiteljstvo</derivirana_varijabla>
  </DomainObject.Predmet.ProtustrankaFormated>
  <DomainObject.Predmet.ProtustrankaFormatedOIB>
    <izvorni_sadrzaj>  MIRAD d.o.o. za trgovinu, proizvodnju, turizam i ugostiteljstvo, OIB 15318391551</izvorni_sadrzaj>
    <derivirana_varijabla naziv="DomainObject.Predmet.ProtustrankaFormatedOIB_1">  MIRAD d.o.o. za trgovinu, proizvodnju, turizam i ugostiteljstvo, OIB 15318391551</derivirana_varijabla>
  </DomainObject.Predmet.ProtustrankaFormatedOIB>
  <DomainObject.Predmet.ProtustrankaFormatedWithAdress>
    <izvorni_sadrzaj> MIRAD d.o.o. za trgovinu, proizvodnju, turizam i ugostiteljstvo, Sinjska 2 , 22300 Knin</izvorni_sadrzaj>
    <derivirana_varijabla naziv="DomainObject.Predmet.ProtustrankaFormatedWithAdress_1"> MIRAD d.o.o. za trgovinu, proizvodnju, turizam i ugostiteljstvo, Sinjska 2 , 22300 Knin</derivirana_varijabla>
  </DomainObject.Predmet.ProtustrankaFormatedWithAdress>
  <DomainObject.Predmet.ProtustrankaFormatedWithAdressOIB>
    <izvorni_sadrzaj> MIRAD d.o.o. za trgovinu, proizvodnju, turizam i ugostiteljstvo, OIB 15318391551, Sinjska 2 , 22300 Knin</izvorni_sadrzaj>
    <derivirana_varijabla naziv="DomainObject.Predmet.ProtustrankaFormatedWithAdressOIB_1"> MIRAD d.o.o. za trgovinu, proizvodnju, turizam i ugostiteljstvo, OIB 15318391551, Sinjska 2 , 22300 Knin</derivirana_varijabla>
  </DomainObject.Predmet.ProtustrankaFormatedWithAdressOIB>
  <DomainObject.Predmet.ProtustrankaWithAdress>
    <izvorni_sadrzaj>MIRAD d.o.o. za trgovinu, proizvodnju, turizam i ugostiteljstvo Sinjska 2 , 22300 Knin</izvorni_sadrzaj>
    <derivirana_varijabla naziv="DomainObject.Predmet.ProtustrankaWithAdress_1">MIRAD d.o.o. za trgovinu, proizvodnju, turizam i ugostiteljstvo Sinjska 2 , 22300 Knin</derivirana_varijabla>
  </DomainObject.Predmet.ProtustrankaWithAdress>
  <DomainObject.Predmet.ProtustrankaWithAdressOIB>
    <izvorni_sadrzaj>MIRAD d.o.o. za trgovinu, proizvodnju, turizam i ugostiteljstvo, OIB 15318391551, Sinjska 2 , 22300 Knin</izvorni_sadrzaj>
    <derivirana_varijabla naziv="DomainObject.Predmet.ProtustrankaWithAdressOIB_1">MIRAD d.o.o. za trgovinu, proizvodnju, turizam i ugostiteljstvo, OIB 15318391551, Sinjska 2 , 22300 Knin</derivirana_varijabla>
  </DomainObject.Predmet.ProtustrankaWithAdressOIB>
  <DomainObject.Predmet.ProtustrankaNazivFormated>
    <izvorni_sadrzaj>MIRAD d.o.o. za trgovinu, proizvodnju, turizam i ugostiteljstvo</izvorni_sadrzaj>
    <derivirana_varijabla naziv="DomainObject.Predmet.ProtustrankaNazivFormated_1">MIRAD d.o.o. za trgovinu, proizvodnju, turizam i ugostiteljstvo</derivirana_varijabla>
  </DomainObject.Predmet.ProtustrankaNazivFormated>
  <DomainObject.Predmet.ProtustrankaNazivFormatedOIB>
    <izvorni_sadrzaj>MIRAD d.o.o. za trgovinu, proizvodnju, turizam i ugostiteljstvo, OIB 15318391551</izvorni_sadrzaj>
    <derivirana_varijabla naziv="DomainObject.Predmet.ProtustrankaNazivFormatedOIB_1">MIRAD d.o.o. za trgovinu, proizvodnju, turizam i ugostiteljstvo, OIB 15318391551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MIRAD d.o.o. za trgovinu, proizvodnju, turizam i ugostiteljstvo</item>
    </izvorni_sadrzaj>
    <derivirana_varijabla naziv="DomainObject.Predmet.ProtuStrankaListFormated_1">
      <item>MIRAD d.o.o. za trgovinu, proizvodnju, turizam i ugostiteljstvo</item>
    </derivirana_varijabla>
  </DomainObject.Predmet.ProtuStrankaListFormated>
  <DomainObject.Predmet.ProtuStrankaListFormatedOIB>
    <izvorni_sadrzaj>
      <item>MIRAD d.o.o. za trgovinu, proizvodnju, turizam i ugostiteljstvo, OIB 15318391551</item>
    </izvorni_sadrzaj>
    <derivirana_varijabla naziv="DomainObject.Predmet.ProtuStrankaListFormatedOIB_1">
      <item>MIRAD d.o.o. za trgovinu, proizvodnju, turizam i ugostiteljstvo, OIB 15318391551</item>
    </derivirana_varijabla>
  </DomainObject.Predmet.ProtuStrankaListFormatedOIB>
  <DomainObject.Predmet.ProtuStrankaListFormatedWithAdress>
    <izvorni_sadrzaj>
      <item>MIRAD d.o.o. za trgovinu, proizvodnju, turizam i ugostiteljstvo, Sinjska 2 , 22300 Knin</item>
    </izvorni_sadrzaj>
    <derivirana_varijabla naziv="DomainObject.Predmet.ProtuStrankaListFormatedWithAdress_1">
      <item>MIRAD d.o.o. za trgovinu, proizvodnju, turizam i ugostiteljstvo, Sinjska 2 , 22300 Knin</item>
    </derivirana_varijabla>
  </DomainObject.Predmet.ProtuStrankaListFormatedWithAdress>
  <DomainObject.Predmet.ProtuStrankaListFormatedWithAdressOIB>
    <izvorni_sadrzaj>
      <item>MIRAD d.o.o. za trgovinu, proizvodnju, turizam i ugostiteljstvo, OIB 15318391551, Sinjska 2 , 22300 Knin</item>
    </izvorni_sadrzaj>
    <derivirana_varijabla naziv="DomainObject.Predmet.ProtuStrankaListFormatedWithAdressOIB_1">
      <item>MIRAD d.o.o. za trgovinu, proizvodnju, turizam i ugostiteljstvo, OIB 15318391551, Sinjska 2 , 22300 Knin</item>
    </derivirana_varijabla>
  </DomainObject.Predmet.ProtuStrankaListFormatedWithAdressOIB>
  <DomainObject.Predmet.ProtuStrankaListNazivFormated>
    <izvorni_sadrzaj>
      <item>MIRAD d.o.o. za trgovinu, proizvodnju, turizam i ugostiteljstvo</item>
    </izvorni_sadrzaj>
    <derivirana_varijabla naziv="DomainObject.Predmet.ProtuStrankaListNazivFormated_1">
      <item>MIRAD d.o.o. za trgovinu, proizvodnju, turizam i ugostiteljstvo</item>
    </derivirana_varijabla>
  </DomainObject.Predmet.ProtuStrankaListNazivFormated>
  <DomainObject.Predmet.ProtuStrankaListNazivFormatedOIB>
    <izvorni_sadrzaj>
      <item>MIRAD d.o.o. za trgovinu, proizvodnju, turizam i ugostiteljstvo, OIB 15318391551</item>
    </izvorni_sadrzaj>
    <derivirana_varijabla naziv="DomainObject.Predmet.ProtuStrankaListNazivFormatedOIB_1">
      <item>MIRAD d.o.o. za trgovinu, proizvodnju, turizam i ugostiteljstvo, OIB 15318391551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MIRAD d.o.o. za trgovinu, proizvodnju, turizam i ugostiteljstvo</izvorni_sadrzaj>
    <derivirana_varijabla naziv="DomainObject.Predmet.ProtustrankaIDrugi_1">MIRAD d.o.o. za trgovinu, proizvodnju, turizam i ugostiteljstvo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MIRAD d.o.o. za trgovinu, proizvodnju, turizam i ugostiteljstvo, OIB 15318391551, Sinjska 2 , 22300 Knin</izvorni_sadrzaj>
    <derivirana_varijabla naziv="DomainObject.Predmet.ProtustrankaIDrugiAdressOIB_1">MIRAD d.o.o. za trgovinu, proizvodnju, turizam i ugostiteljstvo, OIB 15318391551, Sinjska 2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MIRAD d.o.o. za trgovinu, proizvodnju, turizam i ugostiteljstvo</item>
    </izvorni_sadrzaj>
    <derivirana_varijabla naziv="DomainObject.Predmet.SudioniciListNaziv_1">
      <item>FINA - Podružnica  Šibenik</item>
      <item>MIRAD d.o.o. za trgovinu, proizvodnju, turizam i ugostiteljstvo</item>
    </derivirana_varijabla>
  </DomainObject.Predmet.SudioniciListNaziv>
  <DomainObject.Predmet.SudioniciListAdressOIB>
    <izvorni_sadrzaj>
      <item>FINA - Podružnica  Šibenik, OIB 85821130368, Perivoj Luje Marune 1,22000 Šibenik</item>
      <item>MIRAD d.o.o. za trgovinu, proizvodnju, turizam i ugostiteljstvo, OIB 15318391551, Sinjska 2 ,22300 Knin</item>
    </izvorni_sadrzaj>
    <derivirana_varijabla naziv="DomainObject.Predmet.SudioniciListAdressOIB_1">
      <item>FINA - Podružnica  Šibenik, OIB 85821130368, Perivoj Luje Marune 1,22000 Šibenik</item>
      <item>MIRAD d.o.o. za trgovinu, proizvodnju, turizam i ugostiteljstvo, OIB 15318391551, Sinjska 2 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15318391551</item>
    </izvorni_sadrzaj>
    <derivirana_varijabla naziv="DomainObject.Predmet.SudioniciListNazivOIB_1">
      <item>, OIB 85821130368</item>
      <item>, OIB 15318391551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D918E1-D78C-4182-9BDF-40049FAC6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340</properties:Words>
  <properties:Characters>1754</properties:Characters>
  <properties:Lines>67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2016-03-16T12:18:00Z</dcterms:created>
  <dc:creator>Administrator</dc:creator>
  <cp:lastModifiedBy>Merlina Klišmanić</cp:lastModifiedBy>
  <cp:lastPrinted>2016-03-23T07:16:00Z</cp:lastPrinted>
  <dcterms:modified xmlns:xsi="http://www.w3.org/2001/XMLSchema-instance" xsi:type="dcterms:W3CDTF">2016-04-05T10:36:00Z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