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9dbe" w14:paraId="8c69dbe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8969C9">
        <w:t>HAMMER d.o.o., OIB: 99295755678, Split, Ulica Matice Hrvatske 19</w:t>
      </w:r>
      <w:r w:rsidR="00FD72BB">
        <w:t>,</w:t>
      </w:r>
      <w:r>
        <w:t xml:space="preserve"> dana </w:t>
      </w:r>
      <w:r w:rsidR="007D072A">
        <w:t>23</w:t>
      </w:r>
      <w:r w:rsidR="00CF6EE7">
        <w:t>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8969C9">
        <w:t>HAMMER d.o.o., OIB: 99295755678, Split, Ulica Matice Hrvatske 19</w:t>
      </w:r>
      <w:r>
        <w:t xml:space="preserve">, na dan </w:t>
      </w:r>
      <w:r w:rsidR="007D072A">
        <w:t>20. ožujka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7D072A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7D072A">
        <w:t>7.649,92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7D072A">
        <w:t>23</w:t>
      </w:r>
      <w:r w:rsidR="00CF6EE7">
        <w:t>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F24" w:rsidR="005E0F24">
      <w:r>
        <w:separator/>
      </w:r>
    </w:p>
  </w:endnote>
  <w:endnote w:id="0" w:type="continuationSeparator">
    <w:p w:rsidRDefault="005E0F24" w:rsidR="005E0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F24" w:rsidR="005E0F24">
      <w:r>
        <w:separator/>
      </w:r>
    </w:p>
  </w:footnote>
  <w:footnote w:id="0" w:type="continuationSeparator">
    <w:p w:rsidRDefault="005E0F24" w:rsidR="005E0F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2F4DE3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8969C9">
      <w:t>412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2F4DE3"/>
    <w:rsid w:val="0038214D"/>
    <w:rsid w:val="003C2F22"/>
    <w:rsid w:val="00417EA6"/>
    <w:rsid w:val="004527ED"/>
    <w:rsid w:val="005C7005"/>
    <w:rsid w:val="005E0F24"/>
    <w:rsid w:val="006C4FFF"/>
    <w:rsid w:val="006F2A25"/>
    <w:rsid w:val="0071519E"/>
    <w:rsid w:val="007D072A"/>
    <w:rsid w:val="007F7A84"/>
    <w:rsid w:val="00814EDB"/>
    <w:rsid w:val="00815142"/>
    <w:rsid w:val="00816867"/>
    <w:rsid w:val="00853B3E"/>
    <w:rsid w:val="008969C9"/>
    <w:rsid w:val="00981D37"/>
    <w:rsid w:val="009C22CD"/>
    <w:rsid w:val="00A14785"/>
    <w:rsid w:val="00A51DE9"/>
    <w:rsid w:val="00AC22A4"/>
    <w:rsid w:val="00B46C21"/>
    <w:rsid w:val="00B7506F"/>
    <w:rsid w:val="00BD1274"/>
    <w:rsid w:val="00CF6EE7"/>
    <w:rsid w:val="00D563AF"/>
    <w:rsid w:val="00D8632A"/>
    <w:rsid w:val="00DD0D50"/>
    <w:rsid w:val="00EB6A52"/>
    <w:rsid w:val="00EB7F5D"/>
    <w:rsid w:val="00EE48DB"/>
    <w:rsid w:val="00F2599E"/>
    <w:rsid w:val="00F46154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D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D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D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D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D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D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St-412/2017</izvorni_sadrzaj>
    <derivirana_varijabla naziv="DomainObject.Predmet.OznakaBroj_1">St-412/2017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HAMMER društvo s ograničenom odgovornošću za uvoz-izvoz, proizvodnju, trgovinu, turizam, sport i rekreaciju</izvorni_sadrzaj>
    <derivirana_varijabla naziv="DomainObject.Predmet.ProtustrankaFormated_1">  HAMMER društvo s ograničenom odgovornošću za uvoz-izvoz, proizvodnju, trgovinu, turizam, sport i rekreaciju</derivirana_varijabla>
  </DomainObject.Predmet.ProtustrankaFormated>
  <DomainObject.Predmet.ProtustrankaFormatedOIB>
    <izvorni_sadrzaj>  HAMMER društvo s ograničenom odgovornošću za uvoz-izvoz, proizvodnju, trgovinu, turizam, sport i rekreaciju, OIB 99295755678</izvorni_sadrzaj>
    <derivirana_varijabla naziv="DomainObject.Predmet.ProtustrankaFormatedOIB_1">  HAMMER društvo s ograničenom odgovornošću za uvoz-izvoz, proizvodnju, trgovinu, turizam, sport i rekreaciju, OIB 99295755678</derivirana_varijabla>
  </DomainObject.Predmet.ProtustrankaFormatedOIB>
  <DomainObject.Predmet.ProtustrankaFormatedWithAdress>
    <izvorni_sadrzaj> HAMMER društvo s ograničenom odgovornošću za uvoz-izvoz, proizvodnju, trgovinu, turizam, sport i rekreaciju, Ulica Matice hrvatske 19, 21000 Split</izvorni_sadrzaj>
    <derivirana_varijabla naziv="DomainObject.Predmet.ProtustrankaFormatedWithAdress_1"> HAMMER društvo s ograničenom odgovornošću za uvoz-izvoz, proizvodnju, trgovinu, turizam, sport i rekreaciju, Ulica Matice hrvatske 19, 21000 Split</derivirana_varijabla>
  </DomainObject.Predmet.ProtustrankaFormatedWithAdress>
  <DomainObject.Predmet.ProtustrankaFormatedWithAdressOIB>
    <izvorni_sadrzaj> HAMMER društvo s ograničenom odgovornošću za uvoz-izvoz, proizvodnju, trgovinu, turizam, sport i rekreaciju, OIB 99295755678, Ulica Matice hrvatske 19, 21000 Split</izvorni_sadrzaj>
    <derivirana_varijabla naziv="DomainObject.Predmet.ProtustrankaFormatedWithAdressOIB_1"> HAMMER društvo s ograničenom odgovornošću za uvoz-izvoz, proizvodnju, trgovinu, turizam, sport i rekreaciju, OIB 99295755678, Ulica Matice hrvatske 19, 21000 Split</derivirana_varijabla>
  </DomainObject.Predmet.ProtustrankaFormatedWithAdressOIB>
  <DomainObject.Predmet.ProtustrankaWithAdress>
    <izvorni_sadrzaj>HAMMER društvo s ograničenom odgovornošću za uvoz-izvoz, proizvodnju, trgovinu, turizam, sport i rekreaciju Ulica Matice hrvatske 19, 21000 Split</izvorni_sadrzaj>
    <derivirana_varijabla naziv="DomainObject.Predmet.ProtustrankaWithAdress_1">HAMMER društvo s ograničenom odgovornošću za uvoz-izvoz, proizvodnju, trgovinu, turizam, sport i rekreaciju Ulica Matice hrvatske 19, 21000 Split</derivirana_varijabla>
  </DomainObject.Predmet.ProtustrankaWithAdress>
  <DomainObject.Predmet.ProtustrankaWithAdressOIB>
    <izvorni_sadrzaj>HAMMER društvo s ograničenom odgovornošću za uvoz-izvoz, proizvodnju, trgovinu, turizam, sport i rekreaciju, OIB 99295755678, Ulica Matice hrvatske 19, 21000 Split</izvorni_sadrzaj>
    <derivirana_varijabla naziv="DomainObject.Predmet.ProtustrankaWithAdressOIB_1">HAMMER društvo s ograničenom odgovornošću za uvoz-izvoz, proizvodnju, trgovinu, turizam, sport i rekreaciju, OIB 99295755678, Ulica Matice hrvatske 19, 21000 Split</derivirana_varijabla>
  </DomainObject.Predmet.ProtustrankaWithAdressOIB>
  <DomainObject.Predmet.ProtustrankaNazivFormated>
    <izvorni_sadrzaj>HAMMER društvo s ograničenom odgovornošću za uvoz-izvoz, proizvodnju, trgovinu, turizam, sport i rekreaciju</izvorni_sadrzaj>
    <derivirana_varijabla naziv="DomainObject.Predmet.ProtustrankaNazivFormated_1">HAMMER društvo s ograničenom odgovornošću za uvoz-izvoz, proizvodnju, trgovinu, turizam, sport i rekreaciju</derivirana_varijabla>
  </DomainObject.Predmet.ProtustrankaNazivFormated>
  <DomainObject.Predmet.ProtustrankaNazivFormatedOIB>
    <izvorni_sadrzaj>HAMMER društvo s ograničenom odgovornošću za uvoz-izvoz, proizvodnju, trgovinu, turizam, sport i rekreaciju, OIB 99295755678</izvorni_sadrzaj>
    <derivirana_varijabla naziv="DomainObject.Predmet.ProtustrankaNazivFormatedOIB_1">HAMMER društvo s ograničenom odgovornošću za uvoz-izvoz, proizvodnju, trgovinu, turizam, sport i rekreaciju, OIB 99295755678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7649.92</izvorni_sadrzaj>
    <derivirana_varijabla naziv="DomainObject.Predmet.TrenutnaVrijednost_1">7649.92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HAMMER društvo s ograničenom odgovornošću za uvoz-izvoz, proizvodnju, trgovinu, turizam, sport i rekreaciju</item>
    </izvorni_sadrzaj>
    <derivirana_varijabla naziv="DomainObject.Predmet.ProtuStrankaListFormated_1">
      <item>HAMMER društvo s ograničenom odgovornošću za uvoz-izvoz, proizvodnju, trgovinu, turizam, sport i rekreaciju</item>
    </derivirana_varijabla>
  </DomainObject.Predmet.ProtuStrankaListFormated>
  <DomainObject.Predmet.ProtuStrankaListFormatedOIB>
    <izvorni_sadrzaj>
      <item>HAMMER društvo s ograničenom odgovornošću za uvoz-izvoz, proizvodnju, trgovinu, turizam, sport i rekreaciju, OIB 99295755678</item>
    </izvorni_sadrzaj>
    <derivirana_varijabla naziv="DomainObject.Predmet.ProtuStrankaListFormatedOIB_1">
      <item>HAMMER društvo s ograničenom odgovornošću za uvoz-izvoz, proizvodnju, trgovinu, turizam, sport i rekreaciju, OIB 99295755678</item>
    </derivirana_varijabla>
  </DomainObject.Predmet.ProtuStrankaListFormatedOIB>
  <DomainObject.Predmet.ProtuStrankaListFormatedWithAdress>
    <izvorni_sadrzaj>
      <item>HAMMER društvo s ograničenom odgovornošću za uvoz-izvoz, proizvodnju, trgovinu, turizam, sport i rekreaciju, Ulica Matice hrvatske 19, 21000 Split</item>
    </izvorni_sadrzaj>
    <derivirana_varijabla naziv="DomainObject.Predmet.ProtuStrankaListFormatedWithAdress_1">
      <item>HAMMER društvo s ograničenom odgovornošću za uvoz-izvoz, proizvodnju, trgovinu, turizam, sport i rekreaciju, Ulica Matice hrvatske 19, 21000 Split</item>
    </derivirana_varijabla>
  </DomainObject.Predmet.ProtuStrankaListFormatedWithAdress>
  <DomainObject.Predmet.ProtuStrankaListFormatedWithAdressOIB>
    <izvorni_sadrzaj>
      <item>HAMMER društvo s ograničenom odgovornošću za uvoz-izvoz, proizvodnju, trgovinu, turizam, sport i rekreaciju, OIB 99295755678, Ulica Matice hrvatske 19, 21000 Split</item>
    </izvorni_sadrzaj>
    <derivirana_varijabla naziv="DomainObject.Predmet.ProtuStrankaListFormatedWithAdressOIB_1">
      <item>HAMMER društvo s ograničenom odgovornošću za uvoz-izvoz, proizvodnju, trgovinu, turizam, sport i rekreaciju, OIB 99295755678, Ulica Matice hrvatske 19, 21000 Split</item>
    </derivirana_varijabla>
  </DomainObject.Predmet.ProtuStrankaListFormatedWithAdressOIB>
  <DomainObject.Predmet.ProtuStrankaListNazivFormated>
    <izvorni_sadrzaj>
      <item>HAMMER društvo s ograničenom odgovornošću za uvoz-izvoz, proizvodnju, trgovinu, turizam, sport i rekreaciju</item>
    </izvorni_sadrzaj>
    <derivirana_varijabla naziv="DomainObject.Predmet.ProtuStrankaListNazivFormated_1">
      <item>HAMMER društvo s ograničenom odgovornošću za uvoz-izvoz, proizvodnju, trgovinu, turizam, sport i rekreaciju</item>
    </derivirana_varijabla>
  </DomainObject.Predmet.ProtuStrankaListNazivFormated>
  <DomainObject.Predmet.ProtuStrankaListNazivFormatedOIB>
    <izvorni_sadrzaj>
      <item>HAMMER društvo s ograničenom odgovornošću za uvoz-izvoz, proizvodnju, trgovinu, turizam, sport i rekreaciju, OIB 99295755678</item>
    </izvorni_sadrzaj>
    <derivirana_varijabla naziv="DomainObject.Predmet.ProtuStrankaListNazivFormatedOIB_1">
      <item>HAMMER društvo s ograničenom odgovornošću za uvoz-izvoz, proizvodnju, trgovinu, turizam, sport i rekreaciju, OIB 99295755678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HAMMER društvo s ograničenom odgovornošću za uvoz-izvoz, proizvodnju, trgovinu, turizam, sport i rekreaciju</izvorni_sadrzaj>
    <derivirana_varijabla naziv="DomainObject.Predmet.ProtustrankaIDrugi_1">HAMMER društvo s ograničenom odgovornošću za uvoz-izvoz, proizvodnju, trgovinu, turizam, sport i rekreaciju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HAMMER društvo s ograničenom odgovornošću za uvoz-izvoz, proizvodnju, trgovinu, turizam, sport i rekreaciju, OIB 99295755678, Ulica Matice hrvatske 19, 21000 Split</izvorni_sadrzaj>
    <derivirana_varijabla naziv="DomainObject.Predmet.ProtustrankaIDrugiAdressOIB_1">HAMMER društvo s ograničenom odgovornošću za uvoz-izvoz, proizvodnju, trgovinu, turizam, sport i rekreaciju, OIB 99295755678, Ulica Matice hrvatske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HAMMER društvo s ograničenom odgovornošću za uvoz-izvoz, proizvodnju, trgovinu, turizam, sport i rekreaciju</item>
      <item>FINANCIJSKA AGENCIJA, RC SPLIT</item>
    </izvorni_sadrzaj>
    <derivirana_varijabla naziv="DomainObject.Predmet.SudioniciListNaziv_1">
      <item>HAMMER društvo s ograničenom odgovornošću za uvoz-izvoz, proizvodnju, trgovinu, turizam, sport i rekreaciju</item>
      <item>FINANCIJSKA AGENCIJA, RC SPLIT</item>
    </derivirana_varijabla>
  </DomainObject.Predmet.SudioniciListNaziv>
  <DomainObject.Predmet.SudioniciListAdressOIB>
    <izvorni_sadrzaj>
      <item>HAMMER društvo s ograničenom odgovornošću za uvoz-izvoz, proizvodnju, trgovinu, turizam, sport i rekreaciju, OIB 99295755678, Ulica Matice hrvatske 19,21000 Split</item>
      <item>FINANCIJSKA AGENCIJA, RC SPLIT, OIB 85821130368, Mažuranićevo šetalište 24 b,21000 Split</item>
    </izvorni_sadrzaj>
    <derivirana_varijabla naziv="DomainObject.Predmet.SudioniciListAdressOIB_1">
      <item>HAMMER društvo s ograničenom odgovornošću za uvoz-izvoz, proizvodnju, trgovinu, turizam, sport i rekreaciju, OIB 99295755678, Ulica Matice hrvatske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99295755678</item>
      <item>, OIB 85821130368</item>
    </izvorni_sadrzaj>
    <derivirana_varijabla naziv="DomainObject.Predmet.SudioniciListNazivOIB_1">
      <item>, OIB 99295755678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324</properties:Words>
  <properties:Characters>1821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2017-10-18T07:55:00Z</dcterms:created>
  <dc:creator>Katarina Mikulić</dc:creator>
  <cp:lastModifiedBy>Katarina Mikulić</cp:lastModifiedBy>
  <cp:lastPrinted>2017-10-20T13:04:00Z</cp:lastPrinted>
  <dcterms:modified xmlns:xsi="http://www.w3.org/2001/XMLSchema-instance" xsi:type="dcterms:W3CDTF">2017-10-23T05:31:00Z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