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9c84" w14:paraId="eb29c84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622956">
        <w:t>1473/17-11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622956" w:rsidRPr="00C101D3">
        <w:t xml:space="preserve">SVAGOS, d.o.o., </w:t>
      </w:r>
      <w:r w:rsidR="00622956" w:rsidRPr="00C101D3">
        <w:rPr>
          <w:lang w:val="pt-BR"/>
        </w:rPr>
        <w:t>Zagreb, T</w:t>
      </w:r>
      <w:r w:rsidR="00622956">
        <w:rPr>
          <w:lang w:val="pt-BR"/>
        </w:rPr>
        <w:t>ratinska 75, OIB 69638729558</w:t>
      </w:r>
      <w:r w:rsidRPr="00D459F2">
        <w:rPr>
          <w:lang w:val="pt-BR"/>
        </w:rPr>
        <w:t xml:space="preserve">, </w:t>
      </w:r>
      <w:r w:rsidR="00622956">
        <w:t>21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622956" w:rsidRPr="00C101D3">
        <w:t xml:space="preserve">SVAGOS, d.o.o., </w:t>
      </w:r>
      <w:r w:rsidR="00622956" w:rsidRPr="00C101D3">
        <w:rPr>
          <w:lang w:val="pt-BR"/>
        </w:rPr>
        <w:t>Zagreb, T</w:t>
      </w:r>
      <w:r w:rsidR="00622956">
        <w:rPr>
          <w:lang w:val="pt-BR"/>
        </w:rPr>
        <w:t>ratinska 75, OIB 69638729558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622956">
        <w:t>1</w:t>
      </w:r>
      <w:r w:rsidR="00D459F2" w:rsidRPr="00D459F2">
        <w:t xml:space="preserve">. </w:t>
      </w:r>
      <w:r w:rsidR="00622956">
        <w:t>travnja</w:t>
      </w:r>
      <w:r w:rsidR="00D459F2" w:rsidRPr="00D459F2">
        <w:t xml:space="preserve"> 2018</w:t>
      </w:r>
      <w:r w:rsidR="00026C87" w:rsidRPr="00D459F2">
        <w:t xml:space="preserve">. u </w:t>
      </w:r>
      <w:r w:rsidR="00622956">
        <w:t>9</w:t>
      </w:r>
      <w:r w:rsidR="00F030F3" w:rsidRPr="00D459F2">
        <w:t>:</w:t>
      </w:r>
      <w:r w:rsidR="00FF7EAB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622956" w:rsidP="00423630" w:rsidR="00B619B3">
      <w:pPr>
        <w:jc w:val="both"/>
      </w:pPr>
      <w:r>
        <w:t xml:space="preserve">-  </w:t>
      </w:r>
      <w:r w:rsidR="00B619B3">
        <w:t xml:space="preserve">  </w:t>
      </w:r>
      <w:r w:rsidR="002229F4" w:rsidRPr="00D459F2">
        <w:t>pravna osoba koja za dužnika obavlja poslove platnog prometa</w:t>
      </w:r>
      <w:r>
        <w:t xml:space="preserve"> – Zagrebačka banka d.d., </w:t>
      </w:r>
      <w:r w:rsidR="00B619B3">
        <w:t xml:space="preserve">  </w:t>
      </w:r>
    </w:p>
    <w:p w:rsidRDefault="00B619B3" w:rsidP="00423630" w:rsidR="00423630">
      <w:pPr>
        <w:jc w:val="both"/>
      </w:pPr>
      <w:r>
        <w:t xml:space="preserve">     </w:t>
      </w:r>
      <w:r w:rsidR="00622956">
        <w:t xml:space="preserve">Privredna banka d.d.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622956">
        <w:t>21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7C40FB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7C40FB">
      <w:pPr>
        <w:ind w:firstLine="708" w:left="3540"/>
        <w:jc w:val="right"/>
      </w:pPr>
      <w:r w:rsidRPr="00D459F2">
        <w:rPr>
          <w:b/>
        </w:rPr>
        <w:tab/>
      </w:r>
      <w:r w:rsidRPr="00D459F2">
        <w:rPr>
          <w:b/>
        </w:rPr>
        <w:tab/>
      </w:r>
      <w:r w:rsidR="007C40FB">
        <w:t xml:space="preserve">Za točnost </w:t>
      </w:r>
      <w:proofErr w:type="spellStart"/>
      <w:r w:rsidR="007C40FB">
        <w:t>otpravka</w:t>
      </w:r>
      <w:proofErr w:type="spellEnd"/>
      <w:r w:rsidR="007C40FB">
        <w:t>-ovlašteni službenik:</w:t>
      </w:r>
    </w:p>
    <w:p w:rsidRDefault="007C40FB" w:rsidP="007B64C7" w:rsidR="007C40FB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6B708C" w:rsidR="00D03437" w:rsidRPr="00D459F2"/>
    <w:sectPr w:rsidSect="00F345C0" w:rsidR="00D03437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31AC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15CD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295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C40FB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19B3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0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0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0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0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0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0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0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0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SVAGOS, d.o.o. zastupanog po punomoćniku Petar Knežević</izvorni_sadrzaj>
    <derivirana_varijabla naziv="DomainObject.Predmet.ProtustrankaFormated_1">  SVAGOS, d.o.o. zastupanog po punomoćniku Petar Knežević</derivirana_varijabla>
  </DomainObject.Predmet.ProtustrankaFormated>
  <DomainObject.Predmet.ProtustrankaFormatedOIB>
    <izvorni_sadrzaj>  SVAGOS, d.o.o., OIB 69638729558 zastupanog po punomoćniku Petar Knežević</izvorni_sadrzaj>
    <derivirana_varijabla naziv="DomainObject.Predmet.ProtustrankaFormatedOIB_1">  SVAGOS, d.o.o., OIB 69638729558 zastupanog po punomoćniku Petar Knežević</derivirana_varijabla>
  </DomainObject.Predmet.ProtustrankaFormatedOIB>
  <DomainObject.Predmet.ProtustrankaFormatedWithAdress>
    <izvorni_sadrzaj> SVAGOS, d.o.o., Tratinska 75, 10000 Zagreb zastupanog po punomoćniku Petar Knežević</izvorni_sadrzaj>
    <derivirana_varijabla naziv="DomainObject.Predmet.ProtustrankaFormatedWithAdress_1"> SVAGOS, d.o.o., Tratinska 75, 10000 Zagreb zastupanog po punomoćniku Petar Knežević</derivirana_varijabla>
  </DomainObject.Predmet.ProtustrankaFormatedWithAdress>
  <DomainObject.Predmet.ProtustrankaFormatedWithAdressOIB>
    <izvorni_sadrzaj> SVAGOS, d.o.o., OIB 69638729558, Tratinska 75, 10000 Zagreb zastupanog po punomoćniku Petar Knežević</izvorni_sadrzaj>
    <derivirana_varijabla naziv="DomainObject.Predmet.ProtustrankaFormatedWithAdressOIB_1"> SVAGOS, d.o.o., OIB 69638729558, Tratinska 75, 10000 Zagreb zastupanog po punomoćniku Petar Knežević</derivirana_varijabla>
  </DomainObject.Predmet.ProtustrankaFormatedWithAdressOIB>
  <DomainObject.Predmet.ProtustrankaWithAdress>
    <izvorni_sadrzaj>SVAGOS, d.o.o. Tratinska 75, 10000 Zagreb</izvorni_sadrzaj>
    <derivirana_varijabla naziv="DomainObject.Predmet.ProtustrankaWithAdress_1">SVAGOS, d.o.o. Tratinska 75, 10000 Zagreb</derivirana_varijabla>
  </DomainObject.Predmet.ProtustrankaWithAdress>
  <DomainObject.Predmet.ProtustrankaWithAdressOIB>
    <izvorni_sadrzaj>SVAGOS, d.o.o., OIB 69638729558, Tratinska 75, 10000 Zagreb</izvorni_sadrzaj>
    <derivirana_varijabla naziv="DomainObject.Predmet.ProtustrankaWithAdressOIB_1">SVAGOS, d.o.o., OIB 69638729558, Tratinska 75, 10000 Zagreb</derivirana_varijabla>
  </DomainObject.Predmet.ProtustrankaWithAdressOIB>
  <DomainObject.Predmet.ProtustrankaNazivFormated>
    <izvorni_sadrzaj>SVAGOS, d.o.o.</izvorni_sadrzaj>
    <derivirana_varijabla naziv="DomainObject.Predmet.ProtustrankaNazivFormated_1">SVAGOS, d.o.o.</derivirana_varijabla>
  </DomainObject.Predmet.ProtustrankaNazivFormated>
  <DomainObject.Predmet.ProtustrankaNazivFormatedOIB>
    <izvorni_sadrzaj>SVAGOS, d.o.o., OIB 69638729558</izvorni_sadrzaj>
    <derivirana_varijabla naziv="DomainObject.Predmet.ProtustrankaNazivFormatedOIB_1">SVAGOS, d.o.o., OIB 69638729558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SVAGOS, d.o.o. zastupanog po punomoćniku Petar Knežević</item>
    </izvorni_sadrzaj>
    <derivirana_varijabla naziv="DomainObject.Predmet.ProtuStrankaListFormated_1">
      <item>SVAGOS, d.o.o. zastupanog po punomoćniku Petar Knežević</item>
    </derivirana_varijabla>
  </DomainObject.Predmet.ProtuStrankaListFormated>
  <DomainObject.Predmet.ProtuStrankaListFormatedOIB>
    <izvorni_sadrzaj>
      <item>SVAGOS, d.o.o., OIB 69638729558 zastupanog po punomoćniku Petar Knežević</item>
    </izvorni_sadrzaj>
    <derivirana_varijabla naziv="DomainObject.Predmet.ProtuStrankaListFormatedOIB_1">
      <item>SVAGOS, d.o.o., OIB 69638729558 zastupanog po punomoćniku Petar Knežević</item>
    </derivirana_varijabla>
  </DomainObject.Predmet.ProtuStrankaListFormatedOIB>
  <DomainObject.Predmet.ProtuStrankaListFormatedWithAdress>
    <izvorni_sadrzaj>
      <item>SVAGOS, d.o.o., Tratinska 75, 10000 Zagreb zastupanog po punomoćniku Petar Knežević</item>
    </izvorni_sadrzaj>
    <derivirana_varijabla naziv="DomainObject.Predmet.ProtuStrankaListFormatedWithAdress_1">
      <item>SVAGOS, d.o.o., Tratinska 75, 10000 Zagreb zastupanog po punomoćniku Petar Knežević</item>
    </derivirana_varijabla>
  </DomainObject.Predmet.ProtuStrankaListFormatedWithAdress>
  <DomainObject.Predmet.ProtuStrankaListFormatedWithAdressOIB>
    <izvorni_sadrzaj>
      <item>SVAGOS, d.o.o., OIB 69638729558, Tratinska 75, 10000 Zagreb zastupanog po punomoćniku Petar Knežević</item>
    </izvorni_sadrzaj>
    <derivirana_varijabla naziv="DomainObject.Predmet.ProtuStrankaListFormatedWithAdressOIB_1">
      <item>SVAGOS, d.o.o., OIB 69638729558, Tratinska 75, 10000 Zagreb zastupanog po punomoćniku Petar Knežević</item>
    </derivirana_varijabla>
  </DomainObject.Predmet.ProtuStrankaListFormatedWithAdressOIB>
  <DomainObject.Predmet.ProtuStrankaListNazivFormated>
    <izvorni_sadrzaj>
      <item>SVAGOS, d.o.o.</item>
    </izvorni_sadrzaj>
    <derivirana_varijabla naziv="DomainObject.Predmet.ProtuStrankaListNazivFormated_1">
      <item>SVAGOS, d.o.o.</item>
    </derivirana_varijabla>
  </DomainObject.Predmet.ProtuStrankaListNazivFormated>
  <DomainObject.Predmet.ProtuStrankaListNazivFormatedOIB>
    <izvorni_sadrzaj>
      <item>SVAGOS, d.o.o., OIB 69638729558</item>
    </izvorni_sadrzaj>
    <derivirana_varijabla naziv="DomainObject.Predmet.ProtuStrankaListNazivFormatedOIB_1">
      <item>SVAGOS, d.o.o., OIB 69638729558</item>
    </derivirana_varijabla>
  </DomainObject.Predmet.ProtuStrankaListNazivFormatedOIB>
  <DomainObject.Predmet.OstaliListFormated>
    <izvorni_sadrzaj>
      <item>Petar Knežević punomoćnik sudionika u postupku SVAGOS, d.o.o.</item>
    </izvorni_sadrzaj>
    <derivirana_varijabla naziv="DomainObject.Predmet.OstaliListFormated_1">
      <item>Petar Knežević punomoćnik sudionika u postupku SVAGOS, d.o.o.</item>
    </derivirana_varijabla>
  </DomainObject.Predmet.OstaliListFormated>
  <DomainObject.Predmet.OstaliListFormatedOIB>
    <izvorni_sadrzaj>
      <item>Petar Knežević, OIB 88312973318 punomoćnik sudionika u postupku SVAGOS, d.o.o.</item>
    </izvorni_sadrzaj>
    <derivirana_varijabla naziv="DomainObject.Predmet.OstaliListFormatedOIB_1">
      <item>Petar Knežević, OIB 88312973318 punomoćnik sudionika u postupku SVAGOS, d.o.o.</item>
    </derivirana_varijabla>
  </DomainObject.Predmet.OstaliListFormatedOIB>
  <DomainObject.Predmet.OstaliListFormatedWithAdress>
    <izvorni_sadrzaj>
      <item>Petar Knežević, Ulica Benka Benkovića 1 D, 23000 Zadar punomoćnik sudionika u postupku SVAGOS, d.o.o.</item>
    </izvorni_sadrzaj>
    <derivirana_varijabla naziv="DomainObject.Predmet.OstaliListFormatedWithAdress_1">
      <item>Petar Knežević, Ulica Benka Benkovića 1 D, 23000 Zadar punomoćnik sudionika u postupku SVAGOS, d.o.o.</item>
    </derivirana_varijabla>
  </DomainObject.Predmet.OstaliListFormatedWithAdress>
  <DomainObject.Predmet.OstaliListFormatedWithAdressOIB>
    <izvorni_sadrzaj>
      <item>Petar Knežević, OIB 88312973318, Ulica Benka Benkovića 1 D, 23000 Zadar punomoćnik sudionika u postupku SVAGOS, d.o.o.</item>
    </izvorni_sadrzaj>
    <derivirana_varijabla naziv="DomainObject.Predmet.OstaliListFormatedWithAdressOIB_1">
      <item>Petar Knežević, OIB 88312973318, Ulica Benka Benkovića 1 D, 23000 Zadar punomoćnik sudionika u postupku SVAGOS, d.o.o.</item>
    </derivirana_varijabla>
  </DomainObject.Predmet.OstaliListFormatedWithAdressOIB>
  <DomainObject.Predmet.OstaliListNazivFormated>
    <izvorni_sadrzaj>
      <item>Petar Knežević</item>
    </izvorni_sadrzaj>
    <derivirana_varijabla naziv="DomainObject.Predmet.OstaliListNazivFormated_1">
      <item>Petar Knežević</item>
    </derivirana_varijabla>
  </DomainObject.Predmet.OstaliListNazivFormated>
  <DomainObject.Predmet.OstaliListNazivFormatedOIB>
    <izvorni_sadrzaj>
      <item>Petar Knežević, OIB 88312973318</item>
    </izvorni_sadrzaj>
    <derivirana_varijabla naziv="DomainObject.Predmet.OstaliListNazivFormatedOIB_1">
      <item>Petar Knežević, OIB 88312973318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SVAGOS, d.o.o.</izvorni_sadrzaj>
    <derivirana_varijabla naziv="DomainObject.Predmet.ProtustrankaIDrugi_1">SVAGOS,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SVAGOS, d.o.o., OIB 69638729558, Tratinska 75, 10000 Zagreb</izvorni_sadrzaj>
    <derivirana_varijabla naziv="DomainObject.Predmet.ProtustrankaIDrugiAdressOIB_1">SVAGOS, d.o.o., OIB 69638729558,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SVAGOS, d.o.o.</item>
      <item>Petar Knežević</item>
    </izvorni_sadrzaj>
    <derivirana_varijabla naziv="DomainObject.Predmet.SudioniciListNaziv_1">
      <item>FINA Regionalni centar Zagreb</item>
      <item>SVAGOS, d.o.o.</item>
      <item>Petar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SVAGOS, d.o.o., OIB 69638729558, Tratinska 75,10000 Zagreb</item>
      <item>Petar Knežević, OIB 88312973318, Ulica Benka Benkovića 1 D,23000 Zadar</item>
    </izvorni_sadrzaj>
    <derivirana_varijabla naziv="DomainObject.Predmet.SudioniciListAdressOIB_1">
      <item>FINA Regionalni centar Zagreb, OIB 85821130368, Trg svibanjskih žrtava 1995. 1,10000 Zagreb</item>
      <item>SVAGOS, d.o.o., OIB 69638729558, Tratinska 75,10000 Zagreb</item>
      <item>Petar Knežević, OIB 88312973318, Ulica Benka Benkovića 1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69638729558</item>
      <item>, OIB 88312973318</item>
    </izvorni_sadrzaj>
    <derivirana_varijabla naziv="DomainObject.Predmet.SudioniciListNazivOIB_1">
      <item>, OIB 85821130368</item>
      <item>, OIB 69638729558</item>
      <item>, OIB 88312973318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BC64F-3077-4A88-B923-37872CB05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951</properties:Characters>
  <properties:Lines>38</properties:Lines>
  <properties:Paragraphs>20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2018-03-21T10:54:00Z</cp:lastPrinted>
  <dcterms:modified xmlns:xsi="http://www.w3.org/2001/XMLSchema-instance" xsi:type="dcterms:W3CDTF">2018-03-21T10:54:00Z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