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1f60e" w14:paraId="551f60e" w:rsidRDefault="0084334C" w:rsidP="00B42345" w:rsidR="009E7EC2" w:rsidRPr="00B42345">
      <w:pPr>
        <w:ind w:firstLine="708"/>
        <w15:collapsed w:val="false"/>
        <w:rPr>
          <w:rFonts w:hAnsi="Times New Roman" w:ascii="Times New Roman"/>
          <w:b/>
          <w:sz w:val="24"/>
          <w:szCs w:val="24"/>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t xml:space="preserve">     </w:t>
      </w:r>
      <w:r w:rsidR="00A73D07">
        <w:rPr>
          <w:noProof/>
          <w:lang w:eastAsia="hr-HR"/>
        </w:rPr>
        <w:t xml:space="preserve">   </w:t>
      </w:r>
      <w:r w:rsidR="00323E42" w:rsidRPr="00B42345">
        <w:rPr>
          <w:rFonts w:hAnsi="Times New Roman" w:ascii="Times New Roman"/>
          <w:b/>
          <w:sz w:val="24"/>
          <w:szCs w:val="24"/>
        </w:rPr>
        <w:t>Posl. br</w:t>
      </w:r>
      <w:r w:rsidR="00925A8E" w:rsidRPr="00B42345">
        <w:rPr>
          <w:rFonts w:hAnsi="Times New Roman" w:ascii="Times New Roman"/>
          <w:b/>
          <w:sz w:val="24"/>
          <w:szCs w:val="24"/>
        </w:rPr>
        <w:t>.</w:t>
      </w:r>
      <w:r w:rsidR="006360CA" w:rsidRPr="00B42345">
        <w:rPr>
          <w:rFonts w:hAnsi="Times New Roman" w:ascii="Times New Roman"/>
          <w:b/>
          <w:sz w:val="24"/>
          <w:szCs w:val="24"/>
        </w:rPr>
        <w:t xml:space="preserve"> 12. St-</w:t>
      </w:r>
      <w:r w:rsidR="00CF327F">
        <w:rPr>
          <w:rFonts w:hAnsi="Times New Roman" w:ascii="Times New Roman"/>
          <w:b/>
          <w:sz w:val="24"/>
          <w:szCs w:val="24"/>
        </w:rPr>
        <w:t>72</w:t>
      </w:r>
      <w:r w:rsidR="00A73D07">
        <w:rPr>
          <w:rFonts w:hAnsi="Times New Roman" w:ascii="Times New Roman"/>
          <w:b/>
          <w:sz w:val="24"/>
          <w:szCs w:val="24"/>
        </w:rPr>
        <w:t>/2015</w:t>
      </w:r>
    </w:p>
    <w:p w:rsidRDefault="00F72DA3" w:rsidP="00225862" w:rsidR="00F72DA3" w:rsidRPr="00221E7A">
      <w:pPr>
        <w:rPr>
          <w:sz w:val="8"/>
          <w:szCs w:val="8"/>
          <w:lang w:eastAsia="hr-HR"/>
        </w:rPr>
      </w:pPr>
    </w:p>
    <w:p w:rsidRDefault="009E7EC2" w:rsidP="009E7EC2" w:rsidR="009E7EC2" w:rsidRPr="00B42345">
      <w:pPr>
        <w:pStyle w:val="Naslov1"/>
        <w:jc w:val="both"/>
      </w:pPr>
      <w:r w:rsidRPr="00B42345">
        <w:t>REPUBLIKA HRVATSKA</w:t>
      </w:r>
    </w:p>
    <w:p w:rsidRDefault="009E7EC2" w:rsidP="009E7EC2" w:rsidR="009E7EC2" w:rsidRPr="00B42345">
      <w:pPr>
        <w:jc w:val="both"/>
        <w:rPr>
          <w:rFonts w:hAnsi="Times New Roman" w:ascii="Times New Roman"/>
          <w:b/>
          <w:sz w:val="24"/>
          <w:szCs w:val="24"/>
        </w:rPr>
      </w:pPr>
      <w:r w:rsidRPr="00B42345">
        <w:rPr>
          <w:rFonts w:hAnsi="Times New Roman" w:ascii="Times New Roman"/>
          <w:b/>
          <w:sz w:val="24"/>
          <w:szCs w:val="24"/>
        </w:rPr>
        <w:t xml:space="preserve">TRGOVAČKI SUD U SPLITU </w:t>
      </w:r>
      <w:r w:rsidRPr="00B42345">
        <w:rPr>
          <w:rFonts w:hAnsi="Times New Roman" w:ascii="Times New Roman"/>
          <w:sz w:val="24"/>
          <w:szCs w:val="24"/>
        </w:rPr>
        <w:t xml:space="preserve">            </w:t>
      </w:r>
      <w:r w:rsidRPr="00B42345">
        <w:rPr>
          <w:rFonts w:hAnsi="Times New Roman" w:ascii="Times New Roman"/>
          <w:sz w:val="24"/>
          <w:szCs w:val="24"/>
        </w:rPr>
        <w:tab/>
      </w:r>
      <w:r w:rsidRPr="00B42345">
        <w:rPr>
          <w:rFonts w:hAnsi="Times New Roman" w:ascii="Times New Roman"/>
          <w:sz w:val="24"/>
          <w:szCs w:val="24"/>
        </w:rPr>
        <w:tab/>
      </w:r>
      <w:r w:rsidRPr="00B42345">
        <w:rPr>
          <w:rFonts w:hAnsi="Times New Roman" w:ascii="Times New Roman"/>
          <w:sz w:val="24"/>
          <w:szCs w:val="24"/>
        </w:rPr>
        <w:tab/>
        <w:t xml:space="preserve">      </w:t>
      </w:r>
    </w:p>
    <w:p w:rsidRDefault="009E7EC2" w:rsidP="009E7EC2" w:rsidR="009E7EC2" w:rsidRPr="00B42345">
      <w:pPr>
        <w:rPr>
          <w:rFonts w:hAnsi="Times New Roman" w:ascii="Times New Roman"/>
          <w:b/>
          <w:sz w:val="24"/>
          <w:szCs w:val="24"/>
        </w:rPr>
      </w:pPr>
      <w:r w:rsidRPr="00B42345">
        <w:rPr>
          <w:rFonts w:hAnsi="Times New Roman" w:ascii="Times New Roman"/>
          <w:b/>
          <w:sz w:val="24"/>
          <w:szCs w:val="24"/>
        </w:rPr>
        <w:t>Split, Sukoišanska br. 6.</w:t>
      </w:r>
    </w:p>
    <w:p w:rsidRDefault="009E7EC2" w:rsidP="009E7EC2" w:rsidR="009E7EC2" w:rsidRPr="00517131">
      <w:pPr>
        <w:rPr>
          <w:rFonts w:hAnsi="Times New Roman" w:ascii="Times New Roman"/>
          <w:sz w:val="22"/>
          <w:szCs w:val="22"/>
        </w:rPr>
      </w:pPr>
    </w:p>
    <w:p w:rsidRDefault="002A0374" w:rsidP="002A0374" w:rsidR="002A0374">
      <w:pPr>
        <w:pStyle w:val="Naslov1"/>
      </w:pPr>
      <w:r w:rsidRPr="00B42345">
        <w:t>R E P U B L I K A   H R V A T S K A</w:t>
      </w:r>
    </w:p>
    <w:p w:rsidRDefault="00B42345" w:rsidP="00B42345" w:rsidR="00B42345" w:rsidRPr="00B42345">
      <w:pPr>
        <w:rPr>
          <w:sz w:val="24"/>
          <w:szCs w:val="24"/>
          <w:lang w:eastAsia="hr-HR"/>
        </w:rPr>
      </w:pPr>
    </w:p>
    <w:p w:rsidRDefault="009E7EC2" w:rsidP="009E7EC2" w:rsidR="009E7EC2" w:rsidRPr="00B42345">
      <w:pPr>
        <w:pStyle w:val="Naslov2"/>
        <w:rPr>
          <w:b/>
          <w:bCs/>
          <w:szCs w:val="24"/>
        </w:rPr>
      </w:pPr>
      <w:r w:rsidRPr="00B42345">
        <w:rPr>
          <w:b/>
          <w:bCs/>
          <w:szCs w:val="24"/>
        </w:rPr>
        <w:t>R J E Š E NJ E</w:t>
      </w:r>
    </w:p>
    <w:p w:rsidRDefault="009E7EC2" w:rsidP="009E7EC2" w:rsidR="009E7EC2" w:rsidRPr="00517131">
      <w:pPr>
        <w:rPr>
          <w:rFonts w:hAnsi="Times New Roman" w:ascii="Times New Roman"/>
          <w:sz w:val="22"/>
          <w:szCs w:val="22"/>
        </w:rPr>
      </w:pPr>
    </w:p>
    <w:p w:rsidRDefault="009E7EC2" w:rsidP="00C81434" w:rsidR="00C81434" w:rsidRPr="00B42345">
      <w:pPr>
        <w:pStyle w:val="Tijeloteksta"/>
        <w:rPr>
          <w:szCs w:val="24"/>
          <w:lang w:val="hr-HR"/>
        </w:rPr>
      </w:pPr>
      <w:r w:rsidRPr="00B42345">
        <w:rPr>
          <w:szCs w:val="24"/>
          <w:lang w:val="hr-HR"/>
        </w:rPr>
        <w:tab/>
      </w:r>
      <w:r w:rsidR="00C81434" w:rsidRPr="00B42345">
        <w:rPr>
          <w:szCs w:val="24"/>
          <w:lang w:val="hr-HR"/>
        </w:rPr>
        <w:t>Tr</w:t>
      </w:r>
      <w:r w:rsidR="006661EE">
        <w:rPr>
          <w:szCs w:val="24"/>
          <w:lang w:val="hr-HR"/>
        </w:rPr>
        <w:t>govački sud u Splitu, po sucu t</w:t>
      </w:r>
      <w:r w:rsidR="00C81434" w:rsidRPr="00B42345">
        <w:rPr>
          <w:szCs w:val="24"/>
          <w:lang w:val="hr-HR"/>
        </w:rPr>
        <w:t xml:space="preserve">og suda Pašku Bačiću, kao stečajnom sucu, u stečajnom postupku nad dužnikom </w:t>
      </w:r>
      <w:r w:rsidR="00CF327F" w:rsidRPr="00CF327F">
        <w:t xml:space="preserve">VRGORKA – VINARIJA d.d. </w:t>
      </w:r>
      <w:r w:rsidR="00806C21">
        <w:t xml:space="preserve">u stečaju, </w:t>
      </w:r>
      <w:r w:rsidR="00CF327F" w:rsidRPr="00CF327F">
        <w:t>Vrgorac, Fra Iva</w:t>
      </w:r>
      <w:r w:rsidR="00CF327F">
        <w:t>na Rožića 35, OIB: 68329484134</w:t>
      </w:r>
      <w:r w:rsidR="00991CFD" w:rsidRPr="00B42345">
        <w:rPr>
          <w:szCs w:val="24"/>
          <w:lang w:val="hr-HR"/>
        </w:rPr>
        <w:t>,</w:t>
      </w:r>
      <w:r w:rsidR="00C81434" w:rsidRPr="00B42345">
        <w:rPr>
          <w:szCs w:val="24"/>
          <w:lang w:val="hr-HR"/>
        </w:rPr>
        <w:t xml:space="preserve"> </w:t>
      </w:r>
      <w:r w:rsidR="007A4984" w:rsidRPr="007A4984">
        <w:rPr>
          <w:szCs w:val="24"/>
          <w:lang w:val="hr-HR"/>
        </w:rPr>
        <w:t>povodom prijave tražbine ste</w:t>
      </w:r>
      <w:r w:rsidR="007A4984" w:rsidRPr="007A4984">
        <w:rPr>
          <w:rFonts w:hint="eastAsia"/>
          <w:szCs w:val="24"/>
          <w:lang w:val="hr-HR"/>
        </w:rPr>
        <w:t>č</w:t>
      </w:r>
      <w:r w:rsidR="007A4984" w:rsidRPr="007A4984">
        <w:rPr>
          <w:szCs w:val="24"/>
          <w:lang w:val="hr-HR"/>
        </w:rPr>
        <w:t>ajnog vjerovnika</w:t>
      </w:r>
      <w:r w:rsidR="008C37F7">
        <w:rPr>
          <w:szCs w:val="24"/>
          <w:lang w:val="hr-HR"/>
        </w:rPr>
        <w:t xml:space="preserve"> </w:t>
      </w:r>
      <w:r w:rsidR="00D81553">
        <w:rPr>
          <w:szCs w:val="24"/>
          <w:lang w:val="hr-HR"/>
        </w:rPr>
        <w:t>VLATKA ŠALINOVIĆA iz Vrgorca, V. Prolog 136/A,</w:t>
      </w:r>
      <w:r w:rsidR="007A4984" w:rsidRPr="007A4984">
        <w:rPr>
          <w:szCs w:val="24"/>
          <w:lang w:val="hr-HR"/>
        </w:rPr>
        <w:t xml:space="preserve"> OIB: </w:t>
      </w:r>
      <w:r w:rsidR="00D81553">
        <w:rPr>
          <w:szCs w:val="24"/>
          <w:lang w:val="hr-HR"/>
        </w:rPr>
        <w:t>14314104730</w:t>
      </w:r>
      <w:r w:rsidR="007A4984" w:rsidRPr="007A4984">
        <w:rPr>
          <w:szCs w:val="24"/>
          <w:lang w:val="hr-HR"/>
        </w:rPr>
        <w:t xml:space="preserve">, </w:t>
      </w:r>
      <w:r w:rsidR="00C81434" w:rsidRPr="00B42345">
        <w:rPr>
          <w:szCs w:val="24"/>
          <w:lang w:val="hr-HR"/>
        </w:rPr>
        <w:t xml:space="preserve">dana </w:t>
      </w:r>
      <w:r w:rsidR="008C37F7">
        <w:rPr>
          <w:szCs w:val="24"/>
          <w:lang w:val="hr-HR"/>
        </w:rPr>
        <w:t>2</w:t>
      </w:r>
      <w:r w:rsidR="00D81553">
        <w:rPr>
          <w:szCs w:val="24"/>
          <w:lang w:val="hr-HR"/>
        </w:rPr>
        <w:t>7</w:t>
      </w:r>
      <w:r w:rsidR="008C37F7">
        <w:rPr>
          <w:szCs w:val="24"/>
          <w:lang w:val="hr-HR"/>
        </w:rPr>
        <w:t xml:space="preserve">. </w:t>
      </w:r>
      <w:r w:rsidR="00D81553">
        <w:rPr>
          <w:szCs w:val="24"/>
          <w:lang w:val="hr-HR"/>
        </w:rPr>
        <w:t>prosinca</w:t>
      </w:r>
      <w:r w:rsidR="00B42345">
        <w:rPr>
          <w:szCs w:val="24"/>
          <w:lang w:val="hr-HR"/>
        </w:rPr>
        <w:t xml:space="preserve"> </w:t>
      </w:r>
      <w:r w:rsidR="002A0374" w:rsidRPr="00B42345">
        <w:rPr>
          <w:szCs w:val="24"/>
          <w:lang w:val="hr-HR"/>
        </w:rPr>
        <w:t>201</w:t>
      </w:r>
      <w:r w:rsidR="00CF327F">
        <w:rPr>
          <w:szCs w:val="24"/>
          <w:lang w:val="hr-HR"/>
        </w:rPr>
        <w:t>6</w:t>
      </w:r>
      <w:r w:rsidR="00C81434" w:rsidRPr="00B42345">
        <w:rPr>
          <w:szCs w:val="24"/>
          <w:lang w:val="hr-HR"/>
        </w:rPr>
        <w:t>. god.</w:t>
      </w:r>
    </w:p>
    <w:p w:rsidRDefault="009E7EC2" w:rsidP="009E7EC2" w:rsidR="009E7EC2">
      <w:pPr>
        <w:rPr>
          <w:rFonts w:hAnsi="Times New Roman" w:ascii="Times New Roman"/>
          <w:sz w:val="24"/>
          <w:szCs w:val="24"/>
        </w:rPr>
      </w:pPr>
    </w:p>
    <w:p w:rsidRDefault="00D81553" w:rsidP="009E7EC2" w:rsidR="00D81553" w:rsidRPr="00D81553">
      <w:pPr>
        <w:rPr>
          <w:rFonts w:hAnsi="Times New Roman" w:ascii="Times New Roman"/>
          <w:sz w:val="16"/>
          <w:szCs w:val="16"/>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r i j e š i o    j e                                               </w:t>
      </w:r>
    </w:p>
    <w:p w:rsidRDefault="007A4984" w:rsidP="007A4984" w:rsidR="007A4984" w:rsidRPr="007A4984">
      <w:pPr>
        <w:jc w:val="both"/>
        <w:rPr>
          <w:rFonts w:eastAsia="Arial Unicode MS" w:hAnsi="Times New Roman" w:ascii="Times New Roman"/>
          <w:sz w:val="24"/>
          <w:szCs w:val="24"/>
        </w:rPr>
      </w:pPr>
    </w:p>
    <w:p w:rsidRDefault="007A4984" w:rsidP="008C37F7" w:rsidR="007A4984" w:rsidRPr="007A4984">
      <w:pPr>
        <w:ind w:left="708"/>
        <w:jc w:val="both"/>
        <w:rPr>
          <w:rFonts w:eastAsia="Arial Unicode MS" w:hAnsi="Times New Roman" w:ascii="Times New Roman"/>
          <w:sz w:val="24"/>
          <w:szCs w:val="24"/>
        </w:rPr>
      </w:pPr>
      <w:r w:rsidRPr="007A4984">
        <w:rPr>
          <w:rFonts w:eastAsia="Arial Unicode MS" w:hAnsi="Times New Roman" w:ascii="Times New Roman"/>
          <w:sz w:val="24"/>
          <w:szCs w:val="24"/>
        </w:rPr>
        <w:t>Odbacuje se prijava tražbine ste</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 xml:space="preserve">ajnog vjerovnika </w:t>
      </w:r>
      <w:r w:rsidR="00D81553" w:rsidRPr="00D81553">
        <w:rPr>
          <w:rFonts w:eastAsia="Arial Unicode MS" w:hAnsi="Times New Roman" w:ascii="Times New Roman"/>
          <w:sz w:val="24"/>
          <w:szCs w:val="24"/>
        </w:rPr>
        <w:t>VLATKA ŠALINOVI</w:t>
      </w:r>
      <w:r w:rsidR="00D81553" w:rsidRPr="00D81553">
        <w:rPr>
          <w:rFonts w:eastAsia="Arial Unicode MS" w:hAnsi="Times New Roman" w:ascii="Times New Roman" w:hint="eastAsia"/>
          <w:sz w:val="24"/>
          <w:szCs w:val="24"/>
        </w:rPr>
        <w:t>Ć</w:t>
      </w:r>
      <w:r w:rsidR="00D81553" w:rsidRPr="00D81553">
        <w:rPr>
          <w:rFonts w:eastAsia="Arial Unicode MS" w:hAnsi="Times New Roman" w:ascii="Times New Roman"/>
          <w:sz w:val="24"/>
          <w:szCs w:val="24"/>
        </w:rPr>
        <w:t>A iz Vrgorca, V. Prolog 136/A, OIB: 14314104730</w:t>
      </w:r>
      <w:r w:rsidR="00A01258">
        <w:rPr>
          <w:rFonts w:eastAsia="Arial Unicode MS" w:hAnsi="Times New Roman" w:ascii="Times New Roman"/>
          <w:sz w:val="24"/>
          <w:szCs w:val="24"/>
        </w:rPr>
        <w:t>,</w:t>
      </w:r>
      <w:r w:rsidR="008C37F7">
        <w:rPr>
          <w:rFonts w:eastAsia="Arial Unicode MS" w:hAnsi="Times New Roman" w:ascii="Times New Roman"/>
          <w:sz w:val="24"/>
          <w:szCs w:val="24"/>
        </w:rPr>
        <w:t xml:space="preserve"> od </w:t>
      </w:r>
      <w:r w:rsidR="00D81553">
        <w:rPr>
          <w:rFonts w:eastAsia="Arial Unicode MS" w:hAnsi="Times New Roman" w:ascii="Times New Roman"/>
          <w:sz w:val="24"/>
          <w:szCs w:val="24"/>
        </w:rPr>
        <w:t>9. prosinca</w:t>
      </w:r>
      <w:r w:rsidR="008C37F7">
        <w:rPr>
          <w:rFonts w:eastAsia="Arial Unicode MS" w:hAnsi="Times New Roman" w:ascii="Times New Roman"/>
          <w:sz w:val="24"/>
          <w:szCs w:val="24"/>
        </w:rPr>
        <w:t xml:space="preserve"> 2016. godine. </w:t>
      </w:r>
    </w:p>
    <w:p w:rsidRDefault="007A4984" w:rsidP="007A4984" w:rsidR="007A4984" w:rsidRPr="007A4984">
      <w:pPr>
        <w:jc w:val="both"/>
        <w:rPr>
          <w:rFonts w:eastAsia="Arial Unicode MS" w:hAnsi="Times New Roman" w:ascii="Times New Roman"/>
          <w:sz w:val="24"/>
          <w:szCs w:val="24"/>
        </w:rPr>
      </w:pPr>
    </w:p>
    <w:p w:rsidRDefault="007A4984" w:rsidP="007A4984" w:rsidR="007A4984" w:rsidRPr="007A4984">
      <w:pPr>
        <w:jc w:val="both"/>
        <w:rPr>
          <w:rFonts w:eastAsia="Arial Unicode MS" w:hAnsi="Times New Roman" w:ascii="Times New Roman"/>
          <w:sz w:val="24"/>
          <w:szCs w:val="24"/>
        </w:rPr>
      </w:pPr>
    </w:p>
    <w:p w:rsidRDefault="007A4984" w:rsidP="007A4984" w:rsidR="007A4984" w:rsidRPr="007A4984">
      <w:pPr>
        <w:jc w:val="center"/>
        <w:rPr>
          <w:rFonts w:eastAsia="Arial Unicode MS" w:hAnsi="Times New Roman" w:ascii="Times New Roman"/>
          <w:sz w:val="24"/>
          <w:szCs w:val="24"/>
        </w:rPr>
      </w:pPr>
      <w:r w:rsidRPr="007A4984">
        <w:rPr>
          <w:rFonts w:eastAsia="Arial Unicode MS" w:hAnsi="Times New Roman" w:ascii="Times New Roman"/>
          <w:sz w:val="24"/>
          <w:szCs w:val="24"/>
        </w:rPr>
        <w:t>Obrazloženje</w:t>
      </w:r>
    </w:p>
    <w:p w:rsidRDefault="007A4984" w:rsidP="007A4984" w:rsidR="007A4984" w:rsidRPr="007A4984">
      <w:pPr>
        <w:jc w:val="both"/>
        <w:rPr>
          <w:rFonts w:eastAsia="Arial Unicode MS" w:hAnsi="Times New Roman" w:ascii="Times New Roman"/>
          <w:sz w:val="24"/>
          <w:szCs w:val="24"/>
        </w:rPr>
      </w:pPr>
    </w:p>
    <w:p w:rsidRDefault="007A4984" w:rsidP="000F57EE" w:rsidR="000F57EE" w:rsidRPr="000F57EE">
      <w:pPr>
        <w:jc w:val="both"/>
        <w:rPr>
          <w:rFonts w:eastAsia="Arial Unicode MS" w:hAnsi="Times New Roman" w:ascii="Times New Roman"/>
          <w:sz w:val="24"/>
          <w:szCs w:val="24"/>
        </w:rPr>
      </w:pPr>
      <w:r w:rsidRPr="007A4984">
        <w:rPr>
          <w:rFonts w:eastAsia="Arial Unicode MS" w:hAnsi="Times New Roman" w:ascii="Times New Roman"/>
          <w:sz w:val="24"/>
          <w:szCs w:val="24"/>
        </w:rPr>
        <w:tab/>
      </w:r>
      <w:r w:rsidR="000F57EE" w:rsidRPr="000F57EE">
        <w:rPr>
          <w:rFonts w:eastAsia="Arial Unicode MS" w:hAnsi="Times New Roman" w:ascii="Times New Roman"/>
          <w:sz w:val="24"/>
          <w:szCs w:val="24"/>
        </w:rPr>
        <w:t>Rješenjem ovog suda posl. br. 12. St-72/2015 od 11. prosinca 2015. god. otvoren je ste</w:t>
      </w:r>
      <w:r w:rsidR="000F57EE" w:rsidRPr="000F57EE">
        <w:rPr>
          <w:rFonts w:eastAsia="Arial Unicode MS" w:hAnsi="Times New Roman" w:ascii="Times New Roman" w:hint="eastAsia"/>
          <w:sz w:val="24"/>
          <w:szCs w:val="24"/>
        </w:rPr>
        <w:t>č</w:t>
      </w:r>
      <w:r w:rsidR="000F57EE" w:rsidRPr="000F57EE">
        <w:rPr>
          <w:rFonts w:eastAsia="Arial Unicode MS" w:hAnsi="Times New Roman" w:ascii="Times New Roman"/>
          <w:sz w:val="24"/>
          <w:szCs w:val="24"/>
        </w:rPr>
        <w:t>ajni postupak nad dužnikom VRGORKA – VINARIJA d.d. Vrgorac, a tim rješenjem za ste</w:t>
      </w:r>
      <w:r w:rsidR="000F57EE" w:rsidRPr="000F57EE">
        <w:rPr>
          <w:rFonts w:eastAsia="Arial Unicode MS" w:hAnsi="Times New Roman" w:ascii="Times New Roman" w:hint="eastAsia"/>
          <w:sz w:val="24"/>
          <w:szCs w:val="24"/>
        </w:rPr>
        <w:t>č</w:t>
      </w:r>
      <w:r w:rsidR="000F57EE" w:rsidRPr="000F57EE">
        <w:rPr>
          <w:rFonts w:eastAsia="Arial Unicode MS" w:hAnsi="Times New Roman" w:ascii="Times New Roman"/>
          <w:sz w:val="24"/>
          <w:szCs w:val="24"/>
        </w:rPr>
        <w:t>ajnog upravitelja imenovana je Ivanka Suši</w:t>
      </w:r>
      <w:r w:rsidR="000F57EE" w:rsidRPr="000F57EE">
        <w:rPr>
          <w:rFonts w:eastAsia="Arial Unicode MS" w:hAnsi="Times New Roman" w:ascii="Times New Roman" w:hint="eastAsia"/>
          <w:sz w:val="24"/>
          <w:szCs w:val="24"/>
        </w:rPr>
        <w:t>ć</w:t>
      </w:r>
      <w:r w:rsidR="000F57EE" w:rsidRPr="000F57EE">
        <w:rPr>
          <w:rFonts w:eastAsia="Arial Unicode MS" w:hAnsi="Times New Roman" w:ascii="Times New Roman"/>
          <w:sz w:val="24"/>
          <w:szCs w:val="24"/>
        </w:rPr>
        <w:t xml:space="preserve">, dipl. ekonomist iz Dubrovnika. </w:t>
      </w:r>
    </w:p>
    <w:p w:rsidRDefault="000F57EE" w:rsidP="000F57EE" w:rsidR="000F57EE" w:rsidRPr="00FE566D">
      <w:pPr>
        <w:jc w:val="both"/>
        <w:rPr>
          <w:rFonts w:eastAsia="Arial Unicode MS" w:hAnsi="Times New Roman" w:ascii="Times New Roman"/>
          <w:sz w:val="22"/>
          <w:szCs w:val="22"/>
        </w:rPr>
      </w:pPr>
    </w:p>
    <w:p w:rsidRDefault="000F57EE" w:rsidP="000F57EE" w:rsidR="007A4984" w:rsidRPr="007A4984">
      <w:pPr>
        <w:jc w:val="both"/>
        <w:rPr>
          <w:rFonts w:eastAsia="Arial Unicode MS" w:hAnsi="Times New Roman" w:ascii="Times New Roman"/>
          <w:sz w:val="24"/>
          <w:szCs w:val="24"/>
        </w:rPr>
      </w:pPr>
      <w:r w:rsidRPr="000F57EE">
        <w:rPr>
          <w:rFonts w:eastAsia="Arial Unicode MS" w:hAnsi="Times New Roman" w:ascii="Times New Roman"/>
          <w:sz w:val="24"/>
          <w:szCs w:val="24"/>
        </w:rPr>
        <w:tab/>
        <w:t xml:space="preserve">Kod ovog suda je </w:t>
      </w:r>
      <w:r>
        <w:rPr>
          <w:rFonts w:eastAsia="Arial Unicode MS" w:hAnsi="Times New Roman" w:ascii="Times New Roman"/>
          <w:sz w:val="24"/>
          <w:szCs w:val="24"/>
        </w:rPr>
        <w:t>d</w:t>
      </w:r>
      <w:r w:rsidR="007A4984" w:rsidRPr="007A4984">
        <w:rPr>
          <w:rFonts w:eastAsia="Arial Unicode MS" w:hAnsi="Times New Roman" w:ascii="Times New Roman"/>
          <w:sz w:val="24"/>
          <w:szCs w:val="24"/>
        </w:rPr>
        <w:t xml:space="preserve">ana </w:t>
      </w:r>
      <w:r w:rsidRPr="000F57EE">
        <w:rPr>
          <w:rFonts w:eastAsia="Arial Unicode MS" w:hAnsi="Times New Roman" w:ascii="Times New Roman"/>
          <w:sz w:val="24"/>
          <w:szCs w:val="24"/>
        </w:rPr>
        <w:t>16. velja</w:t>
      </w:r>
      <w:r w:rsidRPr="000F57EE">
        <w:rPr>
          <w:rFonts w:eastAsia="Arial Unicode MS" w:hAnsi="Times New Roman" w:ascii="Times New Roman" w:hint="eastAsia"/>
          <w:sz w:val="24"/>
          <w:szCs w:val="24"/>
        </w:rPr>
        <w:t>č</w:t>
      </w:r>
      <w:r w:rsidRPr="000F57EE">
        <w:rPr>
          <w:rFonts w:eastAsia="Arial Unicode MS" w:hAnsi="Times New Roman" w:ascii="Times New Roman"/>
          <w:sz w:val="24"/>
          <w:szCs w:val="24"/>
        </w:rPr>
        <w:t xml:space="preserve">e 2016. </w:t>
      </w:r>
      <w:r w:rsidR="004E3212">
        <w:rPr>
          <w:rFonts w:eastAsia="Arial Unicode MS" w:hAnsi="Times New Roman" w:ascii="Times New Roman"/>
          <w:sz w:val="24"/>
          <w:szCs w:val="24"/>
        </w:rPr>
        <w:t xml:space="preserve">god. </w:t>
      </w:r>
      <w:r w:rsidR="007A4984" w:rsidRPr="007A4984">
        <w:rPr>
          <w:rFonts w:eastAsia="Arial Unicode MS" w:hAnsi="Times New Roman" w:ascii="Times New Roman"/>
          <w:sz w:val="24"/>
          <w:szCs w:val="24"/>
        </w:rPr>
        <w:t>održano prvo (op</w:t>
      </w:r>
      <w:r w:rsidR="007A4984" w:rsidRPr="007A4984">
        <w:rPr>
          <w:rFonts w:eastAsia="Arial Unicode MS" w:hAnsi="Times New Roman" w:ascii="Times New Roman" w:hint="eastAsia"/>
          <w:sz w:val="24"/>
          <w:szCs w:val="24"/>
        </w:rPr>
        <w:t>ć</w:t>
      </w:r>
      <w:r w:rsidR="007A4984" w:rsidRPr="007A4984">
        <w:rPr>
          <w:rFonts w:eastAsia="Arial Unicode MS" w:hAnsi="Times New Roman" w:ascii="Times New Roman"/>
          <w:sz w:val="24"/>
          <w:szCs w:val="24"/>
        </w:rPr>
        <w:t>e) ispitno ro</w:t>
      </w:r>
      <w:r w:rsidR="007A4984" w:rsidRPr="007A4984">
        <w:rPr>
          <w:rFonts w:eastAsia="Arial Unicode MS" w:hAnsi="Times New Roman" w:ascii="Times New Roman" w:hint="eastAsia"/>
          <w:sz w:val="24"/>
          <w:szCs w:val="24"/>
        </w:rPr>
        <w:t>č</w:t>
      </w:r>
      <w:r w:rsidR="007A4984" w:rsidRPr="007A4984">
        <w:rPr>
          <w:rFonts w:eastAsia="Arial Unicode MS" w:hAnsi="Times New Roman" w:ascii="Times New Roman"/>
          <w:sz w:val="24"/>
          <w:szCs w:val="24"/>
        </w:rPr>
        <w:t>ište u ovom ste</w:t>
      </w:r>
      <w:r w:rsidR="007A4984" w:rsidRPr="007A4984">
        <w:rPr>
          <w:rFonts w:eastAsia="Arial Unicode MS" w:hAnsi="Times New Roman" w:ascii="Times New Roman" w:hint="eastAsia"/>
          <w:sz w:val="24"/>
          <w:szCs w:val="24"/>
        </w:rPr>
        <w:t>č</w:t>
      </w:r>
      <w:r w:rsidR="007A4984" w:rsidRPr="007A4984">
        <w:rPr>
          <w:rFonts w:eastAsia="Arial Unicode MS" w:hAnsi="Times New Roman" w:ascii="Times New Roman"/>
          <w:sz w:val="24"/>
          <w:szCs w:val="24"/>
        </w:rPr>
        <w:t xml:space="preserve">ajnom postupku. </w:t>
      </w:r>
    </w:p>
    <w:p w:rsidRDefault="007A4984" w:rsidP="007A4984" w:rsidR="007A4984" w:rsidRPr="00FE566D">
      <w:pPr>
        <w:jc w:val="both"/>
        <w:rPr>
          <w:rFonts w:eastAsia="Arial Unicode MS" w:hAnsi="Times New Roman" w:ascii="Times New Roman"/>
          <w:sz w:val="22"/>
          <w:szCs w:val="22"/>
        </w:rPr>
      </w:pPr>
    </w:p>
    <w:p w:rsidRDefault="007A4984" w:rsidP="007A4984" w:rsidR="008C37F7">
      <w:pPr>
        <w:jc w:val="both"/>
        <w:rPr>
          <w:rFonts w:eastAsia="Arial Unicode MS" w:hAnsi="Times New Roman" w:ascii="Times New Roman"/>
          <w:sz w:val="24"/>
          <w:szCs w:val="24"/>
        </w:rPr>
      </w:pPr>
      <w:r w:rsidRPr="007A4984">
        <w:rPr>
          <w:rFonts w:eastAsia="Arial Unicode MS" w:hAnsi="Times New Roman" w:ascii="Times New Roman"/>
          <w:sz w:val="24"/>
          <w:szCs w:val="24"/>
        </w:rPr>
        <w:tab/>
        <w:t xml:space="preserve">Podneskom zaprimljenim kod ovog suda </w:t>
      </w:r>
      <w:r w:rsidR="00D81553">
        <w:rPr>
          <w:rFonts w:eastAsia="Arial Unicode MS" w:hAnsi="Times New Roman" w:ascii="Times New Roman"/>
          <w:sz w:val="24"/>
          <w:szCs w:val="24"/>
        </w:rPr>
        <w:t>20.12.</w:t>
      </w:r>
      <w:r w:rsidR="008C37F7">
        <w:rPr>
          <w:rFonts w:eastAsia="Arial Unicode MS" w:hAnsi="Times New Roman" w:ascii="Times New Roman"/>
          <w:sz w:val="24"/>
          <w:szCs w:val="24"/>
        </w:rPr>
        <w:t xml:space="preserve">2016. god. stečajna upraviteljica Ivanka Sušić dostavila je ovom sudu naknadno zaprimljenu prijavu tražbine stečajnog vjerovnika </w:t>
      </w:r>
      <w:r w:rsidR="00D81553">
        <w:rPr>
          <w:rFonts w:eastAsia="Arial Unicode MS" w:hAnsi="Times New Roman" w:ascii="Times New Roman"/>
          <w:sz w:val="24"/>
          <w:szCs w:val="24"/>
        </w:rPr>
        <w:t>Vlatka Šalinovića iz Vrgorca</w:t>
      </w:r>
      <w:r w:rsidR="008C37F7">
        <w:rPr>
          <w:rFonts w:eastAsia="Arial Unicode MS" w:hAnsi="Times New Roman" w:ascii="Times New Roman"/>
          <w:sz w:val="24"/>
          <w:szCs w:val="24"/>
        </w:rPr>
        <w:t xml:space="preserve"> navodeći da je ista tražbina dostavljena odnosno </w:t>
      </w:r>
      <w:r w:rsidR="00D81553">
        <w:rPr>
          <w:rFonts w:eastAsia="Arial Unicode MS" w:hAnsi="Times New Roman" w:ascii="Times New Roman"/>
          <w:sz w:val="24"/>
          <w:szCs w:val="24"/>
        </w:rPr>
        <w:t>podnesena</w:t>
      </w:r>
      <w:r w:rsidR="008C37F7">
        <w:rPr>
          <w:rFonts w:eastAsia="Arial Unicode MS" w:hAnsi="Times New Roman" w:ascii="Times New Roman"/>
          <w:sz w:val="24"/>
          <w:szCs w:val="24"/>
        </w:rPr>
        <w:t xml:space="preserve"> poslije isteka roka za prijavu tražbina.</w:t>
      </w:r>
      <w:r w:rsidR="00D81553">
        <w:rPr>
          <w:rFonts w:eastAsia="Arial Unicode MS" w:hAnsi="Times New Roman" w:ascii="Times New Roman"/>
          <w:sz w:val="24"/>
          <w:szCs w:val="24"/>
        </w:rPr>
        <w:t xml:space="preserve"> </w:t>
      </w:r>
      <w:r w:rsidR="008C37F7">
        <w:rPr>
          <w:rFonts w:eastAsia="Arial Unicode MS" w:hAnsi="Times New Roman" w:ascii="Times New Roman"/>
          <w:sz w:val="24"/>
          <w:szCs w:val="24"/>
        </w:rPr>
        <w:t xml:space="preserve"> </w:t>
      </w:r>
    </w:p>
    <w:p w:rsidRDefault="008C37F7" w:rsidP="007A4984" w:rsidR="008C37F7" w:rsidRPr="00FE566D">
      <w:pPr>
        <w:jc w:val="both"/>
        <w:rPr>
          <w:rFonts w:eastAsia="Arial Unicode MS" w:hAnsi="Times New Roman" w:ascii="Times New Roman"/>
          <w:sz w:val="22"/>
          <w:szCs w:val="22"/>
        </w:rPr>
      </w:pPr>
    </w:p>
    <w:p w:rsidRDefault="008C37F7" w:rsidP="007A4984" w:rsidR="007A4984">
      <w:pPr>
        <w:jc w:val="both"/>
        <w:rPr>
          <w:rFonts w:eastAsia="Arial Unicode MS" w:hAnsi="Times New Roman" w:ascii="Times New Roman"/>
          <w:sz w:val="24"/>
          <w:szCs w:val="24"/>
        </w:rPr>
      </w:pPr>
      <w:r>
        <w:rPr>
          <w:rFonts w:eastAsia="Arial Unicode MS" w:hAnsi="Times New Roman" w:ascii="Times New Roman"/>
          <w:sz w:val="24"/>
          <w:szCs w:val="24"/>
        </w:rPr>
        <w:tab/>
        <w:t xml:space="preserve">U privitku tog podneska stečajna upraviteljica je dostavila sudu </w:t>
      </w:r>
      <w:r w:rsidR="00DB561F">
        <w:rPr>
          <w:rFonts w:eastAsia="Arial Unicode MS" w:hAnsi="Times New Roman" w:ascii="Times New Roman"/>
          <w:sz w:val="24"/>
          <w:szCs w:val="24"/>
        </w:rPr>
        <w:t xml:space="preserve">prijavu tražbine </w:t>
      </w:r>
      <w:r w:rsidR="00D81553">
        <w:rPr>
          <w:rFonts w:eastAsia="Arial Unicode MS" w:hAnsi="Times New Roman" w:ascii="Times New Roman"/>
          <w:sz w:val="24"/>
          <w:szCs w:val="24"/>
        </w:rPr>
        <w:t>Vlatka Šalinovića iz Vrgorca</w:t>
      </w:r>
      <w:r w:rsidR="00DB561F">
        <w:rPr>
          <w:rFonts w:eastAsia="Arial Unicode MS" w:hAnsi="Times New Roman" w:ascii="Times New Roman"/>
          <w:sz w:val="24"/>
          <w:szCs w:val="24"/>
        </w:rPr>
        <w:t xml:space="preserve"> iz koje je razvidno da je prijava podnesena na propisanom obrascu te da istom vjerovnik </w:t>
      </w:r>
      <w:r w:rsidR="00D81553">
        <w:rPr>
          <w:rFonts w:eastAsia="Arial Unicode MS" w:hAnsi="Times New Roman" w:ascii="Times New Roman"/>
          <w:sz w:val="24"/>
          <w:szCs w:val="24"/>
        </w:rPr>
        <w:t>Vlatko Šalinović</w:t>
      </w:r>
      <w:r w:rsidR="00DB561F">
        <w:rPr>
          <w:rFonts w:eastAsia="Arial Unicode MS" w:hAnsi="Times New Roman" w:ascii="Times New Roman"/>
          <w:sz w:val="24"/>
          <w:szCs w:val="24"/>
        </w:rPr>
        <w:t xml:space="preserve"> podnosi prijavu tražbine u stečajnom postupku nad dužnikom VRGORKA – VINARIJA d.d. u stečaju, u ukupnom iznosu od </w:t>
      </w:r>
      <w:r w:rsidR="00D81553">
        <w:rPr>
          <w:rFonts w:eastAsia="Arial Unicode MS" w:hAnsi="Times New Roman" w:ascii="Times New Roman"/>
          <w:sz w:val="24"/>
          <w:szCs w:val="24"/>
        </w:rPr>
        <w:t>2.228,20</w:t>
      </w:r>
      <w:r w:rsidR="00DB561F">
        <w:rPr>
          <w:rFonts w:eastAsia="Arial Unicode MS" w:hAnsi="Times New Roman" w:ascii="Times New Roman"/>
          <w:sz w:val="24"/>
          <w:szCs w:val="24"/>
        </w:rPr>
        <w:t xml:space="preserve"> kn</w:t>
      </w:r>
      <w:r w:rsidR="00D81553">
        <w:rPr>
          <w:rFonts w:eastAsia="Arial Unicode MS" w:hAnsi="Times New Roman" w:ascii="Times New Roman"/>
          <w:sz w:val="24"/>
          <w:szCs w:val="24"/>
        </w:rPr>
        <w:t xml:space="preserve"> (za grožđe)</w:t>
      </w:r>
      <w:r w:rsidR="00DB561F">
        <w:rPr>
          <w:rFonts w:eastAsia="Arial Unicode MS" w:hAnsi="Times New Roman" w:ascii="Times New Roman"/>
          <w:sz w:val="24"/>
          <w:szCs w:val="24"/>
        </w:rPr>
        <w:t>. Nadalje, iz iste prijave je razvidno da je vjerovnik</w:t>
      </w:r>
      <w:r w:rsidR="00D81553">
        <w:rPr>
          <w:rFonts w:eastAsia="Arial Unicode MS" w:hAnsi="Times New Roman" w:ascii="Times New Roman"/>
          <w:sz w:val="24"/>
          <w:szCs w:val="24"/>
        </w:rPr>
        <w:t xml:space="preserve"> Vlatko Šalinović</w:t>
      </w:r>
      <w:r w:rsidR="00DB561F">
        <w:rPr>
          <w:rFonts w:eastAsia="Arial Unicode MS" w:hAnsi="Times New Roman" w:ascii="Times New Roman"/>
          <w:sz w:val="24"/>
          <w:szCs w:val="24"/>
        </w:rPr>
        <w:t xml:space="preserve"> </w:t>
      </w:r>
      <w:r w:rsidR="00D81553">
        <w:rPr>
          <w:rFonts w:eastAsia="Arial Unicode MS" w:hAnsi="Times New Roman" w:ascii="Times New Roman"/>
          <w:sz w:val="24"/>
          <w:szCs w:val="24"/>
        </w:rPr>
        <w:t>podnio</w:t>
      </w:r>
      <w:r w:rsidR="00DB561F">
        <w:rPr>
          <w:rFonts w:eastAsia="Arial Unicode MS" w:hAnsi="Times New Roman" w:ascii="Times New Roman"/>
          <w:sz w:val="24"/>
          <w:szCs w:val="24"/>
        </w:rPr>
        <w:t xml:space="preserve"> prijavu tražbine stečajnoj upraviteljici preporučeno putem pošte, predajom pismena na poštu dana </w:t>
      </w:r>
      <w:r w:rsidR="00D81553">
        <w:rPr>
          <w:rFonts w:eastAsia="Arial Unicode MS" w:hAnsi="Times New Roman" w:ascii="Times New Roman"/>
          <w:sz w:val="24"/>
          <w:szCs w:val="24"/>
        </w:rPr>
        <w:t>9. prosinca</w:t>
      </w:r>
      <w:r w:rsidR="00DB561F">
        <w:rPr>
          <w:rFonts w:eastAsia="Arial Unicode MS" w:hAnsi="Times New Roman" w:ascii="Times New Roman"/>
          <w:sz w:val="24"/>
          <w:szCs w:val="24"/>
        </w:rPr>
        <w:t xml:space="preserve"> 2016. godine. </w:t>
      </w:r>
    </w:p>
    <w:p w:rsidRDefault="00DB561F" w:rsidP="007A4984" w:rsidR="00DB561F" w:rsidRPr="00FE566D">
      <w:pPr>
        <w:jc w:val="both"/>
        <w:rPr>
          <w:rFonts w:eastAsia="Arial Unicode MS" w:hAnsi="Times New Roman" w:ascii="Times New Roman"/>
          <w:sz w:val="22"/>
          <w:szCs w:val="22"/>
        </w:rPr>
      </w:pP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ab/>
        <w:t xml:space="preserve">Odredbom </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l. 176. st. 2. Ste</w:t>
      </w:r>
      <w:r w:rsidRPr="007A4984">
        <w:rPr>
          <w:rFonts w:eastAsia="Arial Unicode MS" w:hAnsi="Times New Roman" w:ascii="Times New Roman" w:hint="eastAsia"/>
          <w:sz w:val="24"/>
          <w:szCs w:val="24"/>
        </w:rPr>
        <w:t>č</w:t>
      </w:r>
      <w:r w:rsidR="004E3212">
        <w:rPr>
          <w:rFonts w:eastAsia="Arial Unicode MS" w:hAnsi="Times New Roman" w:ascii="Times New Roman"/>
          <w:sz w:val="24"/>
          <w:szCs w:val="24"/>
        </w:rPr>
        <w:t>ajnog zakona (Narodne novine</w:t>
      </w:r>
      <w:r w:rsidRPr="007A4984">
        <w:rPr>
          <w:rFonts w:eastAsia="Arial Unicode MS" w:hAnsi="Times New Roman" w:ascii="Times New Roman"/>
          <w:sz w:val="24"/>
          <w:szCs w:val="24"/>
        </w:rPr>
        <w:t xml:space="preserve"> br. 44/96, 29/99, 129/00, 123/03, 82/06, 116/10, 25/12, 133/12 i 45/13 dalje SZ) propisano je da se tražbine prijavljene nakon isteka roka za prijavljivanje koje nisu ispitane na ispitnom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 xml:space="preserve">ištu, te tražbine </w:t>
      </w:r>
      <w:r w:rsidRPr="007A4984">
        <w:rPr>
          <w:rFonts w:eastAsia="Arial Unicode MS" w:hAnsi="Times New Roman" w:ascii="Times New Roman"/>
          <w:sz w:val="24"/>
          <w:szCs w:val="24"/>
        </w:rPr>
        <w:lastRenderedPageBreak/>
        <w:t>prijavljene u roku od tri mjeseca nakon održavanja prvog ispitnog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išta, ali ne poslije objavljivanja poziva za završno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ište, mogu ispitati na jednom od posebnih ispitnih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 xml:space="preserve">išta koje </w:t>
      </w:r>
      <w:r w:rsidRPr="007A4984">
        <w:rPr>
          <w:rFonts w:eastAsia="Arial Unicode MS" w:hAnsi="Times New Roman" w:ascii="Times New Roman" w:hint="eastAsia"/>
          <w:sz w:val="24"/>
          <w:szCs w:val="24"/>
        </w:rPr>
        <w:t>ć</w:t>
      </w:r>
      <w:r w:rsidRPr="007A4984">
        <w:rPr>
          <w:rFonts w:eastAsia="Arial Unicode MS" w:hAnsi="Times New Roman" w:ascii="Times New Roman"/>
          <w:sz w:val="24"/>
          <w:szCs w:val="24"/>
        </w:rPr>
        <w:t>e, na prijedlog vjerovnika koji nisu pravodobno prijavili svoje tražbine odrediti ste</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ajni sudac rješenjem uz uvjet da u roku od petnaest dana solidarno plate predujam za pokri</w:t>
      </w:r>
      <w:r w:rsidRPr="007A4984">
        <w:rPr>
          <w:rFonts w:eastAsia="Arial Unicode MS" w:hAnsi="Times New Roman" w:ascii="Times New Roman" w:hint="eastAsia"/>
          <w:sz w:val="24"/>
          <w:szCs w:val="24"/>
        </w:rPr>
        <w:t>ć</w:t>
      </w:r>
      <w:r w:rsidRPr="007A4984">
        <w:rPr>
          <w:rFonts w:eastAsia="Arial Unicode MS" w:hAnsi="Times New Roman" w:ascii="Times New Roman"/>
          <w:sz w:val="24"/>
          <w:szCs w:val="24"/>
        </w:rPr>
        <w:t>e troškova toga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išta.</w:t>
      </w:r>
    </w:p>
    <w:p w:rsidRDefault="007A4984" w:rsidP="007A4984" w:rsidR="007A4984" w:rsidRPr="00FE566D">
      <w:pPr>
        <w:jc w:val="both"/>
        <w:rPr>
          <w:rFonts w:eastAsia="Arial Unicode MS" w:hAnsi="Times New Roman" w:ascii="Times New Roman"/>
          <w:sz w:val="22"/>
          <w:szCs w:val="22"/>
        </w:rPr>
      </w:pP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ab/>
        <w:t xml:space="preserve">Odredbom </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 xml:space="preserve">l. 176. st. 4. SZ-a propisano je da </w:t>
      </w:r>
      <w:r w:rsidRPr="007A4984">
        <w:rPr>
          <w:rFonts w:eastAsia="Arial Unicode MS" w:hAnsi="Times New Roman" w:ascii="Times New Roman" w:hint="eastAsia"/>
          <w:sz w:val="24"/>
          <w:szCs w:val="24"/>
        </w:rPr>
        <w:t>ć</w:t>
      </w:r>
      <w:r w:rsidRPr="007A4984">
        <w:rPr>
          <w:rFonts w:eastAsia="Arial Unicode MS" w:hAnsi="Times New Roman" w:ascii="Times New Roman"/>
          <w:sz w:val="24"/>
          <w:szCs w:val="24"/>
        </w:rPr>
        <w:t xml:space="preserve">e se prijave podnesene nakon isteka rokova iz stavka 2. tog </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 xml:space="preserve">lanka odbaciti. </w:t>
      </w:r>
    </w:p>
    <w:p w:rsidRDefault="007A4984" w:rsidP="007A4984" w:rsidR="007A4984" w:rsidRPr="00FE566D">
      <w:pPr>
        <w:jc w:val="both"/>
        <w:rPr>
          <w:rFonts w:eastAsia="Arial Unicode MS" w:hAnsi="Times New Roman" w:ascii="Times New Roman"/>
          <w:sz w:val="22"/>
          <w:szCs w:val="22"/>
        </w:rPr>
      </w:pP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ab/>
        <w:t>Sukladno navedenim odredbama SZ-a, da bi se naknadno prijavljene tražbine mogle ispitati na jednom od posebnih ispitnih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išta, nužno moraju biti ispunjena tri uvjeta: prvo, da je tražbina prijavljena u roku od tri mjeseca nakon održavanja prvog ispitnog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išta; drugo, da još nije objavljen poziv za završno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ište i tre</w:t>
      </w:r>
      <w:r w:rsidRPr="007A4984">
        <w:rPr>
          <w:rFonts w:eastAsia="Arial Unicode MS" w:hAnsi="Times New Roman" w:ascii="Times New Roman" w:hint="eastAsia"/>
          <w:sz w:val="24"/>
          <w:szCs w:val="24"/>
        </w:rPr>
        <w:t>ć</w:t>
      </w:r>
      <w:r w:rsidRPr="007A4984">
        <w:rPr>
          <w:rFonts w:eastAsia="Arial Unicode MS" w:hAnsi="Times New Roman" w:ascii="Times New Roman"/>
          <w:sz w:val="24"/>
          <w:szCs w:val="24"/>
        </w:rPr>
        <w:t>e, da vjerovnici u roku od petnaest dana solidarno plate predujam za pokri</w:t>
      </w:r>
      <w:r w:rsidRPr="007A4984">
        <w:rPr>
          <w:rFonts w:eastAsia="Arial Unicode MS" w:hAnsi="Times New Roman" w:ascii="Times New Roman" w:hint="eastAsia"/>
          <w:sz w:val="24"/>
          <w:szCs w:val="24"/>
        </w:rPr>
        <w:t>ć</w:t>
      </w:r>
      <w:r w:rsidRPr="007A4984">
        <w:rPr>
          <w:rFonts w:eastAsia="Arial Unicode MS" w:hAnsi="Times New Roman" w:ascii="Times New Roman"/>
          <w:sz w:val="24"/>
          <w:szCs w:val="24"/>
        </w:rPr>
        <w:t>e troškova tog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 xml:space="preserve">išta. </w:t>
      </w:r>
    </w:p>
    <w:p w:rsidRDefault="007A4984" w:rsidP="007A4984" w:rsidR="007A4984" w:rsidRPr="00FE566D">
      <w:pPr>
        <w:jc w:val="both"/>
        <w:rPr>
          <w:rFonts w:eastAsia="Arial Unicode MS" w:hAnsi="Times New Roman" w:ascii="Times New Roman"/>
          <w:sz w:val="22"/>
          <w:szCs w:val="22"/>
        </w:rPr>
      </w:pP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ab/>
        <w:t>Rok od tri mjeseca od održavanja prvog ispitnog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 xml:space="preserve">išta je prekluzivni rok i njegovim istekom vjerovnik gubi pravo na podnošenje (naknadne) prijave tražbine. </w:t>
      </w:r>
    </w:p>
    <w:p w:rsidRDefault="007A4984" w:rsidP="007A4984" w:rsidR="007A4984" w:rsidRPr="00FE566D">
      <w:pPr>
        <w:jc w:val="both"/>
        <w:rPr>
          <w:rFonts w:eastAsia="Arial Unicode MS" w:hAnsi="Times New Roman" w:ascii="Times New Roman"/>
          <w:sz w:val="22"/>
          <w:szCs w:val="22"/>
        </w:rPr>
      </w:pPr>
      <w:r w:rsidRPr="00FE566D">
        <w:rPr>
          <w:rFonts w:eastAsia="Arial Unicode MS" w:hAnsi="Times New Roman" w:ascii="Times New Roman"/>
          <w:sz w:val="22"/>
          <w:szCs w:val="22"/>
        </w:rPr>
        <w:tab/>
      </w:r>
    </w:p>
    <w:p w:rsidRDefault="007A4984" w:rsidP="004E3212" w:rsidR="004E3212">
      <w:pPr>
        <w:ind w:firstLine="708"/>
        <w:jc w:val="both"/>
        <w:rPr>
          <w:rFonts w:eastAsia="Arial Unicode MS" w:hAnsi="Times New Roman" w:ascii="Times New Roman"/>
          <w:sz w:val="24"/>
          <w:szCs w:val="24"/>
        </w:rPr>
      </w:pPr>
      <w:r w:rsidRPr="007A4984">
        <w:rPr>
          <w:rFonts w:eastAsia="Arial Unicode MS" w:hAnsi="Times New Roman" w:ascii="Times New Roman"/>
          <w:sz w:val="24"/>
          <w:szCs w:val="24"/>
        </w:rPr>
        <w:t>S obzirom da je u ovom ste</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ajnom postupku prvo ispitno ro</w:t>
      </w:r>
      <w:r w:rsidRPr="007A4984">
        <w:rPr>
          <w:rFonts w:eastAsia="Arial Unicode MS" w:hAnsi="Times New Roman" w:ascii="Times New Roman" w:hint="eastAsia"/>
          <w:sz w:val="24"/>
          <w:szCs w:val="24"/>
        </w:rPr>
        <w:t>č</w:t>
      </w:r>
      <w:r w:rsidR="004E3212">
        <w:rPr>
          <w:rFonts w:eastAsia="Arial Unicode MS" w:hAnsi="Times New Roman" w:ascii="Times New Roman"/>
          <w:sz w:val="24"/>
          <w:szCs w:val="24"/>
        </w:rPr>
        <w:t xml:space="preserve">ište održano </w:t>
      </w:r>
      <w:r w:rsidR="004E3212" w:rsidRPr="000F57EE">
        <w:rPr>
          <w:rFonts w:eastAsia="Arial Unicode MS" w:hAnsi="Times New Roman" w:ascii="Times New Roman"/>
          <w:sz w:val="24"/>
          <w:szCs w:val="24"/>
        </w:rPr>
        <w:t>16. velja</w:t>
      </w:r>
      <w:r w:rsidR="004E3212" w:rsidRPr="000F57EE">
        <w:rPr>
          <w:rFonts w:eastAsia="Arial Unicode MS" w:hAnsi="Times New Roman" w:ascii="Times New Roman" w:hint="eastAsia"/>
          <w:sz w:val="24"/>
          <w:szCs w:val="24"/>
        </w:rPr>
        <w:t>č</w:t>
      </w:r>
      <w:r w:rsidR="004E3212" w:rsidRPr="000F57EE">
        <w:rPr>
          <w:rFonts w:eastAsia="Arial Unicode MS" w:hAnsi="Times New Roman" w:ascii="Times New Roman"/>
          <w:sz w:val="24"/>
          <w:szCs w:val="24"/>
        </w:rPr>
        <w:t>e 2016</w:t>
      </w:r>
      <w:r w:rsidRPr="007A4984">
        <w:rPr>
          <w:rFonts w:eastAsia="Arial Unicode MS" w:hAnsi="Times New Roman" w:ascii="Times New Roman"/>
          <w:sz w:val="24"/>
          <w:szCs w:val="24"/>
        </w:rPr>
        <w:t xml:space="preserve">. god., to je </w:t>
      </w:r>
      <w:r w:rsidR="004E3212">
        <w:rPr>
          <w:rFonts w:eastAsia="Arial Unicode MS" w:hAnsi="Times New Roman" w:ascii="Times New Roman"/>
          <w:sz w:val="24"/>
          <w:szCs w:val="24"/>
        </w:rPr>
        <w:t xml:space="preserve">stoga </w:t>
      </w:r>
      <w:r w:rsidRPr="007A4984">
        <w:rPr>
          <w:rFonts w:eastAsia="Arial Unicode MS" w:hAnsi="Times New Roman" w:ascii="Times New Roman"/>
          <w:sz w:val="24"/>
          <w:szCs w:val="24"/>
        </w:rPr>
        <w:t xml:space="preserve">rok od tri mjeseca iz </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 xml:space="preserve">l. 176. st. 2. SZ-a istekao s danom </w:t>
      </w:r>
      <w:r w:rsidR="004E3212">
        <w:rPr>
          <w:rFonts w:eastAsia="Arial Unicode MS" w:hAnsi="Times New Roman" w:ascii="Times New Roman"/>
          <w:sz w:val="24"/>
          <w:szCs w:val="24"/>
        </w:rPr>
        <w:t>16. svibnja</w:t>
      </w:r>
      <w:r w:rsidRPr="007A4984">
        <w:rPr>
          <w:rFonts w:eastAsia="Arial Unicode MS" w:hAnsi="Times New Roman" w:ascii="Times New Roman"/>
          <w:sz w:val="24"/>
          <w:szCs w:val="24"/>
        </w:rPr>
        <w:t xml:space="preserve"> 201</w:t>
      </w:r>
      <w:r w:rsidR="004E3212">
        <w:rPr>
          <w:rFonts w:eastAsia="Arial Unicode MS" w:hAnsi="Times New Roman" w:ascii="Times New Roman"/>
          <w:sz w:val="24"/>
          <w:szCs w:val="24"/>
        </w:rPr>
        <w:t>6</w:t>
      </w:r>
      <w:r w:rsidRPr="007A4984">
        <w:rPr>
          <w:rFonts w:eastAsia="Arial Unicode MS" w:hAnsi="Times New Roman" w:ascii="Times New Roman"/>
          <w:sz w:val="24"/>
          <w:szCs w:val="24"/>
        </w:rPr>
        <w:t>. god.</w:t>
      </w:r>
      <w:r w:rsidR="004E3212">
        <w:rPr>
          <w:rFonts w:eastAsia="Arial Unicode MS" w:hAnsi="Times New Roman" w:ascii="Times New Roman"/>
          <w:sz w:val="24"/>
          <w:szCs w:val="24"/>
        </w:rPr>
        <w:t xml:space="preserve"> </w:t>
      </w:r>
    </w:p>
    <w:p w:rsidRDefault="004E3212" w:rsidP="004E3212" w:rsidR="004E3212" w:rsidRPr="00FE566D">
      <w:pPr>
        <w:ind w:firstLine="708"/>
        <w:jc w:val="both"/>
        <w:rPr>
          <w:rFonts w:eastAsia="Arial Unicode MS" w:hAnsi="Times New Roman" w:ascii="Times New Roman"/>
          <w:sz w:val="22"/>
          <w:szCs w:val="22"/>
        </w:rPr>
      </w:pPr>
    </w:p>
    <w:p w:rsidRDefault="004E3212" w:rsidP="004E3212" w:rsidR="007A4984">
      <w:pPr>
        <w:ind w:firstLine="708"/>
        <w:jc w:val="both"/>
        <w:rPr>
          <w:rFonts w:eastAsia="Arial Unicode MS" w:hAnsi="Times New Roman" w:ascii="Times New Roman"/>
          <w:sz w:val="24"/>
          <w:szCs w:val="24"/>
        </w:rPr>
      </w:pPr>
      <w:r>
        <w:rPr>
          <w:rFonts w:eastAsia="Arial Unicode MS" w:hAnsi="Times New Roman" w:ascii="Times New Roman"/>
          <w:sz w:val="24"/>
          <w:szCs w:val="24"/>
        </w:rPr>
        <w:t xml:space="preserve">Budući da je u konkretnom slučaju vjerovnik </w:t>
      </w:r>
      <w:r w:rsidR="00D81553">
        <w:rPr>
          <w:rFonts w:eastAsia="Arial Unicode MS" w:hAnsi="Times New Roman" w:ascii="Times New Roman"/>
          <w:sz w:val="24"/>
          <w:szCs w:val="24"/>
        </w:rPr>
        <w:t>Vlatko Šalinović iz Vrgorca</w:t>
      </w:r>
      <w:r>
        <w:rPr>
          <w:rFonts w:eastAsia="Arial Unicode MS" w:hAnsi="Times New Roman" w:ascii="Times New Roman"/>
          <w:sz w:val="24"/>
          <w:szCs w:val="24"/>
        </w:rPr>
        <w:t xml:space="preserve"> prijavu tražbine </w:t>
      </w:r>
      <w:r w:rsidR="00D81553">
        <w:rPr>
          <w:rFonts w:eastAsia="Arial Unicode MS" w:hAnsi="Times New Roman" w:ascii="Times New Roman"/>
          <w:sz w:val="24"/>
          <w:szCs w:val="24"/>
        </w:rPr>
        <w:t>podnio</w:t>
      </w:r>
      <w:r>
        <w:rPr>
          <w:rFonts w:eastAsia="Arial Unicode MS" w:hAnsi="Times New Roman" w:ascii="Times New Roman"/>
          <w:sz w:val="24"/>
          <w:szCs w:val="24"/>
        </w:rPr>
        <w:t xml:space="preserve"> stečajnoj upraviteljici Ivanki Sušić, preporučeno putem pošte, dana </w:t>
      </w:r>
      <w:r w:rsidR="00D81553">
        <w:rPr>
          <w:rFonts w:eastAsia="Arial Unicode MS" w:hAnsi="Times New Roman" w:ascii="Times New Roman"/>
          <w:sz w:val="24"/>
          <w:szCs w:val="24"/>
        </w:rPr>
        <w:t>9</w:t>
      </w:r>
      <w:r>
        <w:rPr>
          <w:rFonts w:eastAsia="Arial Unicode MS" w:hAnsi="Times New Roman" w:ascii="Times New Roman"/>
          <w:sz w:val="24"/>
          <w:szCs w:val="24"/>
        </w:rPr>
        <w:t xml:space="preserve">. </w:t>
      </w:r>
      <w:r w:rsidR="00D81553">
        <w:rPr>
          <w:rFonts w:eastAsia="Arial Unicode MS" w:hAnsi="Times New Roman" w:ascii="Times New Roman"/>
          <w:sz w:val="24"/>
          <w:szCs w:val="24"/>
        </w:rPr>
        <w:t>prosinca</w:t>
      </w:r>
      <w:r>
        <w:rPr>
          <w:rFonts w:eastAsia="Arial Unicode MS" w:hAnsi="Times New Roman" w:ascii="Times New Roman"/>
          <w:sz w:val="24"/>
          <w:szCs w:val="24"/>
        </w:rPr>
        <w:t xml:space="preserve"> 2016. god., to je samim time očito da je ta prijava tražbine nepravovremeno podnesena obzirom da je ista podnesena nakon proteka roka od tri mjeseca od održavanja prvog ispitnog ročišta, a radi čega je tu prijavu tražbine trebalo odbaciti kao nepravovremenu. </w:t>
      </w:r>
    </w:p>
    <w:p w:rsidRDefault="004E3212" w:rsidP="004E3212" w:rsidR="004E3212">
      <w:pPr>
        <w:ind w:firstLine="708"/>
        <w:jc w:val="both"/>
        <w:rPr>
          <w:rFonts w:eastAsia="Arial Unicode MS" w:hAnsi="Times New Roman" w:ascii="Times New Roman"/>
          <w:sz w:val="24"/>
          <w:szCs w:val="24"/>
        </w:rPr>
      </w:pPr>
    </w:p>
    <w:p w:rsidRDefault="004E3212" w:rsidP="004E3212" w:rsidR="007A4984" w:rsidRPr="007A4984">
      <w:pPr>
        <w:ind w:firstLine="708"/>
        <w:jc w:val="both"/>
        <w:rPr>
          <w:rFonts w:eastAsia="Arial Unicode MS" w:hAnsi="Times New Roman" w:ascii="Times New Roman"/>
          <w:sz w:val="24"/>
          <w:szCs w:val="24"/>
        </w:rPr>
      </w:pPr>
      <w:r>
        <w:rPr>
          <w:rFonts w:eastAsia="Arial Unicode MS" w:hAnsi="Times New Roman" w:ascii="Times New Roman"/>
          <w:sz w:val="24"/>
          <w:szCs w:val="24"/>
        </w:rPr>
        <w:t>Radi navedenog, a sukladno odredbama čl. 176. st. 4. i 5. SZ-a, odlučeno je kao u izreci ovog rješenja.</w:t>
      </w:r>
    </w:p>
    <w:p w:rsidRDefault="007A4984" w:rsidP="007A4984" w:rsidR="007A4984" w:rsidRPr="00FE566D">
      <w:pPr>
        <w:jc w:val="both"/>
        <w:rPr>
          <w:rFonts w:eastAsia="Arial Unicode MS" w:hAnsi="Times New Roman" w:ascii="Times New Roman"/>
          <w:sz w:val="16"/>
          <w:szCs w:val="16"/>
        </w:rPr>
      </w:pPr>
    </w:p>
    <w:p w:rsidRDefault="007A4984" w:rsidP="007A4984" w:rsidR="007A4984" w:rsidRPr="007A4984">
      <w:pPr>
        <w:jc w:val="center"/>
        <w:rPr>
          <w:rFonts w:eastAsia="Arial Unicode MS" w:hAnsi="Times New Roman" w:ascii="Times New Roman"/>
          <w:sz w:val="24"/>
          <w:szCs w:val="24"/>
        </w:rPr>
      </w:pPr>
      <w:r w:rsidRPr="007A4984">
        <w:rPr>
          <w:rFonts w:eastAsia="Arial Unicode MS" w:hAnsi="Times New Roman" w:ascii="Times New Roman"/>
          <w:sz w:val="24"/>
          <w:szCs w:val="24"/>
        </w:rPr>
        <w:t xml:space="preserve">U Splitu, </w:t>
      </w:r>
      <w:r w:rsidR="00D81553">
        <w:rPr>
          <w:rFonts w:eastAsia="Arial Unicode MS" w:hAnsi="Times New Roman" w:ascii="Times New Roman"/>
          <w:sz w:val="24"/>
          <w:szCs w:val="24"/>
        </w:rPr>
        <w:t>27</w:t>
      </w:r>
      <w:r w:rsidR="004E3212">
        <w:rPr>
          <w:rFonts w:eastAsia="Arial Unicode MS" w:hAnsi="Times New Roman" w:ascii="Times New Roman"/>
          <w:sz w:val="24"/>
          <w:szCs w:val="24"/>
        </w:rPr>
        <w:t xml:space="preserve">. </w:t>
      </w:r>
      <w:r w:rsidR="00D81553">
        <w:rPr>
          <w:rFonts w:eastAsia="Arial Unicode MS" w:hAnsi="Times New Roman" w:ascii="Times New Roman"/>
          <w:sz w:val="24"/>
          <w:szCs w:val="24"/>
        </w:rPr>
        <w:t>prosinca</w:t>
      </w:r>
      <w:r w:rsidR="004E3212">
        <w:rPr>
          <w:rFonts w:eastAsia="Arial Unicode MS" w:hAnsi="Times New Roman" w:ascii="Times New Roman"/>
          <w:sz w:val="24"/>
          <w:szCs w:val="24"/>
        </w:rPr>
        <w:t xml:space="preserve"> 2016</w:t>
      </w:r>
      <w:r w:rsidRPr="007A4984">
        <w:rPr>
          <w:rFonts w:eastAsia="Arial Unicode MS" w:hAnsi="Times New Roman" w:ascii="Times New Roman"/>
          <w:sz w:val="24"/>
          <w:szCs w:val="24"/>
        </w:rPr>
        <w:t>. godine.</w:t>
      </w:r>
    </w:p>
    <w:p w:rsidRDefault="007A4984" w:rsidP="004E3212" w:rsidR="007A4984" w:rsidRPr="00FE566D">
      <w:pPr>
        <w:jc w:val="center"/>
        <w:rPr>
          <w:rFonts w:eastAsia="Arial Unicode MS" w:hAnsi="Times New Roman" w:ascii="Times New Roman"/>
          <w:sz w:val="16"/>
          <w:szCs w:val="16"/>
        </w:rPr>
      </w:pPr>
      <w:r w:rsidRPr="00FE566D">
        <w:rPr>
          <w:rFonts w:eastAsia="Arial Unicode MS" w:hAnsi="Times New Roman" w:ascii="Times New Roman"/>
          <w:sz w:val="16"/>
          <w:szCs w:val="16"/>
        </w:rPr>
        <w:t xml:space="preserve"> </w:t>
      </w:r>
    </w:p>
    <w:p w:rsidRDefault="007A4984" w:rsidP="007A4984" w:rsidR="007A4984" w:rsidRPr="007A4984">
      <w:pPr>
        <w:ind w:left="7788"/>
        <w:rPr>
          <w:rFonts w:eastAsia="Arial Unicode MS" w:hAnsi="Times New Roman" w:ascii="Times New Roman"/>
          <w:sz w:val="24"/>
          <w:szCs w:val="24"/>
        </w:rPr>
      </w:pPr>
      <w:r w:rsidRPr="007A4984">
        <w:rPr>
          <w:rFonts w:eastAsia="Arial Unicode MS" w:hAnsi="Times New Roman" w:ascii="Times New Roman"/>
          <w:sz w:val="24"/>
          <w:szCs w:val="24"/>
        </w:rPr>
        <w:t xml:space="preserve">S U D A C </w:t>
      </w:r>
    </w:p>
    <w:p w:rsidRDefault="007A4984" w:rsidP="007A4984" w:rsidR="007A4984" w:rsidRPr="007A4984">
      <w:pPr>
        <w:ind w:left="7788"/>
        <w:rPr>
          <w:rFonts w:eastAsia="Arial Unicode MS" w:hAnsi="Times New Roman" w:ascii="Times New Roman"/>
          <w:sz w:val="28"/>
          <w:szCs w:val="28"/>
        </w:rPr>
      </w:pPr>
    </w:p>
    <w:p w:rsidRDefault="007A4984" w:rsidP="007A4984" w:rsidR="007A4984" w:rsidRPr="007A4984">
      <w:pPr>
        <w:ind w:left="7788"/>
        <w:rPr>
          <w:rFonts w:eastAsia="Arial Unicode MS" w:hAnsi="Times New Roman" w:ascii="Times New Roman"/>
          <w:sz w:val="24"/>
          <w:szCs w:val="24"/>
        </w:rPr>
      </w:pPr>
      <w:r w:rsidRPr="007A4984">
        <w:rPr>
          <w:rFonts w:eastAsia="Arial Unicode MS" w:hAnsi="Times New Roman" w:ascii="Times New Roman"/>
          <w:sz w:val="24"/>
          <w:szCs w:val="24"/>
        </w:rPr>
        <w:t>Paško Ba</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i</w:t>
      </w:r>
      <w:r w:rsidRPr="007A4984">
        <w:rPr>
          <w:rFonts w:eastAsia="Arial Unicode MS" w:hAnsi="Times New Roman" w:ascii="Times New Roman" w:hint="eastAsia"/>
          <w:sz w:val="24"/>
          <w:szCs w:val="24"/>
        </w:rPr>
        <w:t>ć</w:t>
      </w:r>
    </w:p>
    <w:p w:rsidRDefault="007A4984" w:rsidP="00FE566D" w:rsidR="007A4984" w:rsidRPr="00FE566D">
      <w:pPr>
        <w:rPr>
          <w:rFonts w:eastAsia="Arial Unicode MS" w:hAnsi="Times New Roman" w:ascii="Times New Roman"/>
          <w:sz w:val="18"/>
          <w:szCs w:val="18"/>
        </w:rPr>
      </w:pPr>
    </w:p>
    <w:p w:rsidRDefault="00FE566D" w:rsidP="00FE566D" w:rsidR="00FE566D" w:rsidRPr="00FE566D">
      <w:pPr>
        <w:rPr>
          <w:rFonts w:eastAsia="Arial Unicode MS" w:hAnsi="Times New Roman" w:ascii="Times New Roman"/>
          <w:sz w:val="16"/>
          <w:szCs w:val="16"/>
        </w:rPr>
      </w:pP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 xml:space="preserve">POUKA O PRAVNOM LIJEKU: </w:t>
      </w: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Protiv ovog rješenja dopuštena je žalba Visokom trgova</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kom sudu Republike Hrvatske u Zagrebu</w:t>
      </w:r>
      <w:r w:rsidR="00FE566D">
        <w:rPr>
          <w:rFonts w:eastAsia="Arial Unicode MS" w:hAnsi="Times New Roman" w:ascii="Times New Roman"/>
          <w:sz w:val="24"/>
          <w:szCs w:val="24"/>
        </w:rPr>
        <w:t>, a pravo na žalbu protiv ovog rješenja ima podnositelj prijave čija je prijava tražbine odbačena. Žalba se podnos</w:t>
      </w:r>
      <w:r w:rsidRPr="007A4984">
        <w:rPr>
          <w:rFonts w:eastAsia="Arial Unicode MS" w:hAnsi="Times New Roman" w:ascii="Times New Roman"/>
          <w:sz w:val="24"/>
          <w:szCs w:val="24"/>
        </w:rPr>
        <w:t>i putem ovog suda, pismeno u tri primjerka</w:t>
      </w:r>
      <w:r w:rsidR="00FE566D">
        <w:rPr>
          <w:rFonts w:eastAsia="Arial Unicode MS" w:hAnsi="Times New Roman" w:ascii="Times New Roman"/>
          <w:sz w:val="24"/>
          <w:szCs w:val="24"/>
        </w:rPr>
        <w:t>,</w:t>
      </w:r>
      <w:r w:rsidRPr="007A4984">
        <w:rPr>
          <w:rFonts w:eastAsia="Arial Unicode MS" w:hAnsi="Times New Roman" w:ascii="Times New Roman"/>
          <w:sz w:val="24"/>
          <w:szCs w:val="24"/>
        </w:rPr>
        <w:t xml:space="preserve"> u roku od 8 dana od dostave ovog rješenja. </w:t>
      </w:r>
    </w:p>
    <w:p w:rsidRDefault="007A4984" w:rsidP="007A4984" w:rsidR="007A4984" w:rsidRPr="00FE566D">
      <w:pPr>
        <w:jc w:val="both"/>
        <w:rPr>
          <w:rFonts w:eastAsia="Arial Unicode MS" w:hAnsi="Times New Roman" w:ascii="Times New Roman"/>
          <w:sz w:val="22"/>
          <w:szCs w:val="22"/>
        </w:rPr>
      </w:pP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DNA:</w:t>
      </w: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w:t>
      </w:r>
      <w:r w:rsidRPr="007A4984">
        <w:rPr>
          <w:rFonts w:eastAsia="Arial Unicode MS" w:hAnsi="Times New Roman" w:ascii="Times New Roman"/>
          <w:sz w:val="24"/>
          <w:szCs w:val="24"/>
        </w:rPr>
        <w:tab/>
      </w:r>
      <w:r w:rsidR="00FE566D">
        <w:rPr>
          <w:rFonts w:eastAsia="Arial Unicode MS" w:hAnsi="Times New Roman" w:ascii="Times New Roman"/>
          <w:sz w:val="24"/>
          <w:szCs w:val="24"/>
        </w:rPr>
        <w:t xml:space="preserve">podnositelju prijave tražbine – vjerovniku </w:t>
      </w:r>
      <w:r w:rsidR="00D81553">
        <w:rPr>
          <w:rFonts w:eastAsia="Arial Unicode MS" w:hAnsi="Times New Roman" w:ascii="Times New Roman"/>
          <w:sz w:val="24"/>
          <w:szCs w:val="24"/>
        </w:rPr>
        <w:t>Vlatku Šalinoviću</w:t>
      </w:r>
      <w:r w:rsidR="00FE566D">
        <w:rPr>
          <w:rFonts w:eastAsia="Arial Unicode MS" w:hAnsi="Times New Roman" w:ascii="Times New Roman"/>
          <w:sz w:val="24"/>
          <w:szCs w:val="24"/>
        </w:rPr>
        <w:t xml:space="preserve"> </w:t>
      </w:r>
      <w:r w:rsidRPr="007A4984">
        <w:rPr>
          <w:rFonts w:eastAsia="Arial Unicode MS" w:hAnsi="Times New Roman" w:ascii="Times New Roman"/>
          <w:sz w:val="24"/>
          <w:szCs w:val="24"/>
        </w:rPr>
        <w:t xml:space="preserve"> </w:t>
      </w: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w:t>
      </w:r>
      <w:r w:rsidRPr="007A4984">
        <w:rPr>
          <w:rFonts w:eastAsia="Arial Unicode MS" w:hAnsi="Times New Roman" w:ascii="Times New Roman"/>
          <w:sz w:val="24"/>
          <w:szCs w:val="24"/>
        </w:rPr>
        <w:tab/>
      </w:r>
      <w:r w:rsidR="00FE566D">
        <w:rPr>
          <w:rFonts w:eastAsia="Arial Unicode MS" w:hAnsi="Times New Roman" w:ascii="Times New Roman"/>
          <w:sz w:val="24"/>
          <w:szCs w:val="24"/>
        </w:rPr>
        <w:t>stečajnoj upraviteljici Ivanki Sušić</w:t>
      </w: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w:t>
      </w:r>
      <w:r w:rsidRPr="007A4984">
        <w:rPr>
          <w:rFonts w:eastAsia="Arial Unicode MS" w:hAnsi="Times New Roman" w:ascii="Times New Roman"/>
          <w:sz w:val="24"/>
          <w:szCs w:val="24"/>
        </w:rPr>
        <w:tab/>
      </w:r>
      <w:r w:rsidR="00FE566D">
        <w:rPr>
          <w:rFonts w:eastAsia="Arial Unicode MS" w:hAnsi="Times New Roman" w:ascii="Times New Roman"/>
          <w:sz w:val="24"/>
          <w:szCs w:val="24"/>
        </w:rPr>
        <w:t>e-</w:t>
      </w:r>
      <w:r w:rsidR="00FE566D" w:rsidRPr="007A4984">
        <w:rPr>
          <w:rFonts w:eastAsia="Arial Unicode MS" w:hAnsi="Times New Roman" w:ascii="Times New Roman"/>
          <w:sz w:val="24"/>
          <w:szCs w:val="24"/>
        </w:rPr>
        <w:t xml:space="preserve">Oglasna </w:t>
      </w:r>
      <w:r w:rsidRPr="007A4984">
        <w:rPr>
          <w:rFonts w:eastAsia="Arial Unicode MS" w:hAnsi="Times New Roman" w:ascii="Times New Roman"/>
          <w:sz w:val="24"/>
          <w:szCs w:val="24"/>
        </w:rPr>
        <w:t>plo</w:t>
      </w:r>
      <w:r w:rsidRPr="007A4984">
        <w:rPr>
          <w:rFonts w:eastAsia="Arial Unicode MS" w:hAnsi="Times New Roman" w:ascii="Times New Roman" w:hint="eastAsia"/>
          <w:sz w:val="24"/>
          <w:szCs w:val="24"/>
        </w:rPr>
        <w:t>č</w:t>
      </w:r>
      <w:r w:rsidR="00FE566D">
        <w:rPr>
          <w:rFonts w:eastAsia="Arial Unicode MS" w:hAnsi="Times New Roman" w:ascii="Times New Roman"/>
          <w:sz w:val="24"/>
          <w:szCs w:val="24"/>
        </w:rPr>
        <w:t>a suda</w:t>
      </w:r>
    </w:p>
    <w:p w:rsidRDefault="007A4984" w:rsidP="008010B9" w:rsidR="008010B9" w:rsidRPr="00FE566D">
      <w:pPr>
        <w:jc w:val="both"/>
        <w:rPr>
          <w:rFonts w:eastAsia="Arial Unicode MS" w:hAnsi="Times New Roman" w:ascii="Times New Roman"/>
          <w:sz w:val="24"/>
          <w:szCs w:val="24"/>
        </w:rPr>
      </w:pPr>
      <w:r w:rsidRPr="007A4984">
        <w:rPr>
          <w:rFonts w:eastAsia="Arial Unicode MS" w:hAnsi="Times New Roman" w:ascii="Times New Roman"/>
          <w:sz w:val="24"/>
          <w:szCs w:val="24"/>
        </w:rPr>
        <w:t>-</w:t>
      </w:r>
      <w:r w:rsidRPr="007A4984">
        <w:rPr>
          <w:rFonts w:eastAsia="Arial Unicode MS" w:hAnsi="Times New Roman" w:ascii="Times New Roman"/>
          <w:sz w:val="24"/>
          <w:szCs w:val="24"/>
        </w:rPr>
        <w:tab/>
        <w:t>u spis</w:t>
      </w:r>
    </w:p>
    <w:sectPr w:rsidSect="00D81553" w:rsidR="008010B9" w:rsidRPr="00FE566D">
      <w:headerReference w:type="even" r:id="rId11"/>
      <w:headerReference w:type="default" r:id="rId12"/>
      <w:pgSz w:h="16838" w:w="11906"/>
      <w:pgMar w:gutter="0" w:footer="708" w:header="708" w:left="1417" w:bottom="1843" w:right="1417" w:top="10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1F2A" w:rsidP="009E7EC2" w:rsidR="00281F2A">
      <w:r>
        <w:separator/>
      </w:r>
    </w:p>
  </w:endnote>
  <w:endnote w:id="0" w:type="continuationSeparator">
    <w:p w:rsidRDefault="00281F2A" w:rsidP="009E7EC2" w:rsidR="00281F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1F2A" w:rsidP="009E7EC2" w:rsidR="00281F2A">
      <w:r>
        <w:separator/>
      </w:r>
    </w:p>
  </w:footnote>
  <w:footnote w:id="0" w:type="continuationSeparator">
    <w:p w:rsidRDefault="00281F2A" w:rsidP="009E7EC2" w:rsidR="00281F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F2A" w:rsidP="003A697B" w:rsidR="00281F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1F2A" w:rsidR="00281F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F2A" w:rsidP="003A697B" w:rsidR="00281F2A"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6506A9">
      <w:rPr>
        <w:rStyle w:val="Brojstranice"/>
        <w:rFonts w:hAnsi="Times New Roman" w:ascii="Times New Roman"/>
        <w:noProof/>
        <w:sz w:val="24"/>
        <w:szCs w:val="24"/>
      </w:rPr>
      <w:t>2</w:t>
    </w:r>
    <w:r w:rsidRPr="00587181">
      <w:rPr>
        <w:rStyle w:val="Brojstranice"/>
        <w:rFonts w:hAnsi="Times New Roman" w:ascii="Times New Roman"/>
        <w:sz w:val="24"/>
        <w:szCs w:val="24"/>
      </w:rPr>
      <w:fldChar w:fldCharType="end"/>
    </w:r>
  </w:p>
  <w:p w:rsidRDefault="00281F2A" w:rsidP="00587181" w:rsidR="00281F2A">
    <w:pPr>
      <w:pStyle w:val="Zaglavlje"/>
      <w:jc w:val="right"/>
      <w:rPr>
        <w:rFonts w:hAnsi="Times New Roman" w:ascii="Times New Roman"/>
        <w:sz w:val="24"/>
        <w:szCs w:val="24"/>
      </w:rPr>
    </w:pPr>
    <w:r>
      <w:rPr>
        <w:rFonts w:hAnsi="Times New Roman" w:ascii="Times New Roman"/>
        <w:sz w:val="24"/>
        <w:szCs w:val="24"/>
      </w:rPr>
      <w:t xml:space="preserve">      12. St-72/2015</w:t>
    </w:r>
  </w:p>
  <w:p w:rsidRDefault="00281F2A" w:rsidP="00587181" w:rsidR="00281F2A">
    <w:pPr>
      <w:pStyle w:val="Zaglavlje"/>
      <w:jc w:val="right"/>
      <w:rPr>
        <w:rFonts w:hAnsi="Times New Roman" w:ascii="Times New Roman"/>
        <w:sz w:val="24"/>
        <w:szCs w:val="24"/>
      </w:rPr>
    </w:pPr>
  </w:p>
  <w:p w:rsidRDefault="00281F2A" w:rsidP="00587181" w:rsidR="00281F2A" w:rsidRPr="009E7EC2">
    <w:pPr>
      <w:pStyle w:val="Zaglavlje"/>
      <w:jc w:val="right"/>
      <w:rPr>
        <w:rFonts w:hAnsi="Times New Roman" w:ascii="Times New Roman"/>
        <w:sz w:val="24"/>
        <w:szCs w:val="24"/>
      </w:rPr>
    </w:pPr>
    <w:r w:rsidRPr="009E7EC2">
      <w:rPr>
        <w:rFonts w:hAnsi="Times New Roman" w:ascii="Times New Roman"/>
        <w:sz w:val="24"/>
        <w:szCs w:val="24"/>
      </w:rPr>
      <w:t xml:space="preserve">                                     </w:t>
    </w:r>
  </w:p>
  <w:p w:rsidRDefault="00281F2A" w:rsidR="00281F2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4"/>
  </w:num>
  <w:num w:numId="7">
    <w:abstractNumId w:val="10"/>
  </w:num>
  <w:num w:numId="8">
    <w:abstractNumId w:val="17"/>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5"/>
  </w:num>
  <w:num w:numId="1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583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43A"/>
    <w:rsid w:val="00005184"/>
    <w:rsid w:val="00007007"/>
    <w:rsid w:val="00025438"/>
    <w:rsid w:val="000256BD"/>
    <w:rsid w:val="000262BA"/>
    <w:rsid w:val="0002784A"/>
    <w:rsid w:val="00033482"/>
    <w:rsid w:val="00034DE2"/>
    <w:rsid w:val="00040E2E"/>
    <w:rsid w:val="0004299A"/>
    <w:rsid w:val="0005054C"/>
    <w:rsid w:val="00051A24"/>
    <w:rsid w:val="00060958"/>
    <w:rsid w:val="00063085"/>
    <w:rsid w:val="00064D8B"/>
    <w:rsid w:val="00065DC0"/>
    <w:rsid w:val="000666DB"/>
    <w:rsid w:val="00071551"/>
    <w:rsid w:val="00071F5F"/>
    <w:rsid w:val="000821ED"/>
    <w:rsid w:val="0008674F"/>
    <w:rsid w:val="0009549A"/>
    <w:rsid w:val="000967E4"/>
    <w:rsid w:val="000B19B8"/>
    <w:rsid w:val="000C25C3"/>
    <w:rsid w:val="000C2C3C"/>
    <w:rsid w:val="000C4976"/>
    <w:rsid w:val="000D108A"/>
    <w:rsid w:val="000D6440"/>
    <w:rsid w:val="000D769F"/>
    <w:rsid w:val="000E0664"/>
    <w:rsid w:val="000E514C"/>
    <w:rsid w:val="000F57EE"/>
    <w:rsid w:val="00100413"/>
    <w:rsid w:val="0010074C"/>
    <w:rsid w:val="00106949"/>
    <w:rsid w:val="0010736B"/>
    <w:rsid w:val="0011207C"/>
    <w:rsid w:val="0011505F"/>
    <w:rsid w:val="00115DF3"/>
    <w:rsid w:val="00121292"/>
    <w:rsid w:val="001240AB"/>
    <w:rsid w:val="00130268"/>
    <w:rsid w:val="00131637"/>
    <w:rsid w:val="00131752"/>
    <w:rsid w:val="001324F3"/>
    <w:rsid w:val="0014032E"/>
    <w:rsid w:val="00147181"/>
    <w:rsid w:val="00147C84"/>
    <w:rsid w:val="001549A1"/>
    <w:rsid w:val="00160DF6"/>
    <w:rsid w:val="00165DFA"/>
    <w:rsid w:val="001713C2"/>
    <w:rsid w:val="0017422F"/>
    <w:rsid w:val="001758D4"/>
    <w:rsid w:val="001762B3"/>
    <w:rsid w:val="00176CA4"/>
    <w:rsid w:val="0017748D"/>
    <w:rsid w:val="00181AF2"/>
    <w:rsid w:val="00187057"/>
    <w:rsid w:val="001939F8"/>
    <w:rsid w:val="001A2551"/>
    <w:rsid w:val="001A2A4E"/>
    <w:rsid w:val="001A4FD4"/>
    <w:rsid w:val="001C057B"/>
    <w:rsid w:val="001C06C5"/>
    <w:rsid w:val="001C17FB"/>
    <w:rsid w:val="001C5FA1"/>
    <w:rsid w:val="001D19B5"/>
    <w:rsid w:val="001D2808"/>
    <w:rsid w:val="001D4887"/>
    <w:rsid w:val="001D5C4A"/>
    <w:rsid w:val="001D6B42"/>
    <w:rsid w:val="001E1520"/>
    <w:rsid w:val="001E4437"/>
    <w:rsid w:val="001E5EA3"/>
    <w:rsid w:val="001F5654"/>
    <w:rsid w:val="00200E29"/>
    <w:rsid w:val="00207794"/>
    <w:rsid w:val="00211A93"/>
    <w:rsid w:val="0021467A"/>
    <w:rsid w:val="00217DD3"/>
    <w:rsid w:val="00221E7A"/>
    <w:rsid w:val="00224E7D"/>
    <w:rsid w:val="00225862"/>
    <w:rsid w:val="002312BA"/>
    <w:rsid w:val="00232EBD"/>
    <w:rsid w:val="00234531"/>
    <w:rsid w:val="002349E0"/>
    <w:rsid w:val="00235AE7"/>
    <w:rsid w:val="00237A3C"/>
    <w:rsid w:val="002412CF"/>
    <w:rsid w:val="00244540"/>
    <w:rsid w:val="00247B33"/>
    <w:rsid w:val="00252BC3"/>
    <w:rsid w:val="002625EE"/>
    <w:rsid w:val="002626F2"/>
    <w:rsid w:val="002643A5"/>
    <w:rsid w:val="00264B6C"/>
    <w:rsid w:val="002661C5"/>
    <w:rsid w:val="002702A4"/>
    <w:rsid w:val="002763B2"/>
    <w:rsid w:val="00277776"/>
    <w:rsid w:val="00280E0B"/>
    <w:rsid w:val="00281F2A"/>
    <w:rsid w:val="00283ED3"/>
    <w:rsid w:val="00287B17"/>
    <w:rsid w:val="00290EDE"/>
    <w:rsid w:val="00293FA1"/>
    <w:rsid w:val="002A0374"/>
    <w:rsid w:val="002A0B41"/>
    <w:rsid w:val="002A2351"/>
    <w:rsid w:val="002A2D2A"/>
    <w:rsid w:val="002A3E3A"/>
    <w:rsid w:val="002A4497"/>
    <w:rsid w:val="002B52D0"/>
    <w:rsid w:val="002C11EE"/>
    <w:rsid w:val="002C43F9"/>
    <w:rsid w:val="002D212A"/>
    <w:rsid w:val="002D73FF"/>
    <w:rsid w:val="002E0A85"/>
    <w:rsid w:val="002E1EFE"/>
    <w:rsid w:val="002E2CD9"/>
    <w:rsid w:val="002F2F29"/>
    <w:rsid w:val="002F4D40"/>
    <w:rsid w:val="002F6EB8"/>
    <w:rsid w:val="00301526"/>
    <w:rsid w:val="00306A8D"/>
    <w:rsid w:val="0031033B"/>
    <w:rsid w:val="003124FF"/>
    <w:rsid w:val="00323E42"/>
    <w:rsid w:val="0032593A"/>
    <w:rsid w:val="003278E4"/>
    <w:rsid w:val="003311B2"/>
    <w:rsid w:val="00333289"/>
    <w:rsid w:val="00335A7D"/>
    <w:rsid w:val="00341F75"/>
    <w:rsid w:val="00343E39"/>
    <w:rsid w:val="0035414D"/>
    <w:rsid w:val="003620D0"/>
    <w:rsid w:val="00367DD5"/>
    <w:rsid w:val="00370E1F"/>
    <w:rsid w:val="0037103F"/>
    <w:rsid w:val="00373D86"/>
    <w:rsid w:val="00375F03"/>
    <w:rsid w:val="003769C4"/>
    <w:rsid w:val="0038230F"/>
    <w:rsid w:val="00386D85"/>
    <w:rsid w:val="003A697B"/>
    <w:rsid w:val="003B10D6"/>
    <w:rsid w:val="003C225A"/>
    <w:rsid w:val="003C5AA0"/>
    <w:rsid w:val="003C5D97"/>
    <w:rsid w:val="003C6493"/>
    <w:rsid w:val="003C796A"/>
    <w:rsid w:val="003D0CFF"/>
    <w:rsid w:val="003E1107"/>
    <w:rsid w:val="003E1CD4"/>
    <w:rsid w:val="003E251E"/>
    <w:rsid w:val="003E2FF8"/>
    <w:rsid w:val="00403C06"/>
    <w:rsid w:val="0040716B"/>
    <w:rsid w:val="00414B81"/>
    <w:rsid w:val="0043068B"/>
    <w:rsid w:val="00432D7B"/>
    <w:rsid w:val="00433E3A"/>
    <w:rsid w:val="0044350E"/>
    <w:rsid w:val="00443B8A"/>
    <w:rsid w:val="004532F9"/>
    <w:rsid w:val="00454838"/>
    <w:rsid w:val="00471337"/>
    <w:rsid w:val="0047197B"/>
    <w:rsid w:val="00471C57"/>
    <w:rsid w:val="0049251F"/>
    <w:rsid w:val="004A0D31"/>
    <w:rsid w:val="004A123B"/>
    <w:rsid w:val="004C2345"/>
    <w:rsid w:val="004C5497"/>
    <w:rsid w:val="004D2950"/>
    <w:rsid w:val="004E3212"/>
    <w:rsid w:val="004E4E0D"/>
    <w:rsid w:val="004F4D67"/>
    <w:rsid w:val="00517131"/>
    <w:rsid w:val="0052236B"/>
    <w:rsid w:val="005261F6"/>
    <w:rsid w:val="00532AAD"/>
    <w:rsid w:val="00536CAD"/>
    <w:rsid w:val="00544596"/>
    <w:rsid w:val="005513D6"/>
    <w:rsid w:val="00574AD8"/>
    <w:rsid w:val="00575668"/>
    <w:rsid w:val="00577FD0"/>
    <w:rsid w:val="00587181"/>
    <w:rsid w:val="00591A30"/>
    <w:rsid w:val="005942D7"/>
    <w:rsid w:val="005A3252"/>
    <w:rsid w:val="005B018C"/>
    <w:rsid w:val="005B0AB4"/>
    <w:rsid w:val="005B63D0"/>
    <w:rsid w:val="005C063E"/>
    <w:rsid w:val="005C0A91"/>
    <w:rsid w:val="005C3964"/>
    <w:rsid w:val="005C588F"/>
    <w:rsid w:val="005C5A4E"/>
    <w:rsid w:val="005C6115"/>
    <w:rsid w:val="005C796F"/>
    <w:rsid w:val="005D21D0"/>
    <w:rsid w:val="005D33E9"/>
    <w:rsid w:val="005D5556"/>
    <w:rsid w:val="005E156B"/>
    <w:rsid w:val="005E292C"/>
    <w:rsid w:val="005E3051"/>
    <w:rsid w:val="005E309E"/>
    <w:rsid w:val="005E669C"/>
    <w:rsid w:val="005E769C"/>
    <w:rsid w:val="005F13A6"/>
    <w:rsid w:val="005F3783"/>
    <w:rsid w:val="00602B6A"/>
    <w:rsid w:val="0060374D"/>
    <w:rsid w:val="00613736"/>
    <w:rsid w:val="00616832"/>
    <w:rsid w:val="00617625"/>
    <w:rsid w:val="006302EE"/>
    <w:rsid w:val="00631C34"/>
    <w:rsid w:val="006320E9"/>
    <w:rsid w:val="006360CA"/>
    <w:rsid w:val="00645792"/>
    <w:rsid w:val="006506A9"/>
    <w:rsid w:val="006661EE"/>
    <w:rsid w:val="00667595"/>
    <w:rsid w:val="00667C9C"/>
    <w:rsid w:val="0067151D"/>
    <w:rsid w:val="006848F3"/>
    <w:rsid w:val="006854CD"/>
    <w:rsid w:val="006938D6"/>
    <w:rsid w:val="00696C1C"/>
    <w:rsid w:val="006A05AE"/>
    <w:rsid w:val="006A3FF8"/>
    <w:rsid w:val="006A6704"/>
    <w:rsid w:val="006B23E2"/>
    <w:rsid w:val="006C2A7C"/>
    <w:rsid w:val="006C551A"/>
    <w:rsid w:val="006E33DF"/>
    <w:rsid w:val="006E49D7"/>
    <w:rsid w:val="006E4A27"/>
    <w:rsid w:val="006E4DEE"/>
    <w:rsid w:val="006F364D"/>
    <w:rsid w:val="00707E6F"/>
    <w:rsid w:val="00712375"/>
    <w:rsid w:val="00717319"/>
    <w:rsid w:val="007248B8"/>
    <w:rsid w:val="00725728"/>
    <w:rsid w:val="00733AC4"/>
    <w:rsid w:val="0074074C"/>
    <w:rsid w:val="00743D17"/>
    <w:rsid w:val="00746B21"/>
    <w:rsid w:val="007608A6"/>
    <w:rsid w:val="0076166F"/>
    <w:rsid w:val="00763F8C"/>
    <w:rsid w:val="00767F78"/>
    <w:rsid w:val="00772043"/>
    <w:rsid w:val="007725FF"/>
    <w:rsid w:val="0077638B"/>
    <w:rsid w:val="00782512"/>
    <w:rsid w:val="007830EE"/>
    <w:rsid w:val="00791467"/>
    <w:rsid w:val="00794628"/>
    <w:rsid w:val="007A44C2"/>
    <w:rsid w:val="007A4984"/>
    <w:rsid w:val="007A6BC4"/>
    <w:rsid w:val="007B08C0"/>
    <w:rsid w:val="007B322F"/>
    <w:rsid w:val="007B5064"/>
    <w:rsid w:val="007C3FC5"/>
    <w:rsid w:val="007C485C"/>
    <w:rsid w:val="007C5E93"/>
    <w:rsid w:val="007C69E2"/>
    <w:rsid w:val="007E4E7A"/>
    <w:rsid w:val="007E61EC"/>
    <w:rsid w:val="007E7F67"/>
    <w:rsid w:val="007F20C8"/>
    <w:rsid w:val="007F6015"/>
    <w:rsid w:val="008010B9"/>
    <w:rsid w:val="00805F76"/>
    <w:rsid w:val="00806C21"/>
    <w:rsid w:val="00816A3F"/>
    <w:rsid w:val="0081749E"/>
    <w:rsid w:val="008223D2"/>
    <w:rsid w:val="00825A58"/>
    <w:rsid w:val="00831A0B"/>
    <w:rsid w:val="00833B6F"/>
    <w:rsid w:val="0084334C"/>
    <w:rsid w:val="00847054"/>
    <w:rsid w:val="00850737"/>
    <w:rsid w:val="00853C03"/>
    <w:rsid w:val="008639E5"/>
    <w:rsid w:val="0086429D"/>
    <w:rsid w:val="00864375"/>
    <w:rsid w:val="00867498"/>
    <w:rsid w:val="00867847"/>
    <w:rsid w:val="008839AA"/>
    <w:rsid w:val="00891B86"/>
    <w:rsid w:val="0089240F"/>
    <w:rsid w:val="0089511D"/>
    <w:rsid w:val="008A0D18"/>
    <w:rsid w:val="008A5A5D"/>
    <w:rsid w:val="008A5C66"/>
    <w:rsid w:val="008A625D"/>
    <w:rsid w:val="008A6857"/>
    <w:rsid w:val="008A73E8"/>
    <w:rsid w:val="008B0A55"/>
    <w:rsid w:val="008B63AF"/>
    <w:rsid w:val="008B678E"/>
    <w:rsid w:val="008C005E"/>
    <w:rsid w:val="008C37F7"/>
    <w:rsid w:val="008C4A42"/>
    <w:rsid w:val="008C7DFE"/>
    <w:rsid w:val="008D2F9A"/>
    <w:rsid w:val="008E15FF"/>
    <w:rsid w:val="008E1FF0"/>
    <w:rsid w:val="008E700A"/>
    <w:rsid w:val="008F2B21"/>
    <w:rsid w:val="008F669C"/>
    <w:rsid w:val="009040F6"/>
    <w:rsid w:val="00916A0E"/>
    <w:rsid w:val="00916C42"/>
    <w:rsid w:val="00925A8E"/>
    <w:rsid w:val="0092770C"/>
    <w:rsid w:val="00931AFA"/>
    <w:rsid w:val="009327EC"/>
    <w:rsid w:val="009346CD"/>
    <w:rsid w:val="00934D92"/>
    <w:rsid w:val="009355A4"/>
    <w:rsid w:val="0093581C"/>
    <w:rsid w:val="00940F7B"/>
    <w:rsid w:val="00942D1B"/>
    <w:rsid w:val="00943CC2"/>
    <w:rsid w:val="00951838"/>
    <w:rsid w:val="0095313F"/>
    <w:rsid w:val="00955B22"/>
    <w:rsid w:val="00962C6E"/>
    <w:rsid w:val="00964308"/>
    <w:rsid w:val="00966797"/>
    <w:rsid w:val="00972465"/>
    <w:rsid w:val="0097295F"/>
    <w:rsid w:val="00977902"/>
    <w:rsid w:val="00984BFA"/>
    <w:rsid w:val="00990BC9"/>
    <w:rsid w:val="00991CFD"/>
    <w:rsid w:val="0099334B"/>
    <w:rsid w:val="00997D28"/>
    <w:rsid w:val="009A0E43"/>
    <w:rsid w:val="009A6C15"/>
    <w:rsid w:val="009B0511"/>
    <w:rsid w:val="009B3CB3"/>
    <w:rsid w:val="009C3CFB"/>
    <w:rsid w:val="009C3FD7"/>
    <w:rsid w:val="009C626B"/>
    <w:rsid w:val="009C695A"/>
    <w:rsid w:val="009D5129"/>
    <w:rsid w:val="009E3CC2"/>
    <w:rsid w:val="009E4E1A"/>
    <w:rsid w:val="009E7EC2"/>
    <w:rsid w:val="009F3195"/>
    <w:rsid w:val="00A01258"/>
    <w:rsid w:val="00A1520C"/>
    <w:rsid w:val="00A25512"/>
    <w:rsid w:val="00A31551"/>
    <w:rsid w:val="00A319A3"/>
    <w:rsid w:val="00A33DAF"/>
    <w:rsid w:val="00A3676A"/>
    <w:rsid w:val="00A43262"/>
    <w:rsid w:val="00A53B65"/>
    <w:rsid w:val="00A53C37"/>
    <w:rsid w:val="00A5556D"/>
    <w:rsid w:val="00A5597B"/>
    <w:rsid w:val="00A56531"/>
    <w:rsid w:val="00A65FC6"/>
    <w:rsid w:val="00A72D96"/>
    <w:rsid w:val="00A73CE3"/>
    <w:rsid w:val="00A73D07"/>
    <w:rsid w:val="00A84605"/>
    <w:rsid w:val="00A85C44"/>
    <w:rsid w:val="00A93177"/>
    <w:rsid w:val="00A953C2"/>
    <w:rsid w:val="00AA5D95"/>
    <w:rsid w:val="00AB5E7C"/>
    <w:rsid w:val="00AC2286"/>
    <w:rsid w:val="00AC2531"/>
    <w:rsid w:val="00AC2E37"/>
    <w:rsid w:val="00AC4208"/>
    <w:rsid w:val="00AC6295"/>
    <w:rsid w:val="00AC7D48"/>
    <w:rsid w:val="00AD3612"/>
    <w:rsid w:val="00AD38C6"/>
    <w:rsid w:val="00AD560E"/>
    <w:rsid w:val="00AD6B13"/>
    <w:rsid w:val="00AE3D57"/>
    <w:rsid w:val="00AF2A6E"/>
    <w:rsid w:val="00AF7117"/>
    <w:rsid w:val="00B0709D"/>
    <w:rsid w:val="00B106D0"/>
    <w:rsid w:val="00B13369"/>
    <w:rsid w:val="00B134DA"/>
    <w:rsid w:val="00B3040C"/>
    <w:rsid w:val="00B363C6"/>
    <w:rsid w:val="00B42345"/>
    <w:rsid w:val="00B47237"/>
    <w:rsid w:val="00B52B7C"/>
    <w:rsid w:val="00B76361"/>
    <w:rsid w:val="00B81AC0"/>
    <w:rsid w:val="00B91C99"/>
    <w:rsid w:val="00B924D5"/>
    <w:rsid w:val="00B9422E"/>
    <w:rsid w:val="00B95675"/>
    <w:rsid w:val="00BA718E"/>
    <w:rsid w:val="00BB0D0B"/>
    <w:rsid w:val="00BB13D2"/>
    <w:rsid w:val="00BB23D7"/>
    <w:rsid w:val="00BB5D68"/>
    <w:rsid w:val="00BB6780"/>
    <w:rsid w:val="00BD69A9"/>
    <w:rsid w:val="00BD7656"/>
    <w:rsid w:val="00BE38E4"/>
    <w:rsid w:val="00BE6F3F"/>
    <w:rsid w:val="00BE73AD"/>
    <w:rsid w:val="00C00CA1"/>
    <w:rsid w:val="00C10112"/>
    <w:rsid w:val="00C10D67"/>
    <w:rsid w:val="00C10E50"/>
    <w:rsid w:val="00C12481"/>
    <w:rsid w:val="00C21202"/>
    <w:rsid w:val="00C3132F"/>
    <w:rsid w:val="00C32DE7"/>
    <w:rsid w:val="00C377D7"/>
    <w:rsid w:val="00C40F70"/>
    <w:rsid w:val="00C51EAE"/>
    <w:rsid w:val="00C55D33"/>
    <w:rsid w:val="00C563CD"/>
    <w:rsid w:val="00C57333"/>
    <w:rsid w:val="00C5799D"/>
    <w:rsid w:val="00C57B5F"/>
    <w:rsid w:val="00C63178"/>
    <w:rsid w:val="00C71771"/>
    <w:rsid w:val="00C73722"/>
    <w:rsid w:val="00C766D6"/>
    <w:rsid w:val="00C769D0"/>
    <w:rsid w:val="00C81434"/>
    <w:rsid w:val="00C86CC2"/>
    <w:rsid w:val="00C927F5"/>
    <w:rsid w:val="00CA68BA"/>
    <w:rsid w:val="00CB120C"/>
    <w:rsid w:val="00CB65A4"/>
    <w:rsid w:val="00CB6E20"/>
    <w:rsid w:val="00CD44D2"/>
    <w:rsid w:val="00CD6994"/>
    <w:rsid w:val="00CE1B37"/>
    <w:rsid w:val="00CE4D6A"/>
    <w:rsid w:val="00CE58EF"/>
    <w:rsid w:val="00CF0C94"/>
    <w:rsid w:val="00CF327F"/>
    <w:rsid w:val="00CF7461"/>
    <w:rsid w:val="00D04C60"/>
    <w:rsid w:val="00D10966"/>
    <w:rsid w:val="00D12317"/>
    <w:rsid w:val="00D12AAD"/>
    <w:rsid w:val="00D16D89"/>
    <w:rsid w:val="00D24C55"/>
    <w:rsid w:val="00D34BDC"/>
    <w:rsid w:val="00D35DC0"/>
    <w:rsid w:val="00D543D7"/>
    <w:rsid w:val="00D55E6E"/>
    <w:rsid w:val="00D653D7"/>
    <w:rsid w:val="00D67460"/>
    <w:rsid w:val="00D70D99"/>
    <w:rsid w:val="00D72E08"/>
    <w:rsid w:val="00D72FBB"/>
    <w:rsid w:val="00D74F77"/>
    <w:rsid w:val="00D81553"/>
    <w:rsid w:val="00D828AF"/>
    <w:rsid w:val="00D84069"/>
    <w:rsid w:val="00D93DD5"/>
    <w:rsid w:val="00D949EA"/>
    <w:rsid w:val="00DA0FEE"/>
    <w:rsid w:val="00DB44DE"/>
    <w:rsid w:val="00DB5383"/>
    <w:rsid w:val="00DB561F"/>
    <w:rsid w:val="00DB72D1"/>
    <w:rsid w:val="00DC001E"/>
    <w:rsid w:val="00DC7853"/>
    <w:rsid w:val="00DD6F37"/>
    <w:rsid w:val="00DE51CA"/>
    <w:rsid w:val="00DF1A1E"/>
    <w:rsid w:val="00DF2001"/>
    <w:rsid w:val="00E03602"/>
    <w:rsid w:val="00E03EFC"/>
    <w:rsid w:val="00E05279"/>
    <w:rsid w:val="00E054FD"/>
    <w:rsid w:val="00E05736"/>
    <w:rsid w:val="00E075F2"/>
    <w:rsid w:val="00E10F7C"/>
    <w:rsid w:val="00E137E6"/>
    <w:rsid w:val="00E13859"/>
    <w:rsid w:val="00E150F1"/>
    <w:rsid w:val="00E16F17"/>
    <w:rsid w:val="00E319B9"/>
    <w:rsid w:val="00E43F3C"/>
    <w:rsid w:val="00E44FBA"/>
    <w:rsid w:val="00E5187B"/>
    <w:rsid w:val="00E51AE1"/>
    <w:rsid w:val="00E56DD9"/>
    <w:rsid w:val="00E61EC7"/>
    <w:rsid w:val="00E668F5"/>
    <w:rsid w:val="00E735D6"/>
    <w:rsid w:val="00E80C87"/>
    <w:rsid w:val="00E8712A"/>
    <w:rsid w:val="00E931E3"/>
    <w:rsid w:val="00E945FD"/>
    <w:rsid w:val="00EB167D"/>
    <w:rsid w:val="00EB799C"/>
    <w:rsid w:val="00EC16CA"/>
    <w:rsid w:val="00EC3F58"/>
    <w:rsid w:val="00EC4018"/>
    <w:rsid w:val="00EC7260"/>
    <w:rsid w:val="00EC79A8"/>
    <w:rsid w:val="00ED234A"/>
    <w:rsid w:val="00ED720E"/>
    <w:rsid w:val="00EE3368"/>
    <w:rsid w:val="00EE73A3"/>
    <w:rsid w:val="00EF095C"/>
    <w:rsid w:val="00EF121B"/>
    <w:rsid w:val="00EF2DCE"/>
    <w:rsid w:val="00F01D6C"/>
    <w:rsid w:val="00F13D59"/>
    <w:rsid w:val="00F1742E"/>
    <w:rsid w:val="00F2218D"/>
    <w:rsid w:val="00F22833"/>
    <w:rsid w:val="00F30552"/>
    <w:rsid w:val="00F408A9"/>
    <w:rsid w:val="00F4104E"/>
    <w:rsid w:val="00F45FF6"/>
    <w:rsid w:val="00F51895"/>
    <w:rsid w:val="00F56D3C"/>
    <w:rsid w:val="00F61356"/>
    <w:rsid w:val="00F613A5"/>
    <w:rsid w:val="00F621E6"/>
    <w:rsid w:val="00F6714D"/>
    <w:rsid w:val="00F703F3"/>
    <w:rsid w:val="00F7244A"/>
    <w:rsid w:val="00F72DA3"/>
    <w:rsid w:val="00F82267"/>
    <w:rsid w:val="00F834CB"/>
    <w:rsid w:val="00F84847"/>
    <w:rsid w:val="00F93E19"/>
    <w:rsid w:val="00FA2377"/>
    <w:rsid w:val="00FA3841"/>
    <w:rsid w:val="00FA4218"/>
    <w:rsid w:val="00FA6993"/>
    <w:rsid w:val="00FA6AE9"/>
    <w:rsid w:val="00FB2795"/>
    <w:rsid w:val="00FB4E2B"/>
    <w:rsid w:val="00FC2A92"/>
    <w:rsid w:val="00FC6953"/>
    <w:rsid w:val="00FD2942"/>
    <w:rsid w:val="00FD54CF"/>
    <w:rsid w:val="00FD5764"/>
    <w:rsid w:val="00FD6C7B"/>
    <w:rsid w:val="00FE0514"/>
    <w:rsid w:val="00FE4EB5"/>
    <w:rsid w:val="00FE56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83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6506A9"/>
    <w:rPr>
      <w:color w:val="808080"/>
      <w:bdr w:space="0" w:sz="0" w:color="auto" w:val="none"/>
      <w:shd w:fill="auto" w:color="auto" w:val="clear"/>
    </w:rPr>
  </w:style>
  <w:style w:customStyle="true" w:styleId="eSPISCCParagraphDefaultFont" w:type="character">
    <w:name w:val="eSPIS_CC_Paragraph Default Font"/>
    <w:basedOn w:val="Zadanifontodlomka"/>
    <w:rsid w:val="006506A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506A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506A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506A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6506A9"/>
    <w:rPr>
      <w:color w:val="808080"/>
      <w:bdr w:color="auto" w:space="0" w:sz="0" w:val="none"/>
      <w:shd w:color="auto" w:fill="auto" w:val="clear"/>
    </w:rPr>
  </w:style>
  <w:style w:customStyle="1" w:styleId="eSPISCCParagraphDefaultFont" w:type="character">
    <w:name w:val="eSPIS_CC_Paragraph Default Font"/>
    <w:basedOn w:val="Zadanifontodlomka"/>
    <w:rsid w:val="006506A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506A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506A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506A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4D18F8-04B4-4805-BCE4-3F936E2673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704</properties:Words>
  <properties:Characters>3759</properties:Characters>
  <properties:Lines>97</properties:Lines>
  <properties:Paragraphs>31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2016-12-23T11:20:00Z</dcterms:created>
  <dc:creator>wsadmin</dc:creator>
  <cp:lastModifiedBy>Paško Bačić</cp:lastModifiedBy>
  <cp:lastPrinted>2016-12-23T11:24:00Z</cp:lastPrinted>
  <dcterms:modified xmlns:xsi="http://www.w3.org/2001/XMLSchema-instance" xsi:type="dcterms:W3CDTF">2016-12-27T09:27:00Z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