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fdae" w14:paraId="bbffdae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C523AC">
        <w:rPr>
          <w:rFonts w:hAnsi="Book Antiqua" w:ascii="Book Antiqua"/>
          <w:b/>
          <w:sz w:val="20"/>
          <w:lang w:val="hr-HR"/>
        </w:rPr>
        <w:t>682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C228F1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C523AC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>STALNA SLUŽBA DUBROVNIK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C523AC" w:rsidR="00C523AC" w:rsidRPr="006F3550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Pr="006F3550">
        <w:rPr>
          <w:rFonts w:hAnsi="Book Antiqua" w:ascii="Book Antiqua"/>
          <w:sz w:val="20"/>
          <w:lang w:val="hr-HR"/>
        </w:rPr>
        <w:t xml:space="preserve">Trgovački sud u </w:t>
      </w:r>
      <w:r w:rsidR="005360AB" w:rsidRPr="006F3550">
        <w:rPr>
          <w:rFonts w:hAnsi="Book Antiqua" w:ascii="Book Antiqua"/>
          <w:sz w:val="20"/>
          <w:lang w:val="hr-HR"/>
        </w:rPr>
        <w:t>Splitu, Stalna služba u Dubrovniku</w:t>
      </w:r>
      <w:r w:rsidR="00013EEA" w:rsidRPr="006F3550">
        <w:rPr>
          <w:rFonts w:hAnsi="Book Antiqua" w:ascii="Book Antiqua"/>
          <w:sz w:val="20"/>
          <w:lang w:val="hr-HR"/>
        </w:rPr>
        <w:t xml:space="preserve">, po </w:t>
      </w:r>
      <w:r w:rsidR="00C523AC" w:rsidRPr="006F3550">
        <w:rPr>
          <w:rFonts w:hAnsi="Book Antiqua" w:ascii="Book Antiqua"/>
          <w:sz w:val="20"/>
          <w:lang w:val="hr-HR"/>
        </w:rPr>
        <w:t xml:space="preserve">stečajnom </w:t>
      </w:r>
      <w:r w:rsidR="00013EEA" w:rsidRPr="006F3550">
        <w:rPr>
          <w:rFonts w:hAnsi="Book Antiqua" w:ascii="Book Antiqua"/>
          <w:sz w:val="20"/>
          <w:lang w:val="hr-HR"/>
        </w:rPr>
        <w:t>su</w:t>
      </w:r>
      <w:r w:rsidR="009D5ACB" w:rsidRPr="006F3550">
        <w:rPr>
          <w:rFonts w:hAnsi="Book Antiqua" w:ascii="Book Antiqua"/>
          <w:sz w:val="20"/>
          <w:lang w:val="hr-HR"/>
        </w:rPr>
        <w:t xml:space="preserve">cu tog suda </w:t>
      </w:r>
      <w:r w:rsidR="00317610" w:rsidRPr="006F3550">
        <w:rPr>
          <w:rFonts w:hAnsi="Book Antiqua" w:ascii="Book Antiqua"/>
          <w:sz w:val="20"/>
          <w:lang w:val="hr-HR"/>
        </w:rPr>
        <w:t>Katarini Franković</w:t>
      </w:r>
      <w:r w:rsidR="00CD6AFE" w:rsidRPr="006F3550">
        <w:rPr>
          <w:rFonts w:hAnsi="Book Antiqua" w:ascii="Book Antiqua"/>
          <w:sz w:val="20"/>
          <w:lang w:val="hr-HR"/>
        </w:rPr>
        <w:t xml:space="preserve">, </w:t>
      </w:r>
      <w:r w:rsidR="009D5ACB" w:rsidRPr="006F3550">
        <w:rPr>
          <w:rFonts w:hAnsi="Book Antiqua" w:ascii="Book Antiqua"/>
          <w:sz w:val="20"/>
          <w:lang w:val="hr-HR"/>
        </w:rPr>
        <w:t>kao sucu</w:t>
      </w:r>
      <w:r w:rsidR="00C523AC" w:rsidRPr="006F3550">
        <w:rPr>
          <w:rFonts w:hAnsi="Book Antiqua" w:ascii="Book Antiqua"/>
          <w:sz w:val="20"/>
          <w:lang w:val="hr-HR"/>
        </w:rPr>
        <w:t xml:space="preserve"> pojedincu</w:t>
      </w:r>
      <w:r w:rsidR="009D5ACB" w:rsidRPr="006F3550">
        <w:rPr>
          <w:rFonts w:hAnsi="Book Antiqua" w:ascii="Book Antiqua"/>
          <w:sz w:val="20"/>
          <w:lang w:val="hr-HR"/>
        </w:rPr>
        <w:t xml:space="preserve">, </w:t>
      </w:r>
      <w:r w:rsidR="00317610" w:rsidRPr="006F3550">
        <w:rPr>
          <w:rFonts w:hAnsi="Book Antiqua" w:ascii="Book Antiqua"/>
          <w:sz w:val="20"/>
          <w:lang w:val="hr-HR"/>
        </w:rPr>
        <w:t xml:space="preserve">odlučujući o </w:t>
      </w:r>
      <w:r w:rsidR="00C523AC" w:rsidRPr="006F3550">
        <w:rPr>
          <w:rFonts w:hAnsi="Book Antiqua" w:ascii="Book Antiqua"/>
          <w:sz w:val="20"/>
          <w:lang w:val="hr-HR"/>
        </w:rPr>
        <w:t>zahtjevu</w:t>
      </w:r>
      <w:r w:rsidR="00317610" w:rsidRPr="006F3550">
        <w:rPr>
          <w:rFonts w:hAnsi="Book Antiqua" w:ascii="Book Antiqua"/>
          <w:sz w:val="20"/>
          <w:lang w:val="hr-HR"/>
        </w:rPr>
        <w:t xml:space="preserve"> </w:t>
      </w:r>
      <w:r w:rsidR="008A0B14" w:rsidRPr="006F3550">
        <w:rPr>
          <w:rFonts w:hAnsi="Book Antiqua" w:ascii="Book Antiqua"/>
          <w:sz w:val="20"/>
          <w:lang w:val="hr-HR"/>
        </w:rPr>
        <w:t>Financijska agencija,</w:t>
      </w:r>
      <w:r w:rsidR="0071646D" w:rsidRPr="006F3550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6F3550">
        <w:rPr>
          <w:rFonts w:hAnsi="Book Antiqua" w:ascii="Book Antiqua"/>
          <w:sz w:val="20"/>
          <w:lang w:val="hr-HR"/>
        </w:rPr>
        <w:t>,</w:t>
      </w:r>
      <w:r w:rsidR="00DF3C36" w:rsidRPr="006F3550">
        <w:rPr>
          <w:rFonts w:hAnsi="Book Antiqua" w:ascii="Book Antiqua"/>
          <w:sz w:val="20"/>
          <w:lang w:val="hr-HR"/>
        </w:rPr>
        <w:t xml:space="preserve"> Podružnica Dubrovnik, Vukovarska 2,</w:t>
      </w:r>
      <w:r w:rsidR="0071646D" w:rsidRPr="006F3550">
        <w:rPr>
          <w:rFonts w:hAnsi="Book Antiqua" w:ascii="Book Antiqua"/>
          <w:sz w:val="20"/>
          <w:lang w:val="hr-HR"/>
        </w:rPr>
        <w:t xml:space="preserve"> za provedbom</w:t>
      </w:r>
      <w:r w:rsidR="00317610" w:rsidRPr="006F3550">
        <w:rPr>
          <w:rFonts w:hAnsi="Book Antiqua" w:ascii="Book Antiqua"/>
          <w:sz w:val="20"/>
          <w:lang w:val="hr-HR"/>
        </w:rPr>
        <w:t xml:space="preserve"> </w:t>
      </w:r>
      <w:r w:rsidR="0071646D" w:rsidRPr="006F3550">
        <w:rPr>
          <w:rFonts w:hAnsi="Book Antiqua" w:ascii="Book Antiqua"/>
          <w:sz w:val="20"/>
          <w:lang w:val="hr-HR"/>
        </w:rPr>
        <w:t xml:space="preserve">skraćenog </w:t>
      </w:r>
      <w:r w:rsidR="00317610" w:rsidRPr="006F3550">
        <w:rPr>
          <w:rFonts w:hAnsi="Book Antiqua" w:ascii="Book Antiqua"/>
          <w:sz w:val="20"/>
          <w:lang w:val="hr-HR"/>
        </w:rPr>
        <w:t xml:space="preserve">stečajnog postupka nad dužnikom </w:t>
      </w:r>
      <w:r w:rsidR="00C523AC" w:rsidRPr="006F3550">
        <w:rPr>
          <w:rFonts w:hAnsi="Book Antiqua" w:ascii="Book Antiqua"/>
          <w:sz w:val="20"/>
          <w:lang w:val="hr-HR"/>
        </w:rPr>
        <w:t xml:space="preserve">PLETER d.o.o. za obradu kamena, trgovinu, turizam i usluge, Nova Mokošica, Između Dolaca 4, OIB: </w:t>
      </w:r>
      <w:r w:rsidR="006F3550" w:rsidRPr="006F3550">
        <w:rPr>
          <w:rFonts w:hAnsi="Book Antiqua" w:ascii="Book Antiqua"/>
          <w:sz w:val="20"/>
          <w:lang w:val="hr-HR"/>
        </w:rPr>
        <w:t>15975140479</w:t>
      </w:r>
      <w:r w:rsidR="00C523AC" w:rsidRPr="006F3550">
        <w:rPr>
          <w:rFonts w:hAnsi="Book Antiqua" w:ascii="Book Antiqua"/>
          <w:sz w:val="20"/>
          <w:lang w:val="hr-HR"/>
        </w:rPr>
        <w:t>,  temelje</w:t>
      </w:r>
      <w:r w:rsidR="006F3550" w:rsidRPr="006F3550">
        <w:rPr>
          <w:rFonts w:hAnsi="Book Antiqua" w:ascii="Book Antiqua"/>
          <w:sz w:val="20"/>
          <w:lang w:val="hr-HR"/>
        </w:rPr>
        <w:t>m čl. 430.  Stečajnog zakona (Narodne novine broj</w:t>
      </w:r>
      <w:r w:rsidR="00C523AC" w:rsidRPr="006F3550">
        <w:rPr>
          <w:rFonts w:hAnsi="Book Antiqua" w:ascii="Book Antiqua"/>
          <w:sz w:val="20"/>
          <w:lang w:val="hr-HR"/>
        </w:rPr>
        <w:t xml:space="preserve"> 71/15, </w:t>
      </w:r>
      <w:r w:rsidR="006F3550" w:rsidRPr="006F3550">
        <w:rPr>
          <w:rFonts w:hAnsi="Book Antiqua" w:ascii="Book Antiqua"/>
          <w:sz w:val="20"/>
          <w:lang w:val="hr-HR"/>
        </w:rPr>
        <w:t>u daljnjem</w:t>
      </w:r>
      <w:r w:rsidR="00C523AC" w:rsidRPr="006F3550">
        <w:rPr>
          <w:rFonts w:hAnsi="Book Antiqua" w:ascii="Book Antiqua"/>
          <w:sz w:val="20"/>
          <w:lang w:val="hr-HR"/>
        </w:rPr>
        <w:t xml:space="preserve"> tekstu</w:t>
      </w:r>
      <w:r w:rsidR="006F3550" w:rsidRPr="006F3550">
        <w:rPr>
          <w:rFonts w:hAnsi="Book Antiqua" w:ascii="Book Antiqua"/>
          <w:sz w:val="20"/>
          <w:lang w:val="hr-HR"/>
        </w:rPr>
        <w:t>:</w:t>
      </w:r>
      <w:r w:rsidR="00C523AC" w:rsidRPr="006F3550">
        <w:rPr>
          <w:rFonts w:hAnsi="Book Antiqua" w:ascii="Book Antiqua"/>
          <w:sz w:val="20"/>
          <w:lang w:val="hr-HR"/>
        </w:rPr>
        <w:t xml:space="preserve"> SZ), dana </w:t>
      </w:r>
      <w:r w:rsidR="006F3550" w:rsidRPr="006F3550">
        <w:rPr>
          <w:rFonts w:hAnsi="Book Antiqua" w:ascii="Book Antiqua"/>
          <w:sz w:val="20"/>
          <w:lang w:val="hr-HR"/>
        </w:rPr>
        <w:t>10</w:t>
      </w:r>
      <w:r w:rsidR="00C523AC" w:rsidRPr="006F3550">
        <w:rPr>
          <w:rFonts w:hAnsi="Book Antiqua" w:ascii="Book Antiqua"/>
          <w:sz w:val="20"/>
          <w:lang w:val="hr-HR"/>
        </w:rPr>
        <w:t xml:space="preserve">. prosinca 2015. godine, objavljuje </w:t>
      </w:r>
    </w:p>
    <w:p w:rsidRDefault="00C523AC" w:rsidP="00C523AC" w:rsidR="00C523AC" w:rsidRPr="00C523AC">
      <w:pPr>
        <w:rPr>
          <w:rFonts w:hAnsi="Book Antiqua" w:ascii="Book Antiqua"/>
          <w:b/>
          <w:sz w:val="20"/>
          <w:lang w:val="hr-HR"/>
        </w:rPr>
      </w:pPr>
    </w:p>
    <w:p w:rsidRDefault="00C523AC" w:rsidP="00C523AC" w:rsidR="00C523AC" w:rsidRPr="00C523AC">
      <w:pPr>
        <w:rPr>
          <w:rFonts w:hAnsi="Book Antiqua" w:ascii="Book Antiqua"/>
          <w:b/>
          <w:sz w:val="20"/>
          <w:lang w:val="hr-HR"/>
        </w:rPr>
      </w:pPr>
    </w:p>
    <w:p w:rsidRDefault="00C523AC" w:rsidP="006F3550" w:rsidR="00C523AC" w:rsidRPr="00C523AC">
      <w:pPr>
        <w:jc w:val="center"/>
        <w:rPr>
          <w:rFonts w:hAnsi="Book Antiqua" w:ascii="Book Antiqua"/>
          <w:b/>
          <w:sz w:val="20"/>
          <w:lang w:val="hr-HR"/>
        </w:rPr>
      </w:pPr>
      <w:r w:rsidRPr="00C523AC">
        <w:rPr>
          <w:rFonts w:hAnsi="Book Antiqua" w:ascii="Book Antiqua"/>
          <w:b/>
          <w:sz w:val="20"/>
          <w:lang w:val="hr-HR"/>
        </w:rPr>
        <w:t>O G L A S</w:t>
      </w:r>
    </w:p>
    <w:p w:rsidRDefault="00C523AC" w:rsidP="00C523AC" w:rsidR="00C523AC" w:rsidRPr="00C523AC">
      <w:pPr>
        <w:rPr>
          <w:rFonts w:hAnsi="Book Antiqua" w:ascii="Book Antiqua"/>
          <w:b/>
          <w:sz w:val="20"/>
          <w:lang w:val="hr-HR"/>
        </w:rPr>
      </w:pPr>
    </w:p>
    <w:p w:rsidRDefault="00C523AC" w:rsidP="00C523AC" w:rsidR="00C523AC" w:rsidRPr="00C523AC">
      <w:pPr>
        <w:rPr>
          <w:rFonts w:hAnsi="Book Antiqua" w:ascii="Book Antiqua"/>
          <w:b/>
          <w:sz w:val="20"/>
          <w:lang w:val="hr-HR"/>
        </w:rPr>
      </w:pP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  <w:r w:rsidRPr="00C523AC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sz w:val="20"/>
          <w:lang w:val="hr-HR"/>
        </w:rPr>
        <w:t xml:space="preserve">za dužnika </w:t>
      </w:r>
      <w:r w:rsidR="006F3550" w:rsidRPr="006F3550">
        <w:rPr>
          <w:rFonts w:hAnsi="Book Antiqua" w:ascii="Book Antiqua"/>
          <w:sz w:val="20"/>
          <w:lang w:val="hr-HR"/>
        </w:rPr>
        <w:t>PLETER d.o.o. za obradu kamena, trgovinu, turizam i usluge, Nova Mokošica, Između Dolaca 4, OIB: 15975140479</w:t>
      </w:r>
      <w:r w:rsidRPr="006F3550">
        <w:rPr>
          <w:rFonts w:hAnsi="Book Antiqua" w:ascii="Book Antiqua"/>
          <w:sz w:val="20"/>
          <w:lang w:val="hr-HR"/>
        </w:rPr>
        <w:t>,</w:t>
      </w: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  <w:r w:rsidRPr="006F3550">
        <w:rPr>
          <w:rFonts w:hAnsi="Book Antiqua" w:ascii="Book Antiqua"/>
          <w:sz w:val="20"/>
          <w:lang w:val="hr-HR"/>
        </w:rPr>
        <w:t>-</w:t>
      </w:r>
      <w:r w:rsidRPr="006F3550">
        <w:rPr>
          <w:rFonts w:hAnsi="Book Antiqua" w:ascii="Book Antiqua"/>
          <w:sz w:val="20"/>
          <w:lang w:val="hr-HR"/>
        </w:rPr>
        <w:tab/>
        <w:t xml:space="preserve">u zahtjevu za provedbu skraćenog postupka </w:t>
      </w:r>
      <w:r w:rsidR="006F3550" w:rsidRPr="006F3550">
        <w:rPr>
          <w:rFonts w:hAnsi="Book Antiqua" w:ascii="Book Antiqua"/>
          <w:sz w:val="20"/>
          <w:lang w:val="hr-HR"/>
        </w:rPr>
        <w:t xml:space="preserve">Financijska agencija, Regionalni centar Split </w:t>
      </w:r>
      <w:r w:rsidRPr="006F3550">
        <w:rPr>
          <w:rFonts w:hAnsi="Book Antiqua" w:ascii="Book Antiqua"/>
          <w:sz w:val="20"/>
          <w:lang w:val="hr-HR"/>
        </w:rPr>
        <w:t xml:space="preserve">navodi da na dan 1. rujna 2015. godine dužniku u očevidniku redoslijeda osnova za plaćanje ima evidentirane neizvršene osnove za plaćanje u ukupnom iznosu od </w:t>
      </w:r>
      <w:r w:rsidR="006F3550" w:rsidRPr="006F3550">
        <w:rPr>
          <w:rFonts w:hAnsi="Book Antiqua" w:ascii="Book Antiqua"/>
          <w:sz w:val="20"/>
          <w:lang w:val="hr-HR"/>
        </w:rPr>
        <w:t>220.819,42</w:t>
      </w:r>
      <w:r w:rsidRPr="006F3550">
        <w:rPr>
          <w:rFonts w:hAnsi="Book Antiqua" w:ascii="Book Antiqua"/>
          <w:sz w:val="20"/>
          <w:lang w:val="hr-HR"/>
        </w:rPr>
        <w:t xml:space="preserve"> kuna, pa se </w:t>
      </w: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  <w:r w:rsidRPr="006F3550">
        <w:rPr>
          <w:rFonts w:hAnsi="Book Antiqua" w:ascii="Book Antiqua"/>
          <w:sz w:val="20"/>
          <w:lang w:val="hr-HR"/>
        </w:rPr>
        <w:t>-</w:t>
      </w:r>
      <w:r w:rsidRPr="006F3550">
        <w:rPr>
          <w:rFonts w:hAnsi="Book Antiqua" w:ascii="Book Antiqua"/>
          <w:sz w:val="20"/>
          <w:lang w:val="hr-HR"/>
        </w:rPr>
        <w:tab/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  <w:r w:rsidRPr="006F3550">
        <w:rPr>
          <w:rFonts w:hAnsi="Book Antiqua" w:ascii="Book Antiqua"/>
          <w:sz w:val="20"/>
          <w:lang w:val="hr-HR"/>
        </w:rPr>
        <w:t>-</w:t>
      </w:r>
      <w:r w:rsidRPr="006F3550">
        <w:rPr>
          <w:rFonts w:hAnsi="Book Antiqua" w:ascii="Book Antiqua"/>
          <w:sz w:val="20"/>
          <w:lang w:val="hr-HR"/>
        </w:rPr>
        <w:tab/>
        <w:t>pozivaju vjerovnici da najkasnije u roku od 45 dana od objave oglasa pozivom na gornji poslovni broj predlože otvaranje stečajnoga postupka;</w:t>
      </w: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  <w:r w:rsidRPr="006F3550">
        <w:rPr>
          <w:rFonts w:hAnsi="Book Antiqua" w:ascii="Book Antiqua"/>
          <w:sz w:val="20"/>
          <w:lang w:val="hr-HR"/>
        </w:rPr>
        <w:t>uz UPOZORENJE da:</w:t>
      </w: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  <w:r w:rsidRPr="006F3550">
        <w:rPr>
          <w:rFonts w:hAnsi="Book Antiqua" w:ascii="Book Antiqua"/>
          <w:sz w:val="20"/>
          <w:lang w:val="hr-HR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</w:p>
    <w:p w:rsidRDefault="006F3550" w:rsidP="006F3550" w:rsidR="006F3550" w:rsidRPr="006F3550">
      <w:pPr>
        <w:jc w:val="center"/>
        <w:rPr>
          <w:rFonts w:hAnsi="Book Antiqua" w:ascii="Book Antiqua"/>
          <w:b/>
          <w:sz w:val="20"/>
          <w:lang w:val="hr-HR"/>
        </w:rPr>
      </w:pPr>
      <w:r w:rsidRPr="006F3550">
        <w:rPr>
          <w:rFonts w:hAnsi="Book Antiqua" w:ascii="Book Antiqua"/>
          <w:b/>
          <w:sz w:val="20"/>
          <w:lang w:val="hr-HR"/>
        </w:rPr>
        <w:t xml:space="preserve">U Dubrovniku, </w:t>
      </w:r>
      <w:r>
        <w:rPr>
          <w:rFonts w:hAnsi="Book Antiqua" w:ascii="Book Antiqua"/>
          <w:b/>
          <w:sz w:val="20"/>
          <w:lang w:val="hr-HR"/>
        </w:rPr>
        <w:t>10</w:t>
      </w:r>
      <w:r w:rsidRPr="006F3550">
        <w:rPr>
          <w:rFonts w:hAnsi="Book Antiqua" w:ascii="Book Antiqua"/>
          <w:b/>
          <w:sz w:val="20"/>
          <w:lang w:val="hr-HR"/>
        </w:rPr>
        <w:t>. prosinca  2015. godine</w:t>
      </w:r>
    </w:p>
    <w:p w:rsidRDefault="006F3550" w:rsidP="006F3550" w:rsidR="006F3550" w:rsidRPr="006F3550">
      <w:pPr>
        <w:rPr>
          <w:rFonts w:hAnsi="Book Antiqua" w:ascii="Book Antiqua"/>
          <w:b/>
          <w:sz w:val="20"/>
          <w:lang w:val="hr-HR"/>
        </w:rPr>
      </w:pPr>
    </w:p>
    <w:p w:rsidRDefault="006F3550" w:rsidP="006F3550" w:rsidR="006F3550" w:rsidRPr="006F3550">
      <w:pPr>
        <w:rPr>
          <w:rFonts w:hAnsi="Book Antiqua" w:ascii="Book Antiqua"/>
          <w:b/>
          <w:sz w:val="20"/>
          <w:lang w:val="hr-HR"/>
        </w:rPr>
      </w:pPr>
      <w:r w:rsidRPr="006F3550">
        <w:rPr>
          <w:rFonts w:hAnsi="Book Antiqua" w:ascii="Book Antiqua"/>
          <w:b/>
          <w:sz w:val="20"/>
          <w:lang w:val="hr-HR"/>
        </w:rPr>
        <w:t xml:space="preserve"> </w:t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  <w:t>Stečajni sudac:</w:t>
      </w:r>
    </w:p>
    <w:p w:rsidRDefault="006F3550" w:rsidP="006F3550" w:rsidR="006F3550" w:rsidRPr="006F3550">
      <w:pPr>
        <w:rPr>
          <w:rFonts w:hAnsi="Book Antiqua" w:ascii="Book Antiqua"/>
          <w:b/>
          <w:sz w:val="20"/>
          <w:lang w:val="hr-HR"/>
        </w:rPr>
      </w:pPr>
      <w:r w:rsidRPr="006F3550">
        <w:rPr>
          <w:rFonts w:hAnsi="Book Antiqua" w:ascii="Book Antiqua"/>
          <w:b/>
          <w:sz w:val="20"/>
          <w:lang w:val="hr-HR"/>
        </w:rPr>
        <w:tab/>
      </w:r>
    </w:p>
    <w:p w:rsidRDefault="006F3550" w:rsidP="006F3550" w:rsidR="006F3550" w:rsidRPr="006F3550">
      <w:pPr>
        <w:rPr>
          <w:rFonts w:hAnsi="Book Antiqua" w:ascii="Book Antiqua"/>
          <w:b/>
          <w:sz w:val="20"/>
          <w:lang w:val="hr-HR"/>
        </w:rPr>
      </w:pP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</w:r>
      <w:r w:rsidRPr="006F3550">
        <w:rPr>
          <w:rFonts w:hAnsi="Book Antiqua" w:ascii="Book Antiqua"/>
          <w:b/>
          <w:sz w:val="20"/>
          <w:lang w:val="hr-HR"/>
        </w:rPr>
        <w:tab/>
        <w:t xml:space="preserve">Katarina Franković </w:t>
      </w:r>
    </w:p>
    <w:p w:rsidRDefault="00C523AC" w:rsidP="00C523AC" w:rsidR="00C523AC" w:rsidRPr="00C523AC">
      <w:pPr>
        <w:rPr>
          <w:rFonts w:hAnsi="Book Antiqua" w:ascii="Book Antiqua"/>
          <w:b/>
          <w:sz w:val="20"/>
          <w:lang w:val="hr-HR"/>
        </w:rPr>
      </w:pPr>
    </w:p>
    <w:p w:rsidRDefault="00C523AC" w:rsidP="00C523AC" w:rsidR="00C523AC" w:rsidRPr="00C523AC">
      <w:pPr>
        <w:rPr>
          <w:rFonts w:hAnsi="Book Antiqua" w:ascii="Book Antiqua"/>
          <w:b/>
          <w:sz w:val="20"/>
          <w:lang w:val="hr-HR"/>
        </w:rPr>
      </w:pPr>
      <w:r w:rsidRPr="00C523AC">
        <w:rPr>
          <w:rFonts w:hAnsi="Book Antiqua" w:ascii="Book Antiqua"/>
          <w:b/>
          <w:sz w:val="20"/>
          <w:lang w:val="hr-HR"/>
        </w:rPr>
        <w:t>DN-a:</w:t>
      </w:r>
    </w:p>
    <w:p w:rsidRDefault="00C523AC" w:rsidP="00C523AC" w:rsidR="00C523AC" w:rsidRPr="006F3550">
      <w:pPr>
        <w:rPr>
          <w:rFonts w:hAnsi="Book Antiqua" w:ascii="Book Antiqua"/>
          <w:sz w:val="20"/>
          <w:lang w:val="hr-HR"/>
        </w:rPr>
      </w:pPr>
      <w:r w:rsidRPr="006F3550">
        <w:rPr>
          <w:rFonts w:hAnsi="Book Antiqua" w:ascii="Book Antiqua"/>
          <w:sz w:val="20"/>
          <w:lang w:val="hr-HR"/>
        </w:rPr>
        <w:t>-</w:t>
      </w:r>
      <w:r w:rsidRPr="006F3550">
        <w:rPr>
          <w:rFonts w:hAnsi="Book Antiqua" w:ascii="Book Antiqua"/>
          <w:sz w:val="20"/>
          <w:lang w:val="hr-HR"/>
        </w:rPr>
        <w:tab/>
        <w:t>e-oglasna ploča suda.</w:t>
      </w:r>
    </w:p>
    <w:p w:rsidRDefault="00C523AC" w:rsidP="00C523AC" w:rsidR="00C523AC" w:rsidRPr="00C523AC">
      <w:pPr>
        <w:rPr>
          <w:rFonts w:hAnsi="Book Antiqua" w:ascii="Book Antiqua"/>
          <w:b/>
          <w:sz w:val="20"/>
          <w:lang w:val="hr-HR"/>
        </w:rPr>
      </w:pPr>
    </w:p>
    <w:p w:rsidRDefault="00E23197" w:rsidP="00292935" w:rsidR="00E23197" w:rsidRPr="00292935">
      <w:pPr>
        <w:rPr>
          <w:rFonts w:hAnsi="Book Antiqua" w:ascii="Book Antiqua"/>
          <w:b/>
          <w:sz w:val="20"/>
          <w:lang w:val="hr-HR"/>
        </w:rPr>
      </w:pP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6F3550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DF3C36">
      <w:rPr>
        <w:rFonts w:hAnsi="Book Antiqua" w:ascii="Book Antiqua"/>
        <w:b/>
        <w:sz w:val="22"/>
        <w:szCs w:val="22"/>
        <w:lang w:val="hr-HR"/>
      </w:rPr>
      <w:t>5</w:t>
    </w:r>
    <w:r w:rsidR="00C9642E">
      <w:rPr>
        <w:rFonts w:hAnsi="Book Antiqua" w:ascii="Book Antiqua"/>
        <w:b/>
        <w:sz w:val="22"/>
        <w:szCs w:val="22"/>
        <w:lang w:val="hr-HR"/>
      </w:rPr>
      <w:t>18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14BF9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B762F"/>
    <w:rsid w:val="006F3550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523AC"/>
    <w:rsid w:val="00C9642E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BF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BF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BF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BF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BF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BF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PLETER d.o.o. za obradu kamena, trgovinu, turizam i usluge</izvorni_sadrzaj>
    <derivirana_varijabla naziv="DomainObject.Predmet.ProtustrankaFormated_1">  PLETER d.o.o. za obradu kamena, trgovinu, turizam i usluge</derivirana_varijabla>
  </DomainObject.Predmet.ProtustrankaFormated>
  <DomainObject.Predmet.ProtustrankaFormatedOIB>
    <izvorni_sadrzaj>  PLETER d.o.o. za obradu kamena, trgovinu, turizam i usluge, OIB 15975140479</izvorni_sadrzaj>
    <derivirana_varijabla naziv="DomainObject.Predmet.ProtustrankaFormatedOIB_1">  PLETER d.o.o. za obradu kamena, trgovinu, turizam i usluge, OIB 15975140479</derivirana_varijabla>
  </DomainObject.Predmet.ProtustrankaFormatedOIB>
  <DomainObject.Predmet.ProtustrankaFormatedWithAdress>
    <izvorni_sadrzaj> PLETER d.o.o. za obradu kamena, trgovinu, turizam i usluge, Između Dolaca 4, 20236 Nova Mokošica</izvorni_sadrzaj>
    <derivirana_varijabla naziv="DomainObject.Predmet.ProtustrankaFormatedWithAdress_1"> PLETER d.o.o. za obradu kamena, trgovinu, turizam i usluge, Između Dolaca 4, 20236 Nova Mokošica</derivirana_varijabla>
  </DomainObject.Predmet.ProtustrankaFormatedWithAdress>
  <DomainObject.Predmet.ProtustrankaFormatedWithAdressOIB>
    <izvorni_sadrzaj> PLETER d.o.o. za obradu kamena, trgovinu, turizam i usluge, OIB 15975140479, Između Dolaca 4, 20236 Nova Mokošica</izvorni_sadrzaj>
    <derivirana_varijabla naziv="DomainObject.Predmet.ProtustrankaFormatedWithAdressOIB_1"> PLETER d.o.o. za obradu kamena, trgovinu, turizam i usluge, OIB 15975140479, Između Dolaca 4, 20236 Nova Mokošica</derivirana_varijabla>
  </DomainObject.Predmet.ProtustrankaFormatedWithAdressOIB>
  <DomainObject.Predmet.ProtustrankaWithAdress>
    <izvorni_sadrzaj>PLETER d.o.o. za obradu kamena, trgovinu, turizam i usluge Između Dolaca 4, 20236 Nova Mokošica</izvorni_sadrzaj>
    <derivirana_varijabla naziv="DomainObject.Predmet.ProtustrankaWithAdress_1">PLETER d.o.o. za obradu kamena, trgovinu, turizam i usluge Između Dolaca 4, 20236 Nova Mokošica</derivirana_varijabla>
  </DomainObject.Predmet.ProtustrankaWithAdress>
  <DomainObject.Predmet.ProtustrankaWithAdressOIB>
    <izvorni_sadrzaj>PLETER d.o.o. za obradu kamena, trgovinu, turizam i usluge, OIB 15975140479, Između Dolaca 4, 20236 Nova Mokošica</izvorni_sadrzaj>
    <derivirana_varijabla naziv="DomainObject.Predmet.ProtustrankaWithAdressOIB_1">PLETER d.o.o. za obradu kamena, trgovinu, turizam i usluge, OIB 15975140479, Između Dolaca 4, 20236 Nova Mokošica</derivirana_varijabla>
  </DomainObject.Predmet.ProtustrankaWithAdressOIB>
  <DomainObject.Predmet.ProtustrankaNazivFormated>
    <izvorni_sadrzaj>PLETER d.o.o. za obradu kamena, trgovinu, turizam i usluge</izvorni_sadrzaj>
    <derivirana_varijabla naziv="DomainObject.Predmet.ProtustrankaNazivFormated_1">PLETER d.o.o. za obradu kamena, trgovinu, turizam i usluge</derivirana_varijabla>
  </DomainObject.Predmet.ProtustrankaNazivFormated>
  <DomainObject.Predmet.ProtustrankaNazivFormatedOIB>
    <izvorni_sadrzaj>PLETER d.o.o. za obradu kamena, trgovinu, turizam i usluge, OIB 15975140479</izvorni_sadrzaj>
    <derivirana_varijabla naziv="DomainObject.Predmet.ProtustrankaNazivFormatedOIB_1">PLETER d.o.o. za obradu kamena, trgovinu, turizam i usluge, OIB 15975140479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PLETER d.o.o. za obradu kamena, trgovinu, turizam i usluge</item>
    </izvorni_sadrzaj>
    <derivirana_varijabla naziv="DomainObject.Predmet.ProtuStrankaListFormated_1">
      <item>PLETER d.o.o. za obradu kamena, trgovinu, turizam i usluge</item>
    </derivirana_varijabla>
  </DomainObject.Predmet.ProtuStrankaListFormated>
  <DomainObject.Predmet.ProtuStrankaListFormatedOIB>
    <izvorni_sadrzaj>
      <item>PLETER d.o.o. za obradu kamena, trgovinu, turizam i usluge, OIB 15975140479</item>
    </izvorni_sadrzaj>
    <derivirana_varijabla naziv="DomainObject.Predmet.ProtuStrankaListFormatedOIB_1">
      <item>PLETER d.o.o. za obradu kamena, trgovinu, turizam i usluge, OIB 15975140479</item>
    </derivirana_varijabla>
  </DomainObject.Predmet.ProtuStrankaListFormatedOIB>
  <DomainObject.Predmet.ProtuStrankaListFormatedWithAdress>
    <izvorni_sadrzaj>
      <item>PLETER d.o.o. za obradu kamena, trgovinu, turizam i usluge, Između Dolaca 4, 20236 Nova Mokošica</item>
    </izvorni_sadrzaj>
    <derivirana_varijabla naziv="DomainObject.Predmet.ProtuStrankaListFormatedWithAdress_1">
      <item>PLETER d.o.o. za obradu kamena, trgovinu, turizam i usluge, Između Dolaca 4, 20236 Nova Mokošica</item>
    </derivirana_varijabla>
  </DomainObject.Predmet.ProtuStrankaListFormatedWithAdress>
  <DomainObject.Predmet.ProtuStrankaListFormatedWithAdressOIB>
    <izvorni_sadrzaj>
      <item>PLETER d.o.o. za obradu kamena, trgovinu, turizam i usluge, OIB 15975140479, Između Dolaca 4, 20236 Nova Mokošica</item>
    </izvorni_sadrzaj>
    <derivirana_varijabla naziv="DomainObject.Predmet.ProtuStrankaListFormatedWithAdressOIB_1">
      <item>PLETER d.o.o. za obradu kamena, trgovinu, turizam i usluge, OIB 15975140479, Između Dolaca 4, 20236 Nova Mokošica</item>
    </derivirana_varijabla>
  </DomainObject.Predmet.ProtuStrankaListFormatedWithAdressOIB>
  <DomainObject.Predmet.ProtuStrankaListNazivFormated>
    <izvorni_sadrzaj>
      <item>PLETER d.o.o. za obradu kamena, trgovinu, turizam i usluge</item>
    </izvorni_sadrzaj>
    <derivirana_varijabla naziv="DomainObject.Predmet.ProtuStrankaListNazivFormated_1">
      <item>PLETER d.o.o. za obradu kamena, trgovinu, turizam i usluge</item>
    </derivirana_varijabla>
  </DomainObject.Predmet.ProtuStrankaListNazivFormated>
  <DomainObject.Predmet.ProtuStrankaListNazivFormatedOIB>
    <izvorni_sadrzaj>
      <item>PLETER d.o.o. za obradu kamena, trgovinu, turizam i usluge, OIB 15975140479</item>
    </izvorni_sadrzaj>
    <derivirana_varijabla naziv="DomainObject.Predmet.ProtuStrankaListNazivFormatedOIB_1">
      <item>PLETER d.o.o. za obradu kamena, trgovinu, turizam i usluge, OIB 15975140479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PLETER d.o.o. za obradu kamena, trgovinu, turizam i usluge</izvorni_sadrzaj>
    <derivirana_varijabla naziv="DomainObject.Predmet.ProtustrankaIDrugi_1">PLETER d.o.o. za obradu kamena,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PLETER d.o.o. za obradu kamena, trgovinu, turizam i usluge, OIB 15975140479, Između Dolaca 4, 20236 Nova Mokošica</izvorni_sadrzaj>
    <derivirana_varijabla naziv="DomainObject.Predmet.ProtustrankaIDrugiAdressOIB_1">PLETER d.o.o. za obradu kamena, trgovinu, turizam i usluge, OIB 15975140479, Između Dolaca 4,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PLETER d.o.o. za obradu kamena, trgovinu, turizam i usluge</item>
    </izvorni_sadrzaj>
    <derivirana_varijabla naziv="DomainObject.Predmet.SudioniciListNaziv_1">
      <item>FINA, RC Split, Podružnica Dubrovnik</item>
      <item>PLETER d.o.o. za obradu kamena,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PLETER d.o.o. za obradu kamena, trgovinu, turizam i usluge, OIB 15975140479, Između Dolaca 4,20236 Nova Mokošica</item>
    </izvorni_sadrzaj>
    <derivirana_varijabla naziv="DomainObject.Predmet.SudioniciListAdressOIB_1">
      <item>FINA, RC Split, Podružnica Dubrovnik, OIB 85821130368, Vukovarska 2,20000 Dubrovnik</item>
      <item>PLETER d.o.o. za obradu kamena, trgovinu, turizam i usluge, OIB 15975140479, Između Dolaca 4,20236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15975140479</item>
    </izvorni_sadrzaj>
    <derivirana_varijabla naziv="DomainObject.Predmet.SudioniciListNazivOIB_1">
      <item>, OIB 85821130368</item>
      <item>, OIB 15975140479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D7664-6740-45DD-B7BF-30A48F107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1</properties:Pages>
  <properties:Words>317</properties:Words>
  <properties:Characters>1769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2015-12-10T08:13:00Z</dcterms:created>
  <dc:creator>OPCINSKI SUD DUBROVNIK</dc:creator>
  <cp:lastModifiedBy>Katarina Franković</cp:lastModifiedBy>
  <cp:lastPrinted>2012-06-27T10:47:00Z</cp:lastPrinted>
  <dcterms:modified xmlns:xsi="http://www.w3.org/2001/XMLSchema-instance" xsi:type="dcterms:W3CDTF">2015-12-10T08:28:00Z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