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097d0" w14:paraId="97097d0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r w:rsidRPr="00776527">
        <w:rPr>
          <w:lang w:val="hr-HR"/>
        </w:rPr>
        <w:t>Sukoišanska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1C1074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1C1074">
        <w:rPr>
          <w:lang w:val="hr-HR"/>
        </w:rPr>
        <w:t xml:space="preserve">Trgovački sud u Splitu, po </w:t>
      </w:r>
      <w:r w:rsidR="007869D1" w:rsidRPr="001C1074">
        <w:rPr>
          <w:lang w:val="hr-HR"/>
        </w:rPr>
        <w:t>sudskom savjetniku Goranu Radanoviću</w:t>
      </w:r>
      <w:r w:rsidRPr="001C1074">
        <w:rPr>
          <w:lang w:val="hr-HR"/>
        </w:rPr>
        <w:t xml:space="preserve">, u skraćenom stečajnom postupku povodom zahtjeva </w:t>
      </w:r>
      <w:r w:rsidRPr="001C1074">
        <w:rPr>
          <w:szCs w:val="24"/>
          <w:lang w:val="hr-HR"/>
        </w:rPr>
        <w:t>FINANCIJSKE AGENCIJE, Regionalni centar Split, Podružnica Split, Mažuranićevo šetalište 24b</w:t>
      </w:r>
      <w:r w:rsidRPr="001C1074">
        <w:rPr>
          <w:lang w:val="hr-HR"/>
        </w:rPr>
        <w:t xml:space="preserve">, OIB: 85821130368, za provedbu skraćenog </w:t>
      </w:r>
      <w:r w:rsidR="00D417A3" w:rsidRPr="001C1074">
        <w:rPr>
          <w:lang w:val="hr-HR"/>
        </w:rPr>
        <w:t>s</w:t>
      </w:r>
      <w:r w:rsidR="00E4182B" w:rsidRPr="001C1074">
        <w:rPr>
          <w:lang w:val="hr-HR"/>
        </w:rPr>
        <w:t xml:space="preserve">tečajnog postupka nad dužnikom </w:t>
      </w:r>
      <w:r w:rsidR="001C1074" w:rsidRPr="001C1074">
        <w:rPr>
          <w:lang w:val="hr-HR"/>
        </w:rPr>
        <w:t>STARINA d.o.o.</w:t>
      </w:r>
      <w:r w:rsidR="00511ED2" w:rsidRPr="001C1074">
        <w:rPr>
          <w:lang w:val="hr-HR"/>
        </w:rPr>
        <w:t>,</w:t>
      </w:r>
      <w:r w:rsidR="007A6894" w:rsidRPr="001C1074">
        <w:rPr>
          <w:lang w:val="hr-HR"/>
        </w:rPr>
        <w:t xml:space="preserve"> </w:t>
      </w:r>
      <w:r w:rsidR="00057C7A" w:rsidRPr="001C1074">
        <w:rPr>
          <w:lang w:val="hr-HR"/>
        </w:rPr>
        <w:t>Split</w:t>
      </w:r>
      <w:r w:rsidR="007A6894" w:rsidRPr="001C1074">
        <w:rPr>
          <w:lang w:val="hr-HR"/>
        </w:rPr>
        <w:t>,</w:t>
      </w:r>
      <w:r w:rsidR="008E4543" w:rsidRPr="001C1074">
        <w:rPr>
          <w:lang w:val="hr-HR"/>
        </w:rPr>
        <w:t xml:space="preserve"> </w:t>
      </w:r>
      <w:r w:rsidR="001C1074" w:rsidRPr="001C1074">
        <w:rPr>
          <w:lang w:val="hr-HR"/>
        </w:rPr>
        <w:t>Alojzija Stepinca 13</w:t>
      </w:r>
      <w:r w:rsidR="00D468A2" w:rsidRPr="001C1074">
        <w:rPr>
          <w:lang w:val="hr-HR"/>
        </w:rPr>
        <w:t xml:space="preserve">, </w:t>
      </w:r>
      <w:r w:rsidR="00B15715" w:rsidRPr="001C1074">
        <w:rPr>
          <w:lang w:val="hr-HR"/>
        </w:rPr>
        <w:t xml:space="preserve">OIB: </w:t>
      </w:r>
      <w:r w:rsidR="001C1074" w:rsidRPr="001C1074">
        <w:rPr>
          <w:lang w:val="hr-HR"/>
        </w:rPr>
        <w:t>85240862991</w:t>
      </w:r>
      <w:r w:rsidRPr="001C1074">
        <w:rPr>
          <w:lang w:val="hr-HR"/>
        </w:rPr>
        <w:t>,</w:t>
      </w:r>
      <w:r w:rsidR="00462F87" w:rsidRPr="001C1074">
        <w:rPr>
          <w:lang w:val="hr-HR"/>
        </w:rPr>
        <w:t xml:space="preserve"> </w:t>
      </w:r>
      <w:r w:rsidR="007A6894" w:rsidRPr="001C1074">
        <w:rPr>
          <w:lang w:val="hr-HR"/>
        </w:rPr>
        <w:t xml:space="preserve">MBS: </w:t>
      </w:r>
      <w:r w:rsidR="001C1074" w:rsidRPr="001C1074">
        <w:rPr>
          <w:lang w:val="hr-HR"/>
        </w:rPr>
        <w:t>060302426</w:t>
      </w:r>
      <w:r w:rsidR="007A6894" w:rsidRPr="001C1074">
        <w:rPr>
          <w:lang w:val="hr-HR"/>
        </w:rPr>
        <w:t>,</w:t>
      </w:r>
      <w:r w:rsidRPr="001C1074">
        <w:rPr>
          <w:lang w:val="hr-HR"/>
        </w:rPr>
        <w:t xml:space="preserve"> dana </w:t>
      </w:r>
      <w:r w:rsidR="00945A2F">
        <w:rPr>
          <w:lang w:val="hr-HR"/>
        </w:rPr>
        <w:t>24</w:t>
      </w:r>
      <w:r w:rsidR="003F1FA4" w:rsidRPr="001C1074">
        <w:rPr>
          <w:lang w:val="hr-HR"/>
        </w:rPr>
        <w:t xml:space="preserve">. </w:t>
      </w:r>
      <w:r w:rsidR="00CB1A82" w:rsidRPr="001C1074">
        <w:rPr>
          <w:lang w:val="hr-HR"/>
        </w:rPr>
        <w:t>svibnja</w:t>
      </w:r>
      <w:r w:rsidR="00693AB7" w:rsidRPr="001C1074">
        <w:rPr>
          <w:lang w:val="hr-HR"/>
        </w:rPr>
        <w:t xml:space="preserve"> 2016</w:t>
      </w:r>
      <w:r w:rsidRPr="001C1074">
        <w:rPr>
          <w:lang w:val="hr-HR"/>
        </w:rPr>
        <w:t>. godine, temeljem čl. 430. Stečajnog zakona (</w:t>
      </w:r>
      <w:r w:rsidR="00335C91" w:rsidRPr="001C1074">
        <w:rPr>
          <w:lang w:val="hr-HR"/>
        </w:rPr>
        <w:t>"</w:t>
      </w:r>
      <w:r w:rsidRPr="001C1074">
        <w:rPr>
          <w:lang w:val="hr-HR"/>
        </w:rPr>
        <w:t>Narodne novine broj</w:t>
      </w:r>
      <w:r w:rsidR="00335C91" w:rsidRPr="001C1074">
        <w:rPr>
          <w:lang w:val="hr-HR"/>
        </w:rPr>
        <w:t>"</w:t>
      </w:r>
      <w:r w:rsidRPr="001C1074">
        <w:rPr>
          <w:lang w:val="hr-HR"/>
        </w:rPr>
        <w:t xml:space="preserve"> 71/15) objavljuje slijedeći</w:t>
      </w:r>
    </w:p>
    <w:p w:rsidRDefault="005A61D0" w:rsidP="005A61D0" w:rsidR="005A61D0" w:rsidRPr="006310D5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1C1074" w:rsidRPr="001C1074">
        <w:rPr>
          <w:lang w:val="hr-HR"/>
        </w:rPr>
        <w:t>STARINA d.o.o., Split, Alojzija Stepinca 13, OIB: 85240862991, MBS: 060302426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5C1239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5C1239">
        <w:rPr>
          <w:lang w:val="hr-HR"/>
        </w:rPr>
        <w:t>rujna</w:t>
      </w:r>
      <w:r w:rsidR="0097194A" w:rsidRPr="00B423DC">
        <w:rPr>
          <w:lang w:val="hr-HR"/>
        </w:rPr>
        <w:t xml:space="preserve"> 201</w:t>
      </w:r>
      <w:r w:rsidR="005C1239">
        <w:rPr>
          <w:lang w:val="hr-HR"/>
        </w:rPr>
        <w:t>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1C1074">
        <w:rPr>
          <w:lang w:val="hr-HR"/>
        </w:rPr>
        <w:t>328</w:t>
      </w:r>
      <w:r w:rsidR="00D468A2" w:rsidRPr="00B423DC">
        <w:rPr>
          <w:lang w:val="hr-HR"/>
        </w:rPr>
        <w:t xml:space="preserve"> dana, u ukupnom iznosu od </w:t>
      </w:r>
      <w:r w:rsidR="001C1074">
        <w:rPr>
          <w:lang w:val="hr-HR"/>
        </w:rPr>
        <w:t>36</w:t>
      </w:r>
      <w:r w:rsidR="0020386E">
        <w:rPr>
          <w:lang w:val="hr-HR"/>
        </w:rPr>
        <w:t>.</w:t>
      </w:r>
      <w:r w:rsidR="001C1074">
        <w:rPr>
          <w:lang w:val="hr-HR"/>
        </w:rPr>
        <w:t>488</w:t>
      </w:r>
      <w:r w:rsidR="00E252E2" w:rsidRPr="00B423DC">
        <w:rPr>
          <w:lang w:val="hr-HR"/>
        </w:rPr>
        <w:t>,</w:t>
      </w:r>
      <w:r w:rsidR="001C1074">
        <w:rPr>
          <w:lang w:val="hr-HR"/>
        </w:rPr>
        <w:t>60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310D5" w:rsidP="004F6684" w:rsidR="006310D5">
      <w:pPr>
        <w:jc w:val="center"/>
        <w:rPr>
          <w:lang w:val="hr-HR"/>
        </w:rPr>
      </w:pPr>
    </w:p>
    <w:p w:rsidRDefault="005A61D0" w:rsidP="004F6684" w:rsidR="005A61D0" w:rsidRPr="00693AB7">
      <w:pPr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945A2F">
        <w:rPr>
          <w:lang w:val="hr-HR"/>
        </w:rPr>
        <w:t>24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4F6684" w:rsidR="009E5BF6">
      <w:pPr>
        <w:ind w:left="6372"/>
      </w:pPr>
      <w:r>
        <w:t>SUDSKI SAVJETNIK</w:t>
      </w:r>
    </w:p>
    <w:p w:rsidRDefault="006310D5" w:rsidP="004F6684" w:rsidR="006310D5" w:rsidRPr="00CE2835">
      <w:pPr>
        <w:ind w:left="6372"/>
      </w:pPr>
    </w:p>
    <w:p w:rsidRDefault="00B15715" w:rsidP="00B15715" w:rsidR="005A61D0" w:rsidRPr="00693AB7">
      <w:pPr>
        <w:ind w:firstLine="708" w:left="5664"/>
      </w:pPr>
      <w:r>
        <w:t xml:space="preserve">Goran </w:t>
      </w:r>
      <w:r w:rsidR="002F0728">
        <w:t xml:space="preserve"> </w:t>
      </w:r>
      <w:r>
        <w:t>Radanović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4F6684" w:rsidRPr="004F6684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C45A9F" w:rsidR="00473132">
    <w:pPr>
      <w:pStyle w:val="Zaglavlje"/>
      <w:jc w:val="center"/>
    </w:pPr>
  </w:p>
  <w:p w:rsidRDefault="00C45A9F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</w:t>
    </w:r>
    <w:r w:rsidR="00102A7A">
      <w:t xml:space="preserve"> </w:t>
    </w:r>
    <w:r w:rsidR="00693AB7">
      <w:t>St-</w:t>
    </w:r>
    <w:r w:rsidR="001C1074">
      <w:t>566</w:t>
    </w:r>
    <w:r w:rsidR="00A30E89">
      <w:t>/201</w:t>
    </w:r>
    <w:r w:rsidR="004151EB">
      <w:t>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0982"/>
    <w:rsid w:val="00036734"/>
    <w:rsid w:val="0004232E"/>
    <w:rsid w:val="000539AC"/>
    <w:rsid w:val="00057C7A"/>
    <w:rsid w:val="00066650"/>
    <w:rsid w:val="00073AFA"/>
    <w:rsid w:val="00075C32"/>
    <w:rsid w:val="00084AC9"/>
    <w:rsid w:val="00086F74"/>
    <w:rsid w:val="000A1F2C"/>
    <w:rsid w:val="000B4D96"/>
    <w:rsid w:val="000D783E"/>
    <w:rsid w:val="000F03A8"/>
    <w:rsid w:val="00102A7A"/>
    <w:rsid w:val="00113472"/>
    <w:rsid w:val="001227A6"/>
    <w:rsid w:val="00195DFB"/>
    <w:rsid w:val="001B26EE"/>
    <w:rsid w:val="001C1074"/>
    <w:rsid w:val="001C2BA9"/>
    <w:rsid w:val="0020386E"/>
    <w:rsid w:val="002148DD"/>
    <w:rsid w:val="00247A1A"/>
    <w:rsid w:val="0027581C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0854"/>
    <w:rsid w:val="003A1510"/>
    <w:rsid w:val="003C2F22"/>
    <w:rsid w:val="003C3292"/>
    <w:rsid w:val="003D36E9"/>
    <w:rsid w:val="003F1FA4"/>
    <w:rsid w:val="003F31CC"/>
    <w:rsid w:val="00401D91"/>
    <w:rsid w:val="004151EB"/>
    <w:rsid w:val="00417EA6"/>
    <w:rsid w:val="00420829"/>
    <w:rsid w:val="00462F87"/>
    <w:rsid w:val="00467A40"/>
    <w:rsid w:val="004B4D6A"/>
    <w:rsid w:val="004B6FC9"/>
    <w:rsid w:val="004D4338"/>
    <w:rsid w:val="004F02B2"/>
    <w:rsid w:val="004F6684"/>
    <w:rsid w:val="00511ED2"/>
    <w:rsid w:val="00533A38"/>
    <w:rsid w:val="0054599A"/>
    <w:rsid w:val="00591D5B"/>
    <w:rsid w:val="005A61D0"/>
    <w:rsid w:val="005B6766"/>
    <w:rsid w:val="005C1239"/>
    <w:rsid w:val="005E1742"/>
    <w:rsid w:val="005F3DA3"/>
    <w:rsid w:val="00601A06"/>
    <w:rsid w:val="0062029E"/>
    <w:rsid w:val="006310D5"/>
    <w:rsid w:val="00656D2D"/>
    <w:rsid w:val="00665D70"/>
    <w:rsid w:val="00667B63"/>
    <w:rsid w:val="00684A08"/>
    <w:rsid w:val="00693AB7"/>
    <w:rsid w:val="0071519E"/>
    <w:rsid w:val="00730ECA"/>
    <w:rsid w:val="00730F7D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02484"/>
    <w:rsid w:val="00814EDB"/>
    <w:rsid w:val="00815142"/>
    <w:rsid w:val="008215E7"/>
    <w:rsid w:val="00853B3E"/>
    <w:rsid w:val="008B7982"/>
    <w:rsid w:val="008D2D97"/>
    <w:rsid w:val="008E4543"/>
    <w:rsid w:val="008F0183"/>
    <w:rsid w:val="00941148"/>
    <w:rsid w:val="00941349"/>
    <w:rsid w:val="0094421F"/>
    <w:rsid w:val="00945A2F"/>
    <w:rsid w:val="00946429"/>
    <w:rsid w:val="0097194A"/>
    <w:rsid w:val="009771F7"/>
    <w:rsid w:val="00981D37"/>
    <w:rsid w:val="009A1C8A"/>
    <w:rsid w:val="009A2CA4"/>
    <w:rsid w:val="009D4196"/>
    <w:rsid w:val="009E4D27"/>
    <w:rsid w:val="009E5BF6"/>
    <w:rsid w:val="009E5D10"/>
    <w:rsid w:val="00A27773"/>
    <w:rsid w:val="00A30E89"/>
    <w:rsid w:val="00A447AB"/>
    <w:rsid w:val="00A51DE9"/>
    <w:rsid w:val="00A564E3"/>
    <w:rsid w:val="00A62777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B0BC4"/>
    <w:rsid w:val="00BC2BD4"/>
    <w:rsid w:val="00C22C28"/>
    <w:rsid w:val="00C45A9F"/>
    <w:rsid w:val="00C553FA"/>
    <w:rsid w:val="00C71F72"/>
    <w:rsid w:val="00C7760F"/>
    <w:rsid w:val="00C86882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80A6D"/>
    <w:rsid w:val="00EA4F9E"/>
    <w:rsid w:val="00EB6A52"/>
    <w:rsid w:val="00EC7D85"/>
    <w:rsid w:val="00EF29F7"/>
    <w:rsid w:val="00EF6EC0"/>
    <w:rsid w:val="00F2599E"/>
    <w:rsid w:val="00F334B3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</izvorni_sadrzaj>
    <derivirana_varijabla naziv="DomainObject.Predmet.Broj_1">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St-566/2016</izvorni_sadrzaj>
    <derivirana_varijabla naziv="DomainObject.Predmet.OznakaBroj_1">St-566/2016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STARINA društvo s ograničenom odgovornošću,  za turizam i ugostiteljstvo</izvorni_sadrzaj>
    <derivirana_varijabla naziv="DomainObject.Predmet.ProtustrankaFormated_1">  STARINA društvo s ograničenom odgovornošću,  za turizam i ugostiteljstvo</derivirana_varijabla>
  </DomainObject.Predmet.ProtustrankaFormated>
  <DomainObject.Predmet.ProtustrankaFormatedOIB>
    <izvorni_sadrzaj>  STARINA društvo s ograničenom odgovornošću,  za turizam i ugostiteljstvo, OIB 85240862991</izvorni_sadrzaj>
    <derivirana_varijabla naziv="DomainObject.Predmet.ProtustrankaFormatedOIB_1">  STARINA društvo s ograničenom odgovornošću,  za turizam i ugostiteljstvo, OIB 85240862991</derivirana_varijabla>
  </DomainObject.Predmet.ProtustrankaFormatedOIB>
  <DomainObject.Predmet.ProtustrankaFormatedWithAdress>
    <izvorni_sadrzaj> STARINA društvo s ograničenom odgovornošću,  za turizam i ugostiteljstvo, Alojzija Stepinca 13, 21000 Split</izvorni_sadrzaj>
    <derivirana_varijabla naziv="DomainObject.Predmet.ProtustrankaFormatedWithAdress_1"> STARINA društvo s ograničenom odgovornošću,  za turizam i ugostiteljstvo, Alojzija Stepinca 13, 21000 Split</derivirana_varijabla>
  </DomainObject.Predmet.ProtustrankaFormatedWithAdress>
  <DomainObject.Predmet.ProtustrankaFormatedWithAdressOIB>
    <izvorni_sadrzaj> STARINA društvo s ograničenom odgovornošću,  za turizam i ugostiteljstvo, OIB 85240862991, Alojzija Stepinca 13, 21000 Split</izvorni_sadrzaj>
    <derivirana_varijabla naziv="DomainObject.Predmet.ProtustrankaFormatedWithAdressOIB_1"> STARINA društvo s ograničenom odgovornošću,  za turizam i ugostiteljstvo, OIB 85240862991, Alojzija Stepinca 13, 21000 Split</derivirana_varijabla>
  </DomainObject.Predmet.ProtustrankaFormatedWithAdressOIB>
  <DomainObject.Predmet.ProtustrankaWithAdress>
    <izvorni_sadrzaj>STARINA društvo s ograničenom odgovornošću,  za turizam i ugostiteljstvo Alojzija Stepinca 13, 21000 Split</izvorni_sadrzaj>
    <derivirana_varijabla naziv="DomainObject.Predmet.ProtustrankaWithAdress_1">STARINA društvo s ograničenom odgovornošću,  za turizam i ugostiteljstvo Alojzija Stepinca 13, 21000 Split</derivirana_varijabla>
  </DomainObject.Predmet.ProtustrankaWithAdress>
  <DomainObject.Predmet.ProtustrankaWithAdressOIB>
    <izvorni_sadrzaj>STARINA društvo s ograničenom odgovornošću,  za turizam i ugostiteljstvo, OIB 85240862991, Alojzija Stepinca 13, 21000 Split</izvorni_sadrzaj>
    <derivirana_varijabla naziv="DomainObject.Predmet.ProtustrankaWithAdressOIB_1">STARINA društvo s ograničenom odgovornošću,  za turizam i ugostiteljstvo, OIB 85240862991, Alojzija Stepinca 13, 21000 Split</derivirana_varijabla>
  </DomainObject.Predmet.ProtustrankaWithAdressOIB>
  <DomainObject.Predmet.ProtustrankaNazivFormated>
    <izvorni_sadrzaj>STARINA društvo s ograničenom odgovornošću,  za turizam i ugostiteljstvo</izvorni_sadrzaj>
    <derivirana_varijabla naziv="DomainObject.Predmet.ProtustrankaNazivFormated_1">STARINA društvo s ograničenom odgovornošću,  za turizam i ugostiteljstvo</derivirana_varijabla>
  </DomainObject.Predmet.ProtustrankaNazivFormated>
  <DomainObject.Predmet.ProtustrankaNazivFormatedOIB>
    <izvorni_sadrzaj>STARINA društvo s ograničenom odgovornošću,  za turizam i ugostiteljstvo, OIB 85240862991</izvorni_sadrzaj>
    <derivirana_varijabla naziv="DomainObject.Predmet.ProtustrankaNazivFormatedOIB_1">STARINA društvo s ograničenom odgovornošću,  za turizam i ugostiteljstvo, OIB 85240862991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36488.60</izvorni_sadrzaj>
    <derivirana_varijabla naziv="DomainObject.Predmet.TrenutnaVrijednost_1">36488.60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STARINA društvo s ograničenom odgovornošću,  za turizam i ugostiteljstvo</item>
    </izvorni_sadrzaj>
    <derivirana_varijabla naziv="DomainObject.Predmet.ProtuStrankaListFormated_1">
      <item>STARINA društvo s ograničenom odgovornošću,  za turizam i ugostiteljstvo</item>
    </derivirana_varijabla>
  </DomainObject.Predmet.ProtuStrankaListFormated>
  <DomainObject.Predmet.ProtuStrankaListFormatedOIB>
    <izvorni_sadrzaj>
      <item>STARINA društvo s ograničenom odgovornošću,  za turizam i ugostiteljstvo, OIB 85240862991</item>
    </izvorni_sadrzaj>
    <derivirana_varijabla naziv="DomainObject.Predmet.ProtuStrankaListFormatedOIB_1">
      <item>STARINA društvo s ograničenom odgovornošću,  za turizam i ugostiteljstvo, OIB 85240862991</item>
    </derivirana_varijabla>
  </DomainObject.Predmet.ProtuStrankaListFormatedOIB>
  <DomainObject.Predmet.ProtuStrankaListFormatedWithAdress>
    <izvorni_sadrzaj>
      <item>STARINA društvo s ograničenom odgovornošću,  za turizam i ugostiteljstvo, Alojzija Stepinca 13, 21000 Split</item>
    </izvorni_sadrzaj>
    <derivirana_varijabla naziv="DomainObject.Predmet.ProtuStrankaListFormatedWithAdress_1">
      <item>STARINA društvo s ograničenom odgovornošću,  za turizam i ugostiteljstvo, Alojzija Stepinca 13, 21000 Split</item>
    </derivirana_varijabla>
  </DomainObject.Predmet.ProtuStrankaListFormatedWithAdress>
  <DomainObject.Predmet.ProtuStrankaListFormatedWithAdressOIB>
    <izvorni_sadrzaj>
      <item>STARINA društvo s ograničenom odgovornošću,  za turizam i ugostiteljstvo, OIB 85240862991, Alojzija Stepinca 13, 21000 Split</item>
    </izvorni_sadrzaj>
    <derivirana_varijabla naziv="DomainObject.Predmet.ProtuStrankaListFormatedWithAdressOIB_1">
      <item>STARINA društvo s ograničenom odgovornošću,  za turizam i ugostiteljstvo, OIB 85240862991, Alojzija Stepinca 13, 21000 Split</item>
    </derivirana_varijabla>
  </DomainObject.Predmet.ProtuStrankaListFormatedWithAdressOIB>
  <DomainObject.Predmet.ProtuStrankaListNazivFormated>
    <izvorni_sadrzaj>
      <item>STARINA društvo s ograničenom odgovornošću,  za turizam i ugostiteljstvo</item>
    </izvorni_sadrzaj>
    <derivirana_varijabla naziv="DomainObject.Predmet.ProtuStrankaListNazivFormated_1">
      <item>STARINA društvo s ograničenom odgovornošću,  za turizam i ugostiteljstvo</item>
    </derivirana_varijabla>
  </DomainObject.Predmet.ProtuStrankaListNazivFormated>
  <DomainObject.Predmet.ProtuStrankaListNazivFormatedOIB>
    <izvorni_sadrzaj>
      <item>STARINA društvo s ograničenom odgovornošću,  za turizam i ugostiteljstvo, OIB 85240862991</item>
    </izvorni_sadrzaj>
    <derivirana_varijabla naziv="DomainObject.Predmet.ProtuStrankaListNazivFormatedOIB_1">
      <item>STARINA društvo s ograničenom odgovornošću,  za turizam i ugostiteljstvo, OIB 85240862991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STARINA društvo s ograničenom odgovornošću,  za turizam i ugostiteljstvo</izvorni_sadrzaj>
    <derivirana_varijabla naziv="DomainObject.Predmet.ProtustrankaIDrugi_1">STARINA društvo s ograničenom odgovornošću,  za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STARINA društvo s ograničenom odgovornošću,  za turizam i ugostiteljstvo, OIB 85240862991, Alojzija Stepinca 13, 21000 Split</izvorni_sadrzaj>
    <derivirana_varijabla naziv="DomainObject.Predmet.ProtustrankaIDrugiAdressOIB_1">STARINA društvo s ograničenom odgovornošću,  za turizam i ugostiteljstvo, OIB 85240862991, Alojzija Stepinca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STARINA društvo s ograničenom odgovornošću,  za turizam i ugostiteljstvo</item>
      <item>FINANCIJSKA AGENCIJA, RC SPLIT</item>
    </izvorni_sadrzaj>
    <derivirana_varijabla naziv="DomainObject.Predmet.SudioniciListNaziv_1">
      <item>STARINA društvo s ograničenom odgovornošću,  za turizam i ugostiteljstvo</item>
      <item>FINANCIJSKA AGENCIJA, RC SPLIT</item>
    </derivirana_varijabla>
  </DomainObject.Predmet.SudioniciListNaziv>
  <DomainObject.Predmet.SudioniciListAdressOIB>
    <izvorni_sadrzaj>
      <item>STARINA društvo s ograničenom odgovornošću,  za turizam i ugostiteljstvo, OIB 85240862991, Alojzija Stepinca 13,21000 Split</item>
      <item>FINANCIJSKA AGENCIJA, RC SPLIT, OIB 85821130368, Mažuranićevo šetalište 24 b,21000 Split</item>
    </izvorni_sadrzaj>
    <derivirana_varijabla naziv="DomainObject.Predmet.SudioniciListAdressOIB_1">
      <item>STARINA društvo s ograničenom odgovornošću,  za turizam i ugostiteljstvo, OIB 85240862991, Alojzija Stepinca 13,21000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85240862991</item>
      <item>, OIB 85821130368</item>
    </izvorni_sadrzaj>
    <derivirana_varijabla naziv="DomainObject.Predmet.SudioniciListNazivOIB_1">
      <item>, OIB 85240862991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1784</properties:Characters>
  <properties:Lines>46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2016-05-23T11:16:00Z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2016-05-24T10:23:00Z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