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1652" w14:paraId="cbe1652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3D213E">
        <w:t>874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3D213E" w:rsidRPr="003D213E">
        <w:t>A&amp;LTT j.</w:t>
      </w:r>
      <w:r w:rsidR="001C03CA">
        <w:t>d</w:t>
      </w:r>
      <w:r w:rsidR="001C0917">
        <w:t xml:space="preserve">.o.o. </w:t>
      </w:r>
      <w:r w:rsidR="00B51D17">
        <w:t xml:space="preserve">za </w:t>
      </w:r>
      <w:r w:rsidR="003D213E">
        <w:t>ugostiteljstvo</w:t>
      </w:r>
      <w:r w:rsidR="00271048">
        <w:t xml:space="preserve">, </w:t>
      </w:r>
      <w:r w:rsidR="003D213E">
        <w:t>Zagreb</w:t>
      </w:r>
      <w:r w:rsidR="00A16965">
        <w:t xml:space="preserve">, </w:t>
      </w:r>
      <w:r w:rsidR="003D213E">
        <w:t>Zagrebačka cesta 185</w:t>
      </w:r>
      <w:r w:rsidR="001C0917">
        <w:t>, MBS:</w:t>
      </w:r>
      <w:r w:rsidR="003D213E">
        <w:t>080898974</w:t>
      </w:r>
      <w:r w:rsidR="004F22E9">
        <w:t>, OIB:</w:t>
      </w:r>
      <w:r w:rsidR="003D213E">
        <w:t>75600112903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3D213E">
        <w:t>874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1C5DAB">
        <w:t>1</w:t>
      </w:r>
      <w:r w:rsidRPr="00257DF6">
        <w:t xml:space="preserve">. </w:t>
      </w:r>
      <w:r w:rsidR="001C5DAB">
        <w:t>rujna 2015</w:t>
      </w:r>
      <w:r w:rsidRPr="00257DF6">
        <w:t xml:space="preserve">. godine dužnik u Očevidniku redoslijeda osnova za plaćanje ima evidentirane neizvršene osnove za plaćanje u ukupnom iznosu od </w:t>
      </w:r>
      <w:r w:rsidR="003D213E">
        <w:t>192</w:t>
      </w:r>
      <w:r w:rsidR="00E82CCC">
        <w:t>,</w:t>
      </w:r>
      <w:r w:rsidR="003D213E">
        <w:t>60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3D213E">
        <w:t>Anita Husanović</w:t>
      </w:r>
      <w:r w:rsidR="00B51D17">
        <w:t xml:space="preserve"> iz </w:t>
      </w:r>
      <w:r w:rsidR="003D213E">
        <w:t>Oroslavje</w:t>
      </w:r>
      <w:r w:rsidR="00B51D17" w:rsidRPr="00EA46EB">
        <w:t xml:space="preserve">, </w:t>
      </w:r>
      <w:r w:rsidR="003D213E">
        <w:t>Oro trg 3</w:t>
      </w:r>
      <w:r w:rsidR="00FD3C15" w:rsidRPr="00EA46EB">
        <w:t>,</w:t>
      </w:r>
      <w:r w:rsidR="00EA46EB" w:rsidRPr="00EA46EB">
        <w:t xml:space="preserve"> OIB:</w:t>
      </w:r>
      <w:r w:rsidR="003D213E">
        <w:t>50727118322</w:t>
      </w:r>
      <w:r w:rsidR="0044005D" w:rsidRPr="00EA46EB">
        <w:t xml:space="preserve"> da</w:t>
      </w:r>
      <w:r w:rsidR="00257DF6" w:rsidRPr="00EA46EB">
        <w:t xml:space="preserve"> u roku od 15 dana od objave oglasa na mrežnoj stranici e-O</w:t>
      </w:r>
      <w:r w:rsidR="00257DF6" w:rsidRPr="00257DF6">
        <w:t>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CE1E12">
        <w:t>27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CE1E12">
        <w:t>7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3C2E" w:rsidR="00C43C2E">
      <w:r>
        <w:separator/>
      </w:r>
    </w:p>
  </w:endnote>
  <w:endnote w:id="0" w:type="continuationSeparator">
    <w:p w:rsidRDefault="00C43C2E" w:rsidR="00C43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3C2E" w:rsidR="00C43C2E">
      <w:r>
        <w:separator/>
      </w:r>
    </w:p>
  </w:footnote>
  <w:footnote w:id="0" w:type="continuationSeparator">
    <w:p w:rsidRDefault="00C43C2E" w:rsidR="00C43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4C37"/>
    <w:rsid w:val="000962D9"/>
    <w:rsid w:val="000A3F4D"/>
    <w:rsid w:val="000B75BC"/>
    <w:rsid w:val="000D75B0"/>
    <w:rsid w:val="000E0CF1"/>
    <w:rsid w:val="0013767E"/>
    <w:rsid w:val="00174AFF"/>
    <w:rsid w:val="00185301"/>
    <w:rsid w:val="00185F6C"/>
    <w:rsid w:val="00190BCD"/>
    <w:rsid w:val="001C03CA"/>
    <w:rsid w:val="001C0917"/>
    <w:rsid w:val="001C43E6"/>
    <w:rsid w:val="001C5DAB"/>
    <w:rsid w:val="001E5E08"/>
    <w:rsid w:val="00252B2F"/>
    <w:rsid w:val="00257DF6"/>
    <w:rsid w:val="00271048"/>
    <w:rsid w:val="002B5CD9"/>
    <w:rsid w:val="002C4144"/>
    <w:rsid w:val="002D4544"/>
    <w:rsid w:val="00337E5E"/>
    <w:rsid w:val="0038751B"/>
    <w:rsid w:val="0039456D"/>
    <w:rsid w:val="003A0684"/>
    <w:rsid w:val="003A73A9"/>
    <w:rsid w:val="003C4BD3"/>
    <w:rsid w:val="003D213E"/>
    <w:rsid w:val="003E3990"/>
    <w:rsid w:val="00415E56"/>
    <w:rsid w:val="004226FF"/>
    <w:rsid w:val="0042270C"/>
    <w:rsid w:val="00431D22"/>
    <w:rsid w:val="0044005D"/>
    <w:rsid w:val="00472965"/>
    <w:rsid w:val="00473422"/>
    <w:rsid w:val="004B6D41"/>
    <w:rsid w:val="004F22E9"/>
    <w:rsid w:val="004F282D"/>
    <w:rsid w:val="0052394D"/>
    <w:rsid w:val="00575C1E"/>
    <w:rsid w:val="00582C8C"/>
    <w:rsid w:val="00593EA3"/>
    <w:rsid w:val="005E0B71"/>
    <w:rsid w:val="00606F08"/>
    <w:rsid w:val="006227C6"/>
    <w:rsid w:val="006B5E06"/>
    <w:rsid w:val="006F5F8D"/>
    <w:rsid w:val="0071262D"/>
    <w:rsid w:val="00727371"/>
    <w:rsid w:val="00734020"/>
    <w:rsid w:val="00752FA3"/>
    <w:rsid w:val="00774441"/>
    <w:rsid w:val="0079128C"/>
    <w:rsid w:val="007A0658"/>
    <w:rsid w:val="007A1DD3"/>
    <w:rsid w:val="007D1F01"/>
    <w:rsid w:val="007D471C"/>
    <w:rsid w:val="007E3A15"/>
    <w:rsid w:val="008213B9"/>
    <w:rsid w:val="00831133"/>
    <w:rsid w:val="00872CA9"/>
    <w:rsid w:val="00881BD5"/>
    <w:rsid w:val="00882B10"/>
    <w:rsid w:val="008A492B"/>
    <w:rsid w:val="008A524F"/>
    <w:rsid w:val="008A69BE"/>
    <w:rsid w:val="008B4C8A"/>
    <w:rsid w:val="0091570F"/>
    <w:rsid w:val="009751CA"/>
    <w:rsid w:val="009A5179"/>
    <w:rsid w:val="009D697C"/>
    <w:rsid w:val="009F6FD9"/>
    <w:rsid w:val="00A12401"/>
    <w:rsid w:val="00A165D2"/>
    <w:rsid w:val="00A16965"/>
    <w:rsid w:val="00A20598"/>
    <w:rsid w:val="00A40BA6"/>
    <w:rsid w:val="00A70C94"/>
    <w:rsid w:val="00AA287A"/>
    <w:rsid w:val="00B0176F"/>
    <w:rsid w:val="00B10B58"/>
    <w:rsid w:val="00B12ACA"/>
    <w:rsid w:val="00B253F8"/>
    <w:rsid w:val="00B42E58"/>
    <w:rsid w:val="00B51D17"/>
    <w:rsid w:val="00BA56A1"/>
    <w:rsid w:val="00BC2963"/>
    <w:rsid w:val="00C009E7"/>
    <w:rsid w:val="00C171B8"/>
    <w:rsid w:val="00C31D03"/>
    <w:rsid w:val="00C43C2E"/>
    <w:rsid w:val="00CC1F3A"/>
    <w:rsid w:val="00CE1E12"/>
    <w:rsid w:val="00CE507E"/>
    <w:rsid w:val="00D7685C"/>
    <w:rsid w:val="00DD01C2"/>
    <w:rsid w:val="00E02C40"/>
    <w:rsid w:val="00E1588A"/>
    <w:rsid w:val="00E2385C"/>
    <w:rsid w:val="00E2720F"/>
    <w:rsid w:val="00E75278"/>
    <w:rsid w:val="00E82CCC"/>
    <w:rsid w:val="00EA46EB"/>
    <w:rsid w:val="00EA51AA"/>
    <w:rsid w:val="00EB01DD"/>
    <w:rsid w:val="00EB6605"/>
    <w:rsid w:val="00F016FE"/>
    <w:rsid w:val="00F143C3"/>
    <w:rsid w:val="00F85C9A"/>
    <w:rsid w:val="00FA13EF"/>
    <w:rsid w:val="00FA4A93"/>
    <w:rsid w:val="00FC0C73"/>
    <w:rsid w:val="00FC22F5"/>
    <w:rsid w:val="00FD3C1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7D4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7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71C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71C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71C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7D4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7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71C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71C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71C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A&amp;LTT j.d.o.o. za ugostiteljstvo zastupanog po punomoćniku Anita Husanović</izvorni_sadrzaj>
    <derivirana_varijabla naziv="DomainObject.Predmet.ProtustrankaFormated_1">  A&amp;LTT j.d.o.o. za ugostiteljstvo zastupanog po punomoćniku Anita Husanović</derivirana_varijabla>
  </DomainObject.Predmet.ProtustrankaFormated>
  <DomainObject.Predmet.ProtustrankaFormatedOIB>
    <izvorni_sadrzaj>  A&amp;LTT j.d.o.o. za ugostiteljstvo, OIB 75600112903 zastupanog po punomoćniku Anita Husanović</izvorni_sadrzaj>
    <derivirana_varijabla naziv="DomainObject.Predmet.ProtustrankaFormatedOIB_1">  A&amp;LTT j.d.o.o. za ugostiteljstvo, OIB 75600112903 zastupanog po punomoćniku Anita Husanović</derivirana_varijabla>
  </DomainObject.Predmet.ProtustrankaFormatedOIB>
  <DomainObject.Predmet.ProtustrankaFormatedWithAdress>
    <izvorni_sadrzaj> A&amp;LTT j.d.o.o. za ugostiteljstvo, Zagrebačka cesta 185, 10000 Zagreb zastupanog po punomoćniku Anita Husanović</izvorni_sadrzaj>
    <derivirana_varijabla naziv="DomainObject.Predmet.ProtustrankaFormatedWithAdress_1"> A&amp;LTT j.d.o.o. za ugostiteljstvo, Zagrebačka cesta 185, 10000 Zagreb zastupanog po punomoćniku Anita Husanović</derivirana_varijabla>
  </DomainObject.Predmet.ProtustrankaFormatedWithAdress>
  <DomainObject.Predmet.ProtustrankaFormatedWithAdressOIB>
    <izvorni_sadrzaj> A&amp;LTT j.d.o.o. za ugostiteljstvo, OIB 75600112903, Zagrebačka cesta 185, 10000 Zagreb zastupanog po punomoćniku Anita Husanović</izvorni_sadrzaj>
    <derivirana_varijabla naziv="DomainObject.Predmet.ProtustrankaFormatedWithAdressOIB_1"> A&amp;LTT j.d.o.o. za ugostiteljstvo, OIB 75600112903, Zagrebačka cesta 185, 10000 Zagreb zastupanog po punomoćniku Anita Husanović</derivirana_varijabla>
  </DomainObject.Predmet.ProtustrankaFormatedWithAdressOIB>
  <DomainObject.Predmet.ProtustrankaWithAdress>
    <izvorni_sadrzaj>A&amp;LTT j.d.o.o. za ugostiteljstvo Zagrebačka cesta 185, 10000 Zagreb</izvorni_sadrzaj>
    <derivirana_varijabla naziv="DomainObject.Predmet.ProtustrankaWithAdress_1">A&amp;LTT j.d.o.o. za ugostiteljstvo Zagrebačka cesta 185, 10000 Zagreb</derivirana_varijabla>
  </DomainObject.Predmet.ProtustrankaWithAdress>
  <DomainObject.Predmet.ProtustrankaWithAdressOIB>
    <izvorni_sadrzaj>A&amp;LTT j.d.o.o. za ugostiteljstvo, OIB 75600112903, Zagrebačka cesta 185, 10000 Zagreb</izvorni_sadrzaj>
    <derivirana_varijabla naziv="DomainObject.Predmet.ProtustrankaWithAdressOIB_1">A&amp;LTT j.d.o.o. za ugostiteljstvo, OIB 75600112903, Zagrebačka cesta 185, 10000 Zagreb</derivirana_varijabla>
  </DomainObject.Predmet.ProtustrankaWithAdressOIB>
  <DomainObject.Predmet.ProtustrankaNazivFormated>
    <izvorni_sadrzaj>A&amp;LTT j.d.o.o. za ugostiteljstvo</izvorni_sadrzaj>
    <derivirana_varijabla naziv="DomainObject.Predmet.ProtustrankaNazivFormated_1">A&amp;LTT j.d.o.o. za ugostiteljstvo</derivirana_varijabla>
  </DomainObject.Predmet.ProtustrankaNazivFormated>
  <DomainObject.Predmet.ProtustrankaNazivFormatedOIB>
    <izvorni_sadrzaj>A&amp;LTT j.d.o.o. za ugostiteljstvo, OIB 75600112903</izvorni_sadrzaj>
    <derivirana_varijabla naziv="DomainObject.Predmet.ProtustrankaNazivFormatedOIB_1">A&amp;LTT j.d.o.o. za ugostiteljstvo, OIB 75600112903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A&amp;LTT j.d.o.o. za ugostiteljstvo zastupanog po punomoćniku Anita Husanović</item>
    </izvorni_sadrzaj>
    <derivirana_varijabla naziv="DomainObject.Predmet.ProtuStrankaListFormated_1">
      <item>A&amp;LTT j.d.o.o. za ugostiteljstvo zastupanog po punomoćniku Anita Husanović</item>
    </derivirana_varijabla>
  </DomainObject.Predmet.ProtuStrankaListFormated>
  <DomainObject.Predmet.ProtuStrankaListFormatedOIB>
    <izvorni_sadrzaj>
      <item>A&amp;LTT j.d.o.o. za ugostiteljstvo, OIB 75600112903 zastupanog po punomoćniku Anita Husanović</item>
    </izvorni_sadrzaj>
    <derivirana_varijabla naziv="DomainObject.Predmet.ProtuStrankaListFormatedOIB_1">
      <item>A&amp;LTT j.d.o.o. za ugostiteljstvo, OIB 75600112903 zastupanog po punomoćniku Anita Husanović</item>
    </derivirana_varijabla>
  </DomainObject.Predmet.ProtuStrankaListFormatedOIB>
  <DomainObject.Predmet.ProtuStrankaListFormatedWithAdress>
    <izvorni_sadrzaj>
      <item>A&amp;LTT j.d.o.o. za ugostiteljstvo, Zagrebačka cesta 185, 10000 Zagreb zastupanog po punomoćniku Anita Husanović</item>
    </izvorni_sadrzaj>
    <derivirana_varijabla naziv="DomainObject.Predmet.ProtuStrankaListFormatedWithAdress_1">
      <item>A&amp;LTT j.d.o.o. za ugostiteljstvo, Zagrebačka cesta 185, 10000 Zagreb zastupanog po punomoćniku Anita Husanović</item>
    </derivirana_varijabla>
  </DomainObject.Predmet.ProtuStrankaListFormatedWithAdress>
  <DomainObject.Predmet.ProtuStrankaListFormatedWithAdressOIB>
    <izvorni_sadrzaj>
      <item>A&amp;LTT j.d.o.o. za ugostiteljstvo, OIB 75600112903, Zagrebačka cesta 185, 10000 Zagreb zastupanog po punomoćniku Anita Husanović</item>
    </izvorni_sadrzaj>
    <derivirana_varijabla naziv="DomainObject.Predmet.ProtuStrankaListFormatedWithAdressOIB_1">
      <item>A&amp;LTT j.d.o.o. za ugostiteljstvo, OIB 75600112903, Zagrebačka cesta 185, 10000 Zagreb zastupanog po punomoćniku Anita Husanović</item>
    </derivirana_varijabla>
  </DomainObject.Predmet.ProtuStrankaListFormatedWithAdressOIB>
  <DomainObject.Predmet.ProtuStrankaListNazivFormated>
    <izvorni_sadrzaj>
      <item>A&amp;LTT j.d.o.o. za ugostiteljstvo</item>
    </izvorni_sadrzaj>
    <derivirana_varijabla naziv="DomainObject.Predmet.ProtuStrankaListNazivFormated_1">
      <item>A&amp;LTT j.d.o.o. za ugostiteljstvo</item>
    </derivirana_varijabla>
  </DomainObject.Predmet.ProtuStrankaListNazivFormated>
  <DomainObject.Predmet.ProtuStrankaListNazivFormatedOIB>
    <izvorni_sadrzaj>
      <item>A&amp;LTT j.d.o.o. za ugostiteljstvo, OIB 75600112903</item>
    </izvorni_sadrzaj>
    <derivirana_varijabla naziv="DomainObject.Predmet.ProtuStrankaListNazivFormatedOIB_1">
      <item>A&amp;LTT j.d.o.o. za ugostiteljstvo, OIB 75600112903</item>
    </derivirana_varijabla>
  </DomainObject.Predmet.ProtuStrankaListNazivFormatedOIB>
  <DomainObject.Predmet.OstaliListFormated>
    <izvorni_sadrzaj>
      <item>Anita Husanović punomoćnik sudionika u postupku A&amp;LTT j.d.o.o. za ugostiteljstvo</item>
    </izvorni_sadrzaj>
    <derivirana_varijabla naziv="DomainObject.Predmet.OstaliListFormated_1">
      <item>Anita Husanović punomoćnik sudionika u postupku A&amp;LTT j.d.o.o. za ugostiteljstvo</item>
    </derivirana_varijabla>
  </DomainObject.Predmet.OstaliListFormated>
  <DomainObject.Predmet.OstaliListFormatedOIB>
    <izvorni_sadrzaj>
      <item>Anita Husanović, OIB 50727118322 punomoćnik sudionika u postupku A&amp;LTT j.d.o.o. za ugostiteljstvo</item>
    </izvorni_sadrzaj>
    <derivirana_varijabla naziv="DomainObject.Predmet.OstaliListFormatedOIB_1">
      <item>Anita Husanović, OIB 50727118322 punomoćnik sudionika u postupku A&amp;LTT j.d.o.o. za ugostiteljstvo</item>
    </derivirana_varijabla>
  </DomainObject.Predmet.OstaliListFormatedOIB>
  <DomainObject.Predmet.OstaliListFormatedWithAdress>
    <izvorni_sadrzaj>
      <item>Anita Husanović, Oro trg 3, 49243 Oroslavje punomoćnik sudionika u postupku A&amp;LTT j.d.o.o. za ugostiteljstvo</item>
    </izvorni_sadrzaj>
    <derivirana_varijabla naziv="DomainObject.Predmet.OstaliListFormatedWithAdress_1">
      <item>Anita Husanović, Oro trg 3, 49243 Oroslavje punomoćnik sudionika u postupku A&amp;LTT j.d.o.o. za ugostiteljstvo</item>
    </derivirana_varijabla>
  </DomainObject.Predmet.OstaliListFormatedWithAdress>
  <DomainObject.Predmet.OstaliListFormatedWithAdressOIB>
    <izvorni_sadrzaj>
      <item>Anita Husanović, OIB 50727118322, Oro trg 3, 49243 Oroslavje punomoćnik sudionika u postupku A&amp;LTT j.d.o.o. za ugostiteljstvo</item>
    </izvorni_sadrzaj>
    <derivirana_varijabla naziv="DomainObject.Predmet.OstaliListFormatedWithAdressOIB_1">
      <item>Anita Husanović, OIB 50727118322, Oro trg 3, 49243 Oroslavje punomoćnik sudionika u postupku A&amp;LTT j.d.o.o. za ugostiteljstvo</item>
    </derivirana_varijabla>
  </DomainObject.Predmet.OstaliListFormatedWithAdressOIB>
  <DomainObject.Predmet.OstaliListNazivFormated>
    <izvorni_sadrzaj>
      <item>Anita Husanović</item>
    </izvorni_sadrzaj>
    <derivirana_varijabla naziv="DomainObject.Predmet.OstaliListNazivFormated_1">
      <item>Anita Husanović</item>
    </derivirana_varijabla>
  </DomainObject.Predmet.OstaliListNazivFormated>
  <DomainObject.Predmet.OstaliListNazivFormatedOIB>
    <izvorni_sadrzaj>
      <item>Anita Husanović, OIB 50727118322</item>
    </izvorni_sadrzaj>
    <derivirana_varijabla naziv="DomainObject.Predmet.OstaliListNazivFormatedOIB_1">
      <item>Anita Husanović, OIB 50727118322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A&amp;LTT j.d.o.o. za ugostiteljstvo</izvorni_sadrzaj>
    <derivirana_varijabla naziv="DomainObject.Predmet.ProtustrankaIDrugi_1">A&amp;LTT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A&amp;LTT j.d.o.o. za ugostiteljstvo, OIB 75600112903, Zagrebačka cesta 185, 10000 Zagreb</izvorni_sadrzaj>
    <derivirana_varijabla naziv="DomainObject.Predmet.ProtustrankaIDrugiAdressOIB_1">A&amp;LTT j.d.o.o. za ugostiteljstvo, OIB 75600112903, Zagrebačka cesta 185,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A&amp;LTT j.d.o.o. za ugostiteljstvo</item>
      <item>FINA Regionalni centar Zagreb</item>
      <item>Anita Husanović</item>
    </izvorni_sadrzaj>
    <derivirana_varijabla naziv="DomainObject.Predmet.SudioniciListNaziv_1">
      <item>A&amp;LTT j.d.o.o. za ugostiteljstvo</item>
      <item>FINA Regionalni centar Zagreb</item>
      <item>Anita Husanović</item>
    </derivirana_varijabla>
  </DomainObject.Predmet.SudioniciListNaziv>
  <DomainObject.Predmet.SudioniciListAdressOIB>
    <izvorni_sadrzaj>
      <item>A&amp;LTT j.d.o.o. za ugostiteljstvo, OIB 75600112903, Zagrebačka cesta 185,10000 Zagreb</item>
      <item>FINA Regionalni centar Zagreb, OIB 85821130368, Trg svibanjskih žrtava 1995. br. 1,10000 Zagreb</item>
      <item>Anita Husanović, OIB 50727118322, Oro trg 3,49243 Oroslavje</item>
    </izvorni_sadrzaj>
    <derivirana_varijabla naziv="DomainObject.Predmet.SudioniciListAdressOIB_1">
      <item>A&amp;LTT j.d.o.o. za ugostiteljstvo, OIB 75600112903, Zagrebačka cesta 185,10000 Zagreb</item>
      <item>FINA Regionalni centar Zagreb, OIB 85821130368, Trg svibanjskih žrtava 1995. br. 1,10000 Zagreb</item>
      <item>Anita Husanović, OIB 50727118322, Oro trg 3,49243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75600112903</item>
      <item>, OIB 85821130368</item>
      <item>, OIB 50727118322</item>
    </izvorni_sadrzaj>
    <derivirana_varijabla naziv="DomainObject.Predmet.SudioniciListNazivOIB_1">
      <item>, OIB 75600112903</item>
      <item>, OIB 85821130368</item>
      <item>, OIB 50727118322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300</properties:Words>
  <properties:Characters>1713</properties:Characters>
  <properties:Lines>51</properties:Lines>
  <properties:Paragraphs>15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2016-06-24T07:59:00Z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