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867" w14:paraId="d0a7867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966B8">
        <w:rPr>
          <w:rFonts w:hAnsi="Times New Roman" w:ascii="Times New Roman"/>
          <w:color w:val="auto"/>
          <w:sz w:val="24"/>
          <w:szCs w:val="24"/>
          <w:lang w:val="pl-PL"/>
        </w:rPr>
        <w:t>3116/16-18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0966B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737E32" w:rsidRPr="000966B8">
        <w:rPr>
          <w:rFonts w:hAnsi="Times New Roman" w:ascii="Times New Roman"/>
          <w:color w:val="auto"/>
          <w:sz w:val="24"/>
          <w:szCs w:val="24"/>
        </w:rPr>
        <w:t xml:space="preserve">prethodnom postupku radi utvrđivanja uvjeta za  otvaranje stečajnog postupka nad dužnikom </w:t>
      </w:r>
      <w:r w:rsidR="000966B8" w:rsidRPr="000966B8">
        <w:rPr>
          <w:rFonts w:hAnsi="Times New Roman" w:ascii="Times New Roman"/>
          <w:color w:val="auto"/>
          <w:sz w:val="24"/>
          <w:szCs w:val="24"/>
        </w:rPr>
        <w:t>HORVAT INSTALMONT d.o.o., Oroslavje, Zelengajska 13a, OIB 55209865196</w:t>
      </w:r>
      <w:r w:rsidR="00A02F6D" w:rsidRPr="000966B8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0966B8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0966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0966B8" w:rsidRPr="000966B8">
        <w:rPr>
          <w:rFonts w:hAnsi="Times New Roman" w:ascii="Times New Roman"/>
          <w:color w:val="auto"/>
          <w:sz w:val="24"/>
          <w:szCs w:val="24"/>
        </w:rPr>
        <w:t>HORVAT INSTALMONT d.o.o., Oroslavje, Zelengajska 13a, OIB 55209865196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0966B8">
        <w:rPr>
          <w:rFonts w:hAnsi="Times New Roman" w:ascii="Times New Roman"/>
          <w:color w:val="auto"/>
          <w:sz w:val="24"/>
          <w:szCs w:val="24"/>
        </w:rPr>
        <w:t>Branko Smrtić, Miholjanec, Virje, A. Mihanovića 116, OIB 26761829990.</w:t>
      </w:r>
    </w:p>
    <w:p w:rsidRDefault="00E2213A" w:rsidP="00AD6F38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0966B8" w:rsidRPr="000966B8">
        <w:rPr>
          <w:rFonts w:hAnsi="Times New Roman" w:ascii="Times New Roman"/>
          <w:color w:val="auto"/>
          <w:sz w:val="24"/>
          <w:szCs w:val="24"/>
        </w:rPr>
        <w:t>HORVAT INSTALMONT d.o.o., Oroslavje, Zelengajska 13a, OIB 55209865196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60B47" w:rsidP="00960B47" w:rsidR="00960B47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29.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960B47" w:rsidP="00960B47" w:rsidR="00960B4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680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108.579,05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960B47" w:rsidP="00960B47" w:rsidR="00960B4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960B47" w:rsidP="00960B47" w:rsidR="00960B47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960B47" w:rsidP="00960B47" w:rsidR="00960B4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St-3116/16-</w:t>
      </w:r>
      <w:r w:rsidR="00BB254B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18</w:t>
      </w:r>
      <w:r w:rsidR="00BB254B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BB254B" w:rsidR="00BB254B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B254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BB254B">
        <w:rPr>
          <w:rFonts w:hAnsi="Times New Roman" w:ascii="Times New Roman"/>
          <w:color w:val="auto"/>
          <w:sz w:val="24"/>
          <w:szCs w:val="24"/>
          <w:lang w:val="hr-HR"/>
        </w:rPr>
        <w:t>održanom 22. ožujka 2017</w:t>
      </w:r>
      <w:r w:rsidR="00BB254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BB254B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BB254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BB254B" w:rsidP="00BB254B" w:rsidR="00BB254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22.studenog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1127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183.421,87 kn.</w:t>
      </w:r>
    </w:p>
    <w:p w:rsidRDefault="00E2213A" w:rsidP="00BB254B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BE784B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E784B" w:rsidP="00AB7A2F" w:rsidR="00BE784B" w:rsidRPr="00BE784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E784B" w:rsidP="00995CE9" w:rsidR="00BE784B" w:rsidRPr="00BE784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784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E784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1D44EF">
      <w:rPr>
        <w:rFonts w:hAnsi="Times New Roman" w:ascii="Times New Roman"/>
        <w:color w:val="auto"/>
        <w:sz w:val="24"/>
        <w:szCs w:val="24"/>
      </w:rPr>
      <w:t>3</w:t>
    </w:r>
    <w:r w:rsidR="000966B8">
      <w:rPr>
        <w:rFonts w:hAnsi="Times New Roman" w:ascii="Times New Roman"/>
        <w:color w:val="auto"/>
        <w:sz w:val="24"/>
        <w:szCs w:val="24"/>
      </w:rPr>
      <w:t>116</w:t>
    </w:r>
    <w:r w:rsidR="002B0649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966B8"/>
    <w:rsid w:val="000B1D88"/>
    <w:rsid w:val="000E093E"/>
    <w:rsid w:val="000E71DB"/>
    <w:rsid w:val="00101496"/>
    <w:rsid w:val="00102EBB"/>
    <w:rsid w:val="00114082"/>
    <w:rsid w:val="001218D5"/>
    <w:rsid w:val="00186E55"/>
    <w:rsid w:val="001D44EF"/>
    <w:rsid w:val="001E5A2C"/>
    <w:rsid w:val="001F4307"/>
    <w:rsid w:val="002256D8"/>
    <w:rsid w:val="00266C0E"/>
    <w:rsid w:val="00286572"/>
    <w:rsid w:val="002B0649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35094"/>
    <w:rsid w:val="00545587"/>
    <w:rsid w:val="00584E68"/>
    <w:rsid w:val="005B26BC"/>
    <w:rsid w:val="005C5019"/>
    <w:rsid w:val="005D5768"/>
    <w:rsid w:val="006031BB"/>
    <w:rsid w:val="00642D18"/>
    <w:rsid w:val="00654661"/>
    <w:rsid w:val="006B11E6"/>
    <w:rsid w:val="006D11F7"/>
    <w:rsid w:val="006D6C0A"/>
    <w:rsid w:val="007062EF"/>
    <w:rsid w:val="00716442"/>
    <w:rsid w:val="00723674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0B47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67AEC"/>
    <w:rsid w:val="00BB254B"/>
    <w:rsid w:val="00BC3D02"/>
    <w:rsid w:val="00BC5661"/>
    <w:rsid w:val="00BC5DBF"/>
    <w:rsid w:val="00BE39D2"/>
    <w:rsid w:val="00BE784B"/>
    <w:rsid w:val="00BF1DE4"/>
    <w:rsid w:val="00C11A6A"/>
    <w:rsid w:val="00C24B41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B45A0"/>
    <w:rsid w:val="00EC515F"/>
    <w:rsid w:val="00F37147"/>
    <w:rsid w:val="00F517D6"/>
    <w:rsid w:val="00F52BBF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84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84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84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84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8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84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8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8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St-3116/2016</izvorni_sadrzaj>
    <derivirana_varijabla naziv="DomainObject.Predmet.OznakaBroj_1">St-3116/2016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HORVAT INSTALMONT d.o.o.</izvorni_sadrzaj>
    <derivirana_varijabla naziv="DomainObject.Predmet.ProtustrankaFormated_1">  HORVAT INSTALMONT d.o.o.</derivirana_varijabla>
  </DomainObject.Predmet.ProtustrankaFormated>
  <DomainObject.Predmet.ProtustrankaFormatedOIB>
    <izvorni_sadrzaj>  HORVAT INSTALMONT d.o.o., OIB 55209865196</izvorni_sadrzaj>
    <derivirana_varijabla naziv="DomainObject.Predmet.ProtustrankaFormatedOIB_1">  HORVAT INSTALMONT d.o.o., OIB 55209865196</derivirana_varijabla>
  </DomainObject.Predmet.ProtustrankaFormatedOIB>
  <DomainObject.Predmet.ProtustrankaFormatedWithAdress>
    <izvorni_sadrzaj> HORVAT INSTALMONT d.o.o., Zelengajska 13A, 49243 Oroslavje</izvorni_sadrzaj>
    <derivirana_varijabla naziv="DomainObject.Predmet.ProtustrankaFormatedWithAdress_1"> HORVAT INSTALMONT d.o.o., Zelengajska 13A, 49243 Oroslavje</derivirana_varijabla>
  </DomainObject.Predmet.ProtustrankaFormatedWithAdress>
  <DomainObject.Predmet.ProtustrankaFormatedWithAdressOIB>
    <izvorni_sadrzaj> HORVAT INSTALMONT d.o.o., OIB 55209865196, Zelengajska 13A, 49243 Oroslavje</izvorni_sadrzaj>
    <derivirana_varijabla naziv="DomainObject.Predmet.ProtustrankaFormatedWithAdressOIB_1"> HORVAT INSTALMONT d.o.o., OIB 55209865196, Zelengajska 13A, 49243 Oroslavje</derivirana_varijabla>
  </DomainObject.Predmet.ProtustrankaFormatedWithAdressOIB>
  <DomainObject.Predmet.ProtustrankaWithAdress>
    <izvorni_sadrzaj>HORVAT INSTALMONT d.o.o. Zelengajska 13A, 49243 Oroslavje</izvorni_sadrzaj>
    <derivirana_varijabla naziv="DomainObject.Predmet.ProtustrankaWithAdress_1">HORVAT INSTALMONT d.o.o. Zelengajska 13A, 49243 Oroslavje</derivirana_varijabla>
  </DomainObject.Predmet.ProtustrankaWithAdress>
  <DomainObject.Predmet.ProtustrankaWithAdressOIB>
    <izvorni_sadrzaj>HORVAT INSTALMONT d.o.o., OIB 55209865196, Zelengajska 13A, 49243 Oroslavje</izvorni_sadrzaj>
    <derivirana_varijabla naziv="DomainObject.Predmet.ProtustrankaWithAdressOIB_1">HORVAT INSTALMONT d.o.o., OIB 55209865196, Zelengajska 13A, 49243 Oroslavje</derivirana_varijabla>
  </DomainObject.Predmet.ProtustrankaWithAdressOIB>
  <DomainObject.Predmet.ProtustrankaNazivFormated>
    <izvorni_sadrzaj>HORVAT INSTALMONT d.o.o.</izvorni_sadrzaj>
    <derivirana_varijabla naziv="DomainObject.Predmet.ProtustrankaNazivFormated_1">HORVAT INSTALMONT d.o.o.</derivirana_varijabla>
  </DomainObject.Predmet.ProtustrankaNazivFormated>
  <DomainObject.Predmet.ProtustrankaNazivFormatedOIB>
    <izvorni_sadrzaj>HORVAT INSTALMONT d.o.o., OIB 55209865196</izvorni_sadrzaj>
    <derivirana_varijabla naziv="DomainObject.Predmet.ProtustrankaNazivFormatedOIB_1">HORVAT INSTALMONT d.o.o., OIB 55209865196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Tanja Horvat; Mario Horvat; vjerovnici</izvorni_sadrzaj>
    <derivirana_varijabla naziv="DomainObject.Predmet.StrankaFormated_1">  FINA Regioanlni centar Zagreb; Tanja Horvat; Mario Horvat; vjerovnici</derivirana_varijabla>
  </DomainObject.Predmet.StrankaFormated>
  <DomainObject.Predmet.StrankaFormatedOIB>
    <izvorni_sadrzaj>  FINA Regioanlni centar Zagreb, OIB 85821130368; Tanja Horvat, OIB 04199970540; Mario Horvat, OIB 79888860089; vjerovnici</izvorni_sadrzaj>
    <derivirana_varijabla naziv="DomainObject.Predmet.StrankaFormatedOIB_1">  FINA Regioanlni centar Zagreb, OIB 85821130368; Tanja Horvat, OIB 04199970540; Mario Horvat, OIB 79888860089; vjerovnici</derivirana_varijabla>
  </DomainObject.Predmet.StrankaFormatedOIB>
  <DomainObject.Predmet.StrankaFormatedWithAdress>
    <izvorni_sadrzaj> FINA Regioanlni centar Zagreb, Trg svibanjskih žrtava 1995. 1, 10000 Zagreb; Tanja Horvat, Zelengajska Ulica 13a, 49243 Oroslavje; Mario Horvat, Strmečka 51b, 49240 Stubičke Toplice; vjerovnici</izvorni_sadrzaj>
    <derivirana_varijabla naziv="DomainObject.Predmet.StrankaFormatedWithAdress_1"> FINA Regioanlni centar Zagreb, Trg svibanjskih žrtava 1995. 1, 10000 Zagreb; Tanja Horvat, Zelengajska Ulica 13a, 49243 Oroslavje; Mario Horvat, Strmečka 51b, 49240 Stubičke Toplice; vjerovnici</derivirana_varijabla>
  </DomainObject.Predmet.StrankaFormatedWithAdress>
  <DomainObject.Predmet.StrankaFormatedWithAdressOIB>
    <izvorni_sadrzaj> FINA Regioanlni centar Zagreb, OIB 85821130368, Trg svibanjskih žrtava 1995. 1, 10000 Zagreb; Tanja Horvat, OIB 04199970540, Zelengajska Ulica 13a, 49243 Oroslavje; Mario Horvat, OIB 79888860089, Strmečka 51b, 49240 Stubičke Toplice; vjerovnici</izvorni_sadrzaj>
    <derivirana_varijabla naziv="DomainObject.Predmet.StrankaFormatedWithAdressOIB_1"> FINA Regioanlni centar Zagreb, OIB 85821130368, Trg svibanjskih žrtava 1995. 1, 10000 Zagreb; Tanja Horvat, OIB 04199970540, Zelengajska Ulica 13a, 49243 Oroslavje; Mario Horvat, OIB 79888860089, Strmečka 51b, 49240 Stubičke Toplice; vjerovnici</derivirana_varijabla>
  </DomainObject.Predmet.StrankaFormatedWithAdressOIB>
  <DomainObject.Predmet.StrankaWithAdress>
    <izvorni_sadrzaj>FINA Regioanlni centar Zagreb Trg svibanjskih žrtava 1995. 1,10000 Zagreb,Tanja Horvat Zelengajska Ulica 13a,49243 Oroslavje,Mario Horvat Strmečka 51b,49240 Stubičke Toplice,vjerovnici </izvorni_sadrzaj>
    <derivirana_varijabla naziv="DomainObject.Predmet.StrankaWithAdress_1">FINA Regioanlni centar Zagreb Trg svibanjskih žrtava 1995. 1,10000 Zagreb,Tanja Horvat Zelengajska Ulica 13a,49243 Oroslavje,Mario Horvat Strmečka 51b,49240 Stubičke Toplice,vjerovnici </derivirana_varijabla>
  </DomainObject.Predmet.StrankaWithAdress>
  <DomainObject.Predmet.StrankaWithAdressOIB>
    <izvorni_sadrzaj>FINA Regioanlni centar Zagreb, OIB 85821130368, Trg svibanjskih žrtava 1995. 1,10000 Zagreb,Tanja Horvat, OIB 04199970540, Zelengajska Ulica 13a,49243 Oroslavje,Mario Horvat, OIB 79888860089, Strmečka 51b,49240 Stubičke Toplice,vjerovnici</izvorni_sadrzaj>
    <derivirana_varijabla naziv="DomainObject.Predmet.StrankaWithAdressOIB_1">FINA Regioanlni centar Zagreb, OIB 85821130368, Trg svibanjskih žrtava 1995. 1,10000 Zagreb,Tanja Horvat, OIB 04199970540, Zelengajska Ulica 13a,49243 Oroslavje,Mario Horvat, OIB 79888860089, Strmečka 51b,49240 Stubičke Toplice,vjerovnici</derivirana_varijabla>
  </DomainObject.Predmet.StrankaWithAdressOIB>
  <DomainObject.Predmet.StrankaNazivFormated>
    <izvorni_sadrzaj>FINA Regioanlni centar Zagreb,Tanja Horvat,Mario Horvat,vjerovnici</izvorni_sadrzaj>
    <derivirana_varijabla naziv="DomainObject.Predmet.StrankaNazivFormated_1">FINA Regioanlni centar Zagreb,Tanja Horvat,Mario Horvat,vjerovnici</derivirana_varijabla>
  </DomainObject.Predmet.StrankaNazivFormated>
  <DomainObject.Predmet.StrankaNazivFormatedOIB>
    <izvorni_sadrzaj>FINA Regioanlni centar Zagreb, OIB 85821130368,Tanja Horvat, OIB 04199970540,Mario Horvat, OIB 79888860089,vjerovnici</izvorni_sadrzaj>
    <derivirana_varijabla naziv="DomainObject.Predmet.StrankaNazivFormatedOIB_1">FINA Regioanlni centar Zagreb, OIB 85821130368,Tanja Horvat, OIB 04199970540,Mario Horvat, OIB 79888860089,vjerovnici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Regioanlni centar Zagreb</item>
      <item>Tanja Horvat</item>
      <item>Mario Horvat</item>
      <item>vjerovnici</item>
    </izvorni_sadrzaj>
    <derivirana_varijabla naziv="DomainObject.Predmet.StrankaListFormated_1">
      <item>FINA Regioanlni centar Zagreb</item>
      <item>Tanja Horvat</item>
      <item>Mario Horvat</item>
      <item>vjerovnici</item>
    </derivirana_varijabla>
  </DomainObject.Predmet.StrankaListFormated>
  <DomainObject.Predmet.StrankaListFormatedOIB>
    <izvorni_sadrzaj>
      <item>FINA Regioanlni centar Zagreb, OIB 85821130368</item>
      <item>Tanja Horvat, OIB 04199970540</item>
      <item>Mario Horvat, OIB 79888860089</item>
      <item>vjerovnici</item>
    </izvorni_sadrzaj>
    <derivirana_varijabla naziv="DomainObject.Predmet.StrankaListFormatedOIB_1">
      <item>FINA Regioanlni centar Zagreb, OIB 85821130368</item>
      <item>Tanja Horvat, OIB 04199970540</item>
      <item>Mario Horvat, OIB 79888860089</item>
      <item>vjerovnici</item>
    </derivirana_varijabla>
  </DomainObject.Predmet.StrankaListFormatedOIB>
  <DomainObject.Predmet.StrankaListFormatedWithAdress>
    <izvorni_sadrzaj>
      <item>FINA Regioanlni centar Zagreb, Trg svibanjskih žrtava 1995. 1, 10000 Zagreb</item>
      <item>Tanja Horvat, Zelengajska Ulica 13a, 49243 Oroslavje</item>
      <item>Mario Horvat, Strmečka 51b, 49240 Stubičke Toplice</item>
      <item>vjerovnici</item>
    </izvorni_sadrzaj>
    <derivirana_varijabla naziv="DomainObject.Predmet.StrankaListFormatedWithAdress_1">
      <item>FINA Regioanlni centar Zagreb, Trg svibanjskih žrtava 1995. 1, 10000 Zagreb</item>
      <item>Tanja Horvat, Zelengajska Ulica 13a, 49243 Oroslavje</item>
      <item>Mario Horvat, Strmečka 51b, 49240 Stubičke Toplice</item>
      <item>vjerovnici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  <item>vjerovnici</item>
    </izvorni_sadrzaj>
    <derivirana_varijabla naziv="DomainObject.Predmet.StrankaListFormatedWithAdressOIB_1"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  <item>vjerovnici</item>
    </derivirana_varijabla>
  </DomainObject.Predmet.StrankaListFormatedWithAdressOIB>
  <DomainObject.Predmet.StrankaListNazivFormated>
    <izvorni_sadrzaj>
      <item>FINA Regioanlni centar Zagreb</item>
      <item>Tanja Horvat</item>
      <item>Mario Horvat</item>
      <item>vjerovnici</item>
    </izvorni_sadrzaj>
    <derivirana_varijabla naziv="DomainObject.Predmet.StrankaListNazivFormated_1">
      <item>FINA Regioanlni centar Zagreb</item>
      <item>Tanja Horvat</item>
      <item>Mario Horvat</item>
      <item>vjerovnici</item>
    </derivirana_varijabla>
  </DomainObject.Predmet.StrankaListNazivFormated>
  <DomainObject.Predmet.StrankaListNazivFormatedOIB>
    <izvorni_sadrzaj>
      <item>FINA Regioanlni centar Zagreb, OIB 85821130368</item>
      <item>Tanja Horvat, OIB 04199970540</item>
      <item>Mario Horvat, OIB 79888860089</item>
      <item>vjerovnici</item>
    </izvorni_sadrzaj>
    <derivirana_varijabla naziv="DomainObject.Predmet.StrankaListNazivFormatedOIB_1">
      <item>FINA Regioanlni centar Zagreb, OIB 85821130368</item>
      <item>Tanja Horvat, OIB 04199970540</item>
      <item>Mario Horvat, OIB 79888860089</item>
      <item>vjerovnici</item>
    </derivirana_varijabla>
  </DomainObject.Predmet.StrankaListNazivFormatedOIB>
  <DomainObject.Predmet.ProtuStrankaListFormated>
    <izvorni_sadrzaj>
      <item>HORVAT INSTALMONT d.o.o.</item>
    </izvorni_sadrzaj>
    <derivirana_varijabla naziv="DomainObject.Predmet.ProtuStrankaListFormated_1">
      <item>HORVAT INSTALMONT d.o.o.</item>
    </derivirana_varijabla>
  </DomainObject.Predmet.ProtuStrankaListFormated>
  <DomainObject.Predmet.ProtuStrankaListFormatedOIB>
    <izvorni_sadrzaj>
      <item>HORVAT INSTALMONT d.o.o., OIB 55209865196</item>
    </izvorni_sadrzaj>
    <derivirana_varijabla naziv="DomainObject.Predmet.ProtuStrankaListFormatedOIB_1">
      <item>HORVAT INSTALMONT d.o.o., OIB 55209865196</item>
    </derivirana_varijabla>
  </DomainObject.Predmet.ProtuStrankaListFormatedOIB>
  <DomainObject.Predmet.ProtuStrankaListFormatedWithAdress>
    <izvorni_sadrzaj>
      <item>HORVAT INSTALMONT d.o.o., Zelengajska 13A, 49243 Oroslavje</item>
    </izvorni_sadrzaj>
    <derivirana_varijabla naziv="DomainObject.Predmet.ProtuStrankaListFormatedWithAdress_1">
      <item>HORVAT INSTALMONT d.o.o., Zelengajska 13A, 49243 Oroslavje</item>
    </derivirana_varijabla>
  </DomainObject.Predmet.ProtuStrankaListFormatedWithAdress>
  <DomainObject.Predmet.ProtuStrankaListFormatedWithAdressOIB>
    <izvorni_sadrzaj>
      <item>HORVAT INSTALMONT d.o.o., OIB 55209865196, Zelengajska 13A, 49243 Oroslavje</item>
    </izvorni_sadrzaj>
    <derivirana_varijabla naziv="DomainObject.Predmet.ProtuStrankaListFormatedWithAdressOIB_1">
      <item>HORVAT INSTALMONT d.o.o., OIB 55209865196, Zelengajska 13A, 49243 Oroslavje</item>
    </derivirana_varijabla>
  </DomainObject.Predmet.ProtuStrankaListFormatedWithAdressOIB>
  <DomainObject.Predmet.ProtuStrankaListNazivFormated>
    <izvorni_sadrzaj>
      <item>HORVAT INSTALMONT d.o.o.</item>
    </izvorni_sadrzaj>
    <derivirana_varijabla naziv="DomainObject.Predmet.ProtuStrankaListNazivFormated_1">
      <item>HORVAT INSTALMONT d.o.o.</item>
    </derivirana_varijabla>
  </DomainObject.Predmet.ProtuStrankaListNazivFormated>
  <DomainObject.Predmet.ProtuStrankaListNazivFormatedOIB>
    <izvorni_sadrzaj>
      <item>HORVAT INSTALMONT d.o.o., OIB 55209865196</item>
    </izvorni_sadrzaj>
    <derivirana_varijabla naziv="DomainObject.Predmet.ProtuStrankaListNazivFormatedOIB_1">
      <item>HORVAT INSTALMONT d.o.o., OIB 55209865196</item>
    </derivirana_varijabla>
  </DomainObject.Predmet.ProtuStrankaListNazivFormatedOIB>
  <DomainObject.Predmet.OstaliListFormated>
    <izvorni_sadrzaj>
      <item>Tanja Horvat</item>
      <item>Mario Horvat</item>
      <item>Branko Smrtić</item>
    </izvorni_sadrzaj>
    <derivirana_varijabla naziv="DomainObject.Predmet.OstaliListFormated_1">
      <item>Tanja Horvat</item>
      <item>Mario Horvat</item>
      <item>Branko Smrtić</item>
    </derivirana_varijabla>
  </DomainObject.Predmet.OstaliListFormated>
  <DomainObject.Predmet.OstaliListFormatedOIB>
    <izvorni_sadrzaj>
      <item>Tanja Horvat, OIB 04199970540</item>
      <item>Mario Horvat, OIB 79888860089</item>
      <item>Branko Smrtić, OIB 26761829990</item>
    </izvorni_sadrzaj>
    <derivirana_varijabla naziv="DomainObject.Predmet.OstaliListFormatedOIB_1">
      <item>Tanja Horvat, OIB 04199970540</item>
      <item>Mario Horvat, OIB 79888860089</item>
      <item>Branko Smrtić, OIB 26761829990</item>
    </derivirana_varijabla>
  </DomainObject.Predmet.OstaliListFormatedOIB>
  <DomainObject.Predmet.OstaliListFormatedWithAdress>
    <izvorni_sadrzaj>
      <item>Tanja Horvat, Zelengajska Ulica 13a, 49243 Oroslavje</item>
      <item>Mario Horvat, Strmečka 51b, 49240 Stubičke Toplice</item>
      <item>Branko Smrtić, Antuna Mihanovića 116, 48350 Miholjanec</item>
    </izvorni_sadrzaj>
    <derivirana_varijabla naziv="DomainObject.Predmet.OstaliListFormatedWithAdress_1">
      <item>Tanja Horvat, Zelengajska Ulica 13a, 49243 Oroslavje</item>
      <item>Mario Horvat, Strmečka 51b, 49240 Stubičke Toplice</item>
      <item>Branko Smrtić, Antuna Mihanovića 116, 48350 Miholjanec</item>
    </derivirana_varijabla>
  </DomainObject.Predmet.OstaliListFormatedWithAdress>
  <DomainObject.Predmet.OstaliListFormatedWithAdressOIB>
    <izvorni_sadrzaj>
      <item>Tanja Horvat, OIB 04199970540, Zelengajska Ulica 13a, 49243 Oroslavje</item>
      <item>Mario Horvat, OIB 79888860089, Strmečka 51b, 49240 Stubičke Toplice</item>
      <item>Branko Smrtić, OIB 26761829990, Antuna Mihanovića 116, 48350 Miholjanec</item>
    </izvorni_sadrzaj>
    <derivirana_varijabla naziv="DomainObject.Predmet.OstaliListFormatedWithAdressOIB_1">
      <item>Tanja Horvat, OIB 04199970540, Zelengajska Ulica 13a, 49243 Oroslavje</item>
      <item>Mario Horvat, OIB 79888860089, Strmečka 51b, 49240 Stubičke Toplice</item>
      <item>Branko Smrtić, OIB 26761829990, Antuna Mihanovića 116, 48350 Miholjanec</item>
    </derivirana_varijabla>
  </DomainObject.Predmet.OstaliListFormatedWithAdressOIB>
  <DomainObject.Predmet.OstaliListNazivFormated>
    <izvorni_sadrzaj>
      <item>Tanja Horvat</item>
      <item>Mario Horvat</item>
      <item>Branko Smrtić</item>
    </izvorni_sadrzaj>
    <derivirana_varijabla naziv="DomainObject.Predmet.OstaliListNazivFormated_1">
      <item>Tanja Horvat</item>
      <item>Mario Horvat</item>
      <item>Branko Smrtić</item>
    </derivirana_varijabla>
  </DomainObject.Predmet.OstaliListNazivFormated>
  <DomainObject.Predmet.OstaliListNazivFormatedOIB>
    <izvorni_sadrzaj>
      <item>Tanja Horvat, OIB 04199970540</item>
      <item>Mario Horvat, OIB 79888860089</item>
      <item>Branko Smrtić, OIB 26761829990</item>
    </izvorni_sadrzaj>
    <derivirana_varijabla naziv="DomainObject.Predmet.OstaliListNazivFormatedOIB_1">
      <item>Tanja Horvat, OIB 04199970540</item>
      <item>Mario Horvat, OIB 79888860089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HORVAT INSTALMONT d.o.o.</izvorni_sadrzaj>
    <derivirana_varijabla naziv="DomainObject.Predmet.ProtustrankaIDrugi_1">HORVAT INSTALMONT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HORVAT INSTALMONT d.o.o., OIB 55209865196, Zelengajska 13A, 49243 Oroslavje</izvorni_sadrzaj>
    <derivirana_varijabla naziv="DomainObject.Predmet.ProtustrankaIDrugiAdressOIB_1">HORVAT INSTALMONT d.o.o., OIB 55209865196, Zelengajska 13A,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HORVAT INSTALMONT d.o.o.</item>
      <item>Tanja Horvat</item>
      <item>Tanja Horvat</item>
      <item>Mario Horvat</item>
      <item>Mario Horvat</item>
      <item>vjerovnici</item>
      <item>Branko Smrtić</item>
    </izvorni_sadrzaj>
    <derivirana_varijabla naziv="DomainObject.Predmet.SudioniciListNaziv_1">
      <item>FINA Regioanlni centar Zagreb</item>
      <item>HORVAT INSTALMONT d.o.o.</item>
      <item>Tanja Horvat</item>
      <item>Tanja Horvat</item>
      <item>Mario Horvat</item>
      <item>Mario Horvat</item>
      <item>vjerovnici</item>
      <item>Branko Smrtić</item>
    </derivirana_varijabla>
  </DomainObject.Predmet.SudioniciListNaziv>
  <DomainObject.Predmet.SudioniciListAdressOIB>
    <izvorni_sadrzaj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Tanja Horvat, OIB 04199970540, Zelengajska Ulica 13a,49243 Oroslavje</item>
      <item>Mario Horvat, OIB 79888860089, Strmečka 51b,49240 Stubičke Toplice</item>
      <item>Mario Horvat, OIB 79888860089, Strmečka 51b,49240 Stubičke Toplice</item>
      <item>vjerovnici</item>
      <item>Branko Smrtić, OIB 26761829990, Antuna Mihanovića 116,48350 Miholjanec</item>
    </izvorni_sadrzaj>
    <derivirana_varijabla naziv="DomainObject.Predmet.SudioniciListAdressOIB_1"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Tanja Horvat, OIB 04199970540, Zelengajska Ulica 13a,49243 Oroslavje</item>
      <item>Mario Horvat, OIB 79888860089, Strmečka 51b,49240 Stubičke Toplice</item>
      <item>Mario Horvat, OIB 79888860089, Strmečka 51b,49240 Stubičke Toplice</item>
      <item>vjerovnici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55209865196</item>
      <item>, OIB 04199970540</item>
      <item>, OIB 04199970540</item>
      <item>, OIB 79888860089</item>
      <item>, OIB 79888860089</item>
      <item>, OIB null</item>
      <item>, OIB 26761829990</item>
    </izvorni_sadrzaj>
    <derivirana_varijabla naziv="DomainObject.Predmet.SudioniciListNazivOIB_1">
      <item>, OIB 85821130368</item>
      <item>, OIB 55209865196</item>
      <item>, OIB 04199970540</item>
      <item>, OIB 04199970540</item>
      <item>, OIB 79888860089</item>
      <item>, OIB 79888860089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3588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2017-05-18T13:30:00Z</dcterms:created>
  <dc:creator>ksvajger</dc:creator>
  <cp:lastModifiedBy>Kristina Švajger</cp:lastModifiedBy>
  <cp:lastPrinted>2017-05-18T13:31:00Z</cp:lastPrinted>
  <dcterms:modified xmlns:xsi="http://www.w3.org/2001/XMLSchema-instance" xsi:type="dcterms:W3CDTF">2017-05-18T13:31:00Z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