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B289A" w:rsidR="004D7FBF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D7FBF" w:rsidP="006B289A" w:rsidR="004D7FBF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7FBF" w:rsidP="006B289A" w:rsidR="004D7FBF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D7FBF" w:rsidP="006B289A" w:rsidR="004D7FBF" w:rsidRPr="009077C2">
            <w:pPr>
              <w:jc w:val="center"/>
            </w:pPr>
            <w:r>
              <w:t xml:space="preserve">Trgovački sud u Osijeku   </w:t>
            </w:r>
          </w:p>
          <w:p w:rsidRDefault="004D7FBF" w:rsidP="006B289A" w:rsidR="004D7FBF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6B289A" w:rsidR="004D7FBF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4D7FBF" w:rsidP="006B289A" w:rsidR="004D7FBF" w:rsidRPr="00974EE9">
            <w:pPr>
              <w:pStyle w:val="VSVerzija"/>
              <w:jc w:val="center"/>
            </w:pPr>
            <w:r>
              <w:t>Poslovni broj: 13</w:t>
            </w:r>
            <w:r w:rsidR="00647398">
              <w:t xml:space="preserve"> </w:t>
            </w:r>
            <w:r>
              <w:t>St-467/16-21</w:t>
            </w:r>
          </w:p>
        </w:tc>
      </w:tr>
    </w:tbl>
    <w:p w14:textId="e8ba3c2" w14:paraId="e8ba3c2" w:rsidRDefault="00DF0DBC" w:rsidP="00DF0DBC" w:rsidR="00DF0DBC" w:rsidRPr="00B82754">
      <w:pPr>
        <w15:collapsed w:val="false"/>
        <w:rPr>
          <w:sz w:val="22"/>
          <w:szCs w:val="22"/>
        </w:rPr>
      </w:pPr>
    </w:p>
    <w:p w:rsidRDefault="00DF0DBC" w:rsidP="00DF0DBC" w:rsidR="00DF0DB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</w:t>
      </w:r>
    </w:p>
    <w:p w:rsidRDefault="00321A89" w:rsidP="00DF0DBC" w:rsidR="00321A89" w:rsidRPr="00534A17">
      <w:pPr>
        <w:ind w:hanging="720" w:left="360"/>
        <w:rPr>
          <w:sz w:val="22"/>
          <w:szCs w:val="22"/>
        </w:rPr>
      </w:pPr>
    </w:p>
    <w:p w:rsidRDefault="00DF0DBC" w:rsidP="00DF0DBC" w:rsidR="00DF0DBC">
      <w:pPr>
        <w:jc w:val="center"/>
      </w:pPr>
      <w:r>
        <w:t>R E P U B L I K A    H R V A T S K A</w:t>
      </w:r>
    </w:p>
    <w:p w:rsidRDefault="00DF0DBC" w:rsidP="00DF0DBC" w:rsidR="00DF0DBC">
      <w:pPr>
        <w:jc w:val="center"/>
      </w:pPr>
      <w:r w:rsidRPr="001A6A6A">
        <w:t>R J E Š E N J E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</w:pPr>
    </w:p>
    <w:p w:rsidRDefault="00DF0DBC" w:rsidP="00DF0DBC" w:rsidR="00DF0DBC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r w:rsidR="004D7FBF">
        <w:rPr>
          <w:color w:val="000000"/>
        </w:rPr>
        <w:t>Pt grupa j.d.o.o. za proizvodnju i usluge, u stečaju, Višnjevac, A. Starčevića 72/a, MBS: 030129347, OIB: 00738729965</w:t>
      </w:r>
      <w:r>
        <w:rPr>
          <w:bCs/>
        </w:rPr>
        <w:t>, dana</w:t>
      </w:r>
      <w:r w:rsidR="004D7FBF">
        <w:rPr>
          <w:bCs/>
        </w:rPr>
        <w:t xml:space="preserve"> 5. prosinca 2</w:t>
      </w:r>
      <w:r>
        <w:rPr>
          <w:bCs/>
        </w:rPr>
        <w:t xml:space="preserve">018. </w:t>
      </w:r>
    </w:p>
    <w:p w:rsidRDefault="00DF0DBC" w:rsidP="00DF0DBC" w:rsidR="00DF0DBC">
      <w:pPr>
        <w:ind w:firstLine="1004" w:left="-284"/>
        <w:jc w:val="both"/>
        <w:rPr>
          <w:bCs/>
        </w:rPr>
      </w:pPr>
    </w:p>
    <w:p w:rsidRDefault="00DF0DBC" w:rsidP="00DF0DBC" w:rsidR="00DF0DBC">
      <w:pPr>
        <w:ind w:firstLine="1004" w:left="-284"/>
        <w:jc w:val="both"/>
      </w:pPr>
      <w:r w:rsidRPr="005B02ED">
        <w:t xml:space="preserve">    </w:t>
      </w:r>
    </w:p>
    <w:p w:rsidRDefault="00DF0DBC" w:rsidP="00DF0DBC" w:rsidR="00DF0DBC" w:rsidRPr="001A6A6A">
      <w:pPr>
        <w:jc w:val="center"/>
      </w:pPr>
      <w:r w:rsidRPr="001A6A6A">
        <w:t>r i j e š i o  j e</w:t>
      </w:r>
    </w:p>
    <w:p w:rsidRDefault="00DF0DBC" w:rsidP="00DF0DBC" w:rsidR="00DF0DBC">
      <w:pPr>
        <w:pStyle w:val="Tijeloteksta"/>
      </w:pPr>
      <w:r>
        <w:tab/>
      </w:r>
    </w:p>
    <w:p w:rsidRDefault="00DF0DBC" w:rsidP="00DF0DBC" w:rsidR="00DF0DBC" w:rsidRPr="00BB13AD">
      <w:pPr>
        <w:pStyle w:val="Tijeloteksta"/>
      </w:pPr>
    </w:p>
    <w:p w:rsidRDefault="00154488" w:rsidP="00DF0DBC" w:rsidR="00DF0DB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Marku Tominac </w:t>
      </w:r>
      <w:r>
        <w:t>dipl. ing., Vinkovci, Vladimira Nazora 3 OIB 98361792494</w:t>
      </w:r>
      <w:r w:rsidR="00DF0DBC">
        <w:t xml:space="preserve">, odobrava se na ime nagrade i na ime naknade troškova iznos od 3.500,00 kn bruto, za obnašanje dužnosti privremenog stečajnog upravitelja nad stečajnim dužnikom </w:t>
      </w:r>
      <w:r w:rsidR="004D7FBF">
        <w:rPr>
          <w:color w:val="000000"/>
        </w:rPr>
        <w:t>Pt grupa j.d.o.o. za proizvodnju i usluge, u stečaju, Višnjevac, A. Starčevića 72/a, MBS: 030129347, OIB: 00738729965.</w:t>
      </w:r>
    </w:p>
    <w:p w:rsidRDefault="00DF0DBC" w:rsidP="00DF0DBC" w:rsidR="00DF0DBC">
      <w:pPr>
        <w:pStyle w:val="Tijeloteksta"/>
        <w:ind w:left="1065"/>
      </w:pPr>
    </w:p>
    <w:p w:rsidRDefault="00DF0DBC" w:rsidP="00DF0DBC" w:rsidR="00DF0DBC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 neto iznos iz točke 1. ovog rješenja isplati na žiro račun stečajnog upravitelja</w:t>
      </w:r>
      <w:r w:rsidR="00101A8F">
        <w:t xml:space="preserve"> Marka Tominac dipl. ing. iz Vinkovaca, Vladimira Nazora 3 OIB 98361792494, I</w:t>
      </w:r>
      <w:r w:rsidR="00C72F84">
        <w:t>BAN: HR</w:t>
      </w:r>
      <w:r w:rsidR="00101A8F">
        <w:t>4323</w:t>
      </w:r>
      <w:r w:rsidR="00363732">
        <w:t>900013102195964</w:t>
      </w:r>
      <w:r>
        <w:t xml:space="preserve">, sa kontovnika dužnika 8500 Fond za pokriće troškova stečajnog postupka. </w:t>
      </w:r>
    </w:p>
    <w:p w:rsidRDefault="00DF0DBC" w:rsidP="00DF0DBC" w:rsidR="00DF0DBC">
      <w:pPr>
        <w:pStyle w:val="Tijeloteksta"/>
        <w:ind w:left="1065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DF0DBC" w:rsidP="00DF0DBC" w:rsidR="00DF0DBC">
      <w:pPr>
        <w:pStyle w:val="Odlomakpopisa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DF0DBC" w:rsidP="000B0443" w:rsidR="00DF0DBC">
      <w:pPr>
        <w:pStyle w:val="Tijeloteksta"/>
        <w:rPr>
          <w:bCs/>
        </w:rPr>
      </w:pPr>
    </w:p>
    <w:p w:rsidRDefault="007866A8" w:rsidP="000B0443" w:rsidR="007866A8" w:rsidRPr="00747DCE">
      <w:pPr>
        <w:pStyle w:val="Tijeloteksta"/>
        <w:rPr>
          <w:bCs/>
        </w:rPr>
      </w:pPr>
    </w:p>
    <w:p w:rsidRDefault="00DF0DBC" w:rsidP="00DF0DBC" w:rsidR="00DF0DB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F0DBC" w:rsidP="00DF0DBC" w:rsidR="00DF0DBC">
      <w:pPr>
        <w:pStyle w:val="Tijeloteksta"/>
        <w:rPr>
          <w:bCs/>
        </w:rPr>
      </w:pPr>
    </w:p>
    <w:p w:rsidRDefault="007866A8" w:rsidP="00DF0DBC" w:rsidR="007866A8" w:rsidRPr="00AB2F7F">
      <w:pPr>
        <w:pStyle w:val="Tijeloteksta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7866A8">
        <w:rPr>
          <w:bCs/>
        </w:rPr>
        <w:t>467</w:t>
      </w:r>
      <w:r w:rsidR="00321A89">
        <w:rPr>
          <w:bCs/>
        </w:rPr>
        <w:t>/16-1</w:t>
      </w:r>
      <w:r w:rsidR="007866A8">
        <w:rPr>
          <w:bCs/>
        </w:rPr>
        <w:t>1 od 12.4.</w:t>
      </w:r>
      <w:r>
        <w:rPr>
          <w:bCs/>
        </w:rPr>
        <w:t>2017. godine pokrenut je prethodni postupak nad dužnikom</w:t>
      </w:r>
      <w:r>
        <w:rPr>
          <w:color w:val="000000"/>
        </w:rPr>
        <w:t xml:space="preserve"> </w:t>
      </w:r>
      <w:r w:rsidR="007866A8">
        <w:rPr>
          <w:color w:val="000000"/>
        </w:rPr>
        <w:t>Pt grupa j.d.o.o. za proizvodnju i usluge, u stečaju, Višnjevac, A. Starčevića 72/a, MBS: 030129347, OIB: 00738729965</w:t>
      </w:r>
      <w:r>
        <w:rPr>
          <w:bCs/>
        </w:rPr>
        <w:t xml:space="preserve">. Istim rješenjem imenovan  je privremeni stečajni upravitelj </w:t>
      </w:r>
      <w:r w:rsidR="00321A89">
        <w:t>Marko Tominac dipl. ing. iz Vinkovaca,</w:t>
      </w:r>
      <w:r>
        <w:rPr>
          <w:bCs/>
        </w:rPr>
        <w:t xml:space="preserve"> 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321A89" w:rsidP="00DF0DBC" w:rsidR="00321A89">
      <w:pPr>
        <w:pStyle w:val="Tijeloteksta"/>
        <w:ind w:firstLine="708"/>
        <w:rPr>
          <w:bCs/>
        </w:rPr>
      </w:pPr>
    </w:p>
    <w:p w:rsidRDefault="00321A89" w:rsidP="00DF0DBC" w:rsidR="00321A89">
      <w:pPr>
        <w:pStyle w:val="Tijeloteksta"/>
        <w:ind w:firstLine="708"/>
        <w:rPr>
          <w:bCs/>
        </w:rPr>
      </w:pPr>
    </w:p>
    <w:p w:rsidRDefault="00321A89" w:rsidP="00DF0DBC" w:rsidR="00321A89">
      <w:pPr>
        <w:pStyle w:val="Tijeloteksta"/>
        <w:ind w:firstLine="708"/>
        <w:rPr>
          <w:bCs/>
        </w:rPr>
      </w:pPr>
    </w:p>
    <w:p w:rsidRDefault="00321A89" w:rsidP="00DF0DBC" w:rsidR="00321A89">
      <w:pPr>
        <w:pStyle w:val="Tijeloteksta"/>
        <w:ind w:firstLine="708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4D7FBF" w:rsidP="004D7FBF" w:rsidR="00321A89">
      <w:pPr>
        <w:pStyle w:val="Tijeloteksta"/>
        <w:ind w:firstLine="708"/>
        <w:jc w:val="right"/>
        <w:rPr>
          <w:bCs/>
        </w:rPr>
      </w:pPr>
      <w:r>
        <w:t>Poslovni broj: 13</w:t>
      </w:r>
      <w:r w:rsidR="00647398">
        <w:t xml:space="preserve"> S</w:t>
      </w:r>
      <w:r>
        <w:t>t-467/16-21</w:t>
      </w:r>
    </w:p>
    <w:p w:rsidRDefault="00DF0DBC" w:rsidP="00321A89" w:rsidR="00DF0DBC">
      <w:pPr>
        <w:pStyle w:val="Tijeloteksta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7866A8" w:rsidP="00DF0DBC" w:rsidR="007866A8">
      <w:pPr>
        <w:pStyle w:val="Tijeloteksta"/>
        <w:ind w:firstLine="708"/>
        <w:jc w:val="center"/>
        <w:rPr>
          <w:bCs/>
        </w:rPr>
      </w:pPr>
    </w:p>
    <w:p w:rsidRDefault="007866A8" w:rsidP="00DF0DBC" w:rsidR="007866A8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od </w:t>
      </w:r>
      <w:r w:rsidR="00143EC8">
        <w:rPr>
          <w:bCs/>
        </w:rPr>
        <w:t>28.</w:t>
      </w:r>
      <w:r w:rsidR="007866A8">
        <w:rPr>
          <w:bCs/>
        </w:rPr>
        <w:t>4.2017. te je</w:t>
      </w:r>
      <w:r>
        <w:rPr>
          <w:bCs/>
        </w:rPr>
        <w:t xml:space="preserve"> nazočio ročištu radi izjašnjenja o prijedlogu i raspravi o pretpostavkama za otvaranje stečajnog postupka održanom dana </w:t>
      </w:r>
      <w:r w:rsidR="007866A8">
        <w:rPr>
          <w:bCs/>
        </w:rPr>
        <w:t>18.5.2017.</w:t>
      </w:r>
      <w:r>
        <w:rPr>
          <w:bCs/>
        </w:rPr>
        <w:t xml:space="preserve"> godine. 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647398">
        <w:rPr>
          <w:bCs/>
        </w:rPr>
        <w:t>11.4.2018.</w:t>
      </w:r>
      <w:r>
        <w:rPr>
          <w:bCs/>
        </w:rPr>
        <w:t xml:space="preserve"> privremeni stečajni u</w:t>
      </w:r>
      <w:r w:rsidR="00647398">
        <w:rPr>
          <w:bCs/>
        </w:rPr>
        <w:t>pravitelj u spis je dostavio</w:t>
      </w:r>
      <w:r>
        <w:rPr>
          <w:bCs/>
        </w:rPr>
        <w:t xml:space="preserve"> zahtjev za određivanje nagrade za obavljene poslove privremenog stečajnog upravitelja.</w:t>
      </w:r>
    </w:p>
    <w:p w:rsidRDefault="00DF0DBC" w:rsidP="00DF0DBC" w:rsidR="00DF0DBC">
      <w:pPr>
        <w:jc w:val="both"/>
      </w:pPr>
    </w:p>
    <w:p w:rsidRDefault="00950FA7" w:rsidP="00950FA7" w:rsidR="00950FA7">
      <w:pPr>
        <w:ind w:firstLine="708"/>
        <w:jc w:val="both"/>
        <w:rPr>
          <w:bCs/>
        </w:rPr>
      </w:pPr>
      <w:r>
        <w:t>Uzimajući u obzir obujam poslova i rad privremene stečajne upraviteljice, sud je odlučio kao u izreci temeljem članka 119. stav 6. u vezi s člankom 94. Stečajnog zakona (Narodne novine 71/15 i 104/17) članka 2., 4. i 15. Uredbe o kriterijima i načinu obračuna i plaćanja nagrade stečajnim upraviteljima (Narodne novine 105/15).</w:t>
      </w:r>
    </w:p>
    <w:p w:rsidRDefault="00DF0DBC" w:rsidP="00DF0DBC" w:rsidR="00DF0DBC">
      <w:pPr>
        <w:ind w:firstLine="708"/>
        <w:jc w:val="both"/>
        <w:rPr>
          <w:bCs/>
        </w:rPr>
      </w:pPr>
    </w:p>
    <w:p w:rsidRDefault="00DF0DBC" w:rsidP="00DF0DBC" w:rsidR="00DF0DBC" w:rsidRPr="00524479">
      <w:pPr>
        <w:ind w:firstLine="708"/>
        <w:jc w:val="both"/>
        <w:rPr>
          <w:bCs/>
        </w:rPr>
      </w:pPr>
    </w:p>
    <w:p w:rsidRDefault="00DF0DBC" w:rsidP="00DF0DBC" w:rsidR="00DF0DBC" w:rsidRPr="00524479">
      <w:pPr>
        <w:pStyle w:val="Tijeloteksta"/>
        <w:rPr>
          <w:sz w:val="20"/>
          <w:szCs w:val="20"/>
        </w:rPr>
      </w:pPr>
    </w:p>
    <w:p w:rsidRDefault="00DF0DBC" w:rsidP="00DF0DBC" w:rsidR="00DF0DBC">
      <w:pPr>
        <w:pStyle w:val="Tijeloteksta"/>
        <w:jc w:val="center"/>
      </w:pPr>
      <w:r>
        <w:t xml:space="preserve">U Osijeku </w:t>
      </w:r>
      <w:r w:rsidR="00647398">
        <w:t xml:space="preserve">5. prosinac </w:t>
      </w:r>
      <w:r>
        <w:t xml:space="preserve"> 2018. </w:t>
      </w:r>
    </w:p>
    <w:p w:rsidRDefault="00647398" w:rsidP="00DF0DBC" w:rsidR="00647398">
      <w:pPr>
        <w:pStyle w:val="Tijeloteksta"/>
        <w:jc w:val="center"/>
      </w:pPr>
    </w:p>
    <w:p w:rsidRDefault="00DF0DBC" w:rsidP="00DF0DBC" w:rsidR="00DF0DBC">
      <w:pPr>
        <w:pStyle w:val="Tijeloteksta"/>
        <w:jc w:val="center"/>
      </w:pPr>
    </w:p>
    <w:p w:rsidRDefault="00647398" w:rsidP="00647398" w:rsidR="00647398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647398" w:rsidP="00647398" w:rsidR="00647398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557ADC" w:rsidP="00DF0DBC" w:rsidR="00557ADC">
      <w:pPr>
        <w:pStyle w:val="Tijeloteksta"/>
        <w:jc w:val="left"/>
      </w:pPr>
    </w:p>
    <w:p w:rsidRDefault="00647398" w:rsidP="00DF0DBC" w:rsidR="00647398">
      <w:pPr>
        <w:pStyle w:val="Tijeloteksta"/>
        <w:jc w:val="left"/>
      </w:pPr>
    </w:p>
    <w:p w:rsidRDefault="00557ADC" w:rsidP="00557ADC" w:rsidR="00557ADC">
      <w:pPr>
        <w:pStyle w:val="Tijeloteksta"/>
      </w:pPr>
      <w:r>
        <w:t>UPUTA O PRAVNOM LIJEKU:</w:t>
      </w:r>
    </w:p>
    <w:p w:rsidRDefault="00557ADC" w:rsidP="00647398" w:rsidR="00557ADC">
      <w:pPr>
        <w:pStyle w:val="Tijeloteksta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557ADC" w:rsidP="00557ADC" w:rsidR="00557ADC">
      <w:pPr>
        <w:pStyle w:val="Tijeloteksta"/>
        <w:jc w:val="left"/>
      </w:pPr>
    </w:p>
    <w:p w:rsidRDefault="00557ADC" w:rsidP="00557ADC" w:rsidR="00557ADC">
      <w:pPr>
        <w:pStyle w:val="Tijeloteksta"/>
        <w:jc w:val="left"/>
      </w:pPr>
    </w:p>
    <w:p w:rsidRDefault="00DF0DBC" w:rsidP="00DF0DBC" w:rsidR="00DF0DBC" w:rsidRPr="007B3432">
      <w:pPr>
        <w:pStyle w:val="Tijeloteksta"/>
        <w:jc w:val="left"/>
      </w:pPr>
      <w:r w:rsidRPr="007B3432">
        <w:t>DNA</w:t>
      </w:r>
    </w:p>
    <w:p w:rsidRDefault="00143EC8" w:rsidP="00DF0DBC" w:rsidR="00DF0DBC">
      <w:pPr>
        <w:pStyle w:val="Tijeloteksta"/>
        <w:numPr>
          <w:ilvl w:val="0"/>
          <w:numId w:val="21"/>
        </w:numPr>
        <w:jc w:val="left"/>
      </w:pPr>
      <w:r>
        <w:t>Stečajni upravitelj Marko Tominac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E14CD9" w:rsidP="00DF0DBC" w:rsidR="00DF0DBC" w:rsidRPr="007B3432">
      <w:pPr>
        <w:pStyle w:val="Tijeloteksta"/>
        <w:numPr>
          <w:ilvl w:val="0"/>
          <w:numId w:val="21"/>
        </w:numPr>
        <w:jc w:val="left"/>
      </w:pPr>
      <w:r>
        <w:t>kal. 7/1/19</w:t>
      </w:r>
    </w:p>
    <w:p w:rsidRDefault="00DF0DBC" w:rsidP="00DF0DBC" w:rsidR="00DF0DBC">
      <w:pPr>
        <w:ind w:firstLine="708"/>
        <w:jc w:val="both"/>
      </w:pPr>
    </w:p>
    <w:p w:rsidRDefault="00DF0DBC" w:rsidP="00DF0DBC" w:rsidR="00DF0DBC">
      <w:pPr>
        <w:ind w:firstLine="708"/>
        <w:jc w:val="both"/>
      </w:pPr>
    </w:p>
    <w:p w:rsidRDefault="00DF0DBC" w:rsidP="00DF0DBC" w:rsidR="00DF0DBC" w:rsidRPr="00A930D6">
      <w:pPr>
        <w:jc w:val="center"/>
      </w:pPr>
    </w:p>
    <w:p w:rsidRDefault="005A2E90" w:rsidP="00DF0DBC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A8F"/>
    <w:rsid w:val="00101E37"/>
    <w:rsid w:val="0010784A"/>
    <w:rsid w:val="00111495"/>
    <w:rsid w:val="001212CA"/>
    <w:rsid w:val="00134D91"/>
    <w:rsid w:val="00135891"/>
    <w:rsid w:val="00136E56"/>
    <w:rsid w:val="00143A3D"/>
    <w:rsid w:val="00143EC8"/>
    <w:rsid w:val="00146A6E"/>
    <w:rsid w:val="00151D3A"/>
    <w:rsid w:val="00154488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A89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373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D7FBF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AD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4739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66A8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0FA7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16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4CD9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true" w:styleId="VSVerzija" w:type="paragraph">
    <w:name w:val="VS_Verzija"/>
    <w:basedOn w:val="Normal"/>
    <w:rsid w:val="004D7FBF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D7A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A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A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A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A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1" w:styleId="VSVerzija" w:type="paragraph">
    <w:name w:val="VS_Verzija"/>
    <w:basedOn w:val="Normal"/>
    <w:rsid w:val="004D7FBF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D7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A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A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A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A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880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listopada 2018.</izvorni_sadrzaj>
    <derivirana_varijabla naziv="DomainObject.Predmet.DatumRjesavanja_1">25.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Pt grupa jednostavno društvo s ograničenom odgovornošću za proizvodnju i usluge</izvorni_sadrzaj>
    <derivirana_varijabla naziv="DomainObject.Predmet.ProtustrankaFormated_1">  Pt grupa jednostavno društvo s ograničenom odgovornošću za proizvodnju i usluge</derivirana_varijabla>
  </DomainObject.Predmet.ProtustrankaFormated>
  <DomainObject.Predmet.ProtustrankaFormatedOIB>
    <izvorni_sadrzaj>  Pt grupa jednostavno društvo s ograničenom odgovornošću za proizvodnju i usluge, OIB 00738729965</izvorni_sadrzaj>
    <derivirana_varijabla naziv="DomainObject.Predmet.ProtustrankaFormatedOIB_1">  Pt grupa jednostavno društvo s ograničenom odgovornošću za proizvodnju i usluge, OIB 00738729965</derivirana_varijabla>
  </DomainObject.Predmet.ProtustrankaFormatedOIB>
  <DomainObject.Predmet.ProtustrankaFormatedWithAdress>
    <izvorni_sadrzaj> Pt grupa jednostavno društvo s ograničenom odgovornošću za proizvodnju i usluge, A.Starčevića 72/a, 31220 Višnjevac</izvorni_sadrzaj>
    <derivirana_varijabla naziv="DomainObject.Predmet.ProtustrankaFormatedWithAdress_1"> Pt grupa jednostavno društvo s ograničenom odgovornošću za proizvodnju i usluge, A.Starčevića 72/a, 31220 Višnjevac</derivirana_varijabla>
  </DomainObject.Predmet.ProtustrankaFormatedWithAdress>
  <DomainObject.Predmet.ProtustrankaFormatedWithAdressOIB>
    <izvorni_sadrzaj> Pt grupa jednostavno društvo s ograničenom odgovornošću za proizvodnju i usluge, OIB 00738729965, A.Starčevića 72/a, 31220 Višnjevac</izvorni_sadrzaj>
    <derivirana_varijabla naziv="DomainObject.Predmet.ProtustrankaFormatedWithAdressOIB_1"> Pt grupa jednostavno društvo s ograničenom odgovornošću za proizvodnju i usluge, OIB 00738729965, A.Starčevića 72/a, 31220 Višnjevac</derivirana_varijabla>
  </DomainObject.Predmet.ProtustrankaFormatedWithAdressOIB>
  <DomainObject.Predmet.ProtustrankaWithAdress>
    <izvorni_sadrzaj>Pt grupa jednostavno društvo s ograničenom odgovornošću za proizvodnju i usluge A.Starčevića 72/a, 31220 Višnjevac</izvorni_sadrzaj>
    <derivirana_varijabla naziv="DomainObject.Predmet.ProtustrankaWithAdress_1">Pt grupa jednostavno društvo s ograničenom odgovornošću za proizvodnju i usluge A.Starčevića 72/a, 31220 Višnjevac</derivirana_varijabla>
  </DomainObject.Predmet.ProtustrankaWithAdress>
  <DomainObject.Predmet.ProtustrankaWithAdressOIB>
    <izvorni_sadrzaj>Pt grupa jednostavno društvo s ograničenom odgovornošću za proizvodnju i usluge, OIB 00738729965, A.Starčevića 72/a, 31220 Višnjevac</izvorni_sadrzaj>
    <derivirana_varijabla naziv="DomainObject.Predmet.ProtustrankaWithAdressOIB_1">Pt grupa jednostavno društvo s ograničenom odgovornošću za proizvodnju i usluge, OIB 00738729965, A.Starčevića 72/a, 31220 Višnjevac</derivirana_varijabla>
  </DomainObject.Predmet.ProtustrankaWithAdressOIB>
  <DomainObject.Predmet.ProtustrankaNazivFormated>
    <izvorni_sadrzaj>Pt grupa jednostavno društvo s ograničenom odgovornošću za proizvodnju i usluge</izvorni_sadrzaj>
    <derivirana_varijabla naziv="DomainObject.Predmet.ProtustrankaNazivFormated_1">Pt grupa jednostavno društvo s ograničenom odgovornošću za proizvodnju i usluge</derivirana_varijabla>
  </DomainObject.Predmet.ProtustrankaNazivFormated>
  <DomainObject.Predmet.ProtustrankaNazivFormatedOIB>
    <izvorni_sadrzaj>Pt grupa jednostavno društvo s ograničenom odgovornošću za proizvodnju i usluge, OIB 00738729965</izvorni_sadrzaj>
    <derivirana_varijabla naziv="DomainObject.Predmet.ProtustrankaNazivFormatedOIB_1">Pt grupa jednostavno društvo s ograničenom odgovornošću za proizvodnju i usluge, OIB 00738729965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Pt grupa jednostavno društvo s ograničenom odgovornošću za proizvodnju i usluge</item>
    </izvorni_sadrzaj>
    <derivirana_varijabla naziv="DomainObject.Predmet.ProtuStrankaListFormated_1">
      <item>Pt grupa jednostavno društvo s ograničenom odgovornošću za proizvodnju i usluge</item>
    </derivirana_varijabla>
  </DomainObject.Predmet.ProtuStrankaListFormated>
  <DomainObject.Predmet.ProtuStrankaListFormatedOIB>
    <izvorni_sadrzaj>
      <item>Pt grupa jednostavno društvo s ograničenom odgovornošću za proizvodnju i usluge, OIB 00738729965</item>
    </izvorni_sadrzaj>
    <derivirana_varijabla naziv="DomainObject.Predmet.ProtuStrankaListFormatedOIB_1">
      <item>Pt grupa jednostavno društvo s ograničenom odgovornošću za proizvodnju i usluge, OIB 00738729965</item>
    </derivirana_varijabla>
  </DomainObject.Predmet.ProtuStrankaListFormatedOIB>
  <DomainObject.Predmet.ProtuStrankaListFormatedWithAdress>
    <izvorni_sadrzaj>
      <item>Pt grupa jednostavno društvo s ograničenom odgovornošću za proizvodnju i usluge, A.Starčevića 72/a, 31220 Višnjevac</item>
    </izvorni_sadrzaj>
    <derivirana_varijabla naziv="DomainObject.Predmet.ProtuStrankaListFormatedWithAdress_1">
      <item>Pt grupa jednostavno društvo s ograničenom odgovornošću za proizvodnju i usluge, A.Starčevića 72/a, 31220 Višnjevac</item>
    </derivirana_varijabla>
  </DomainObject.Predmet.ProtuStrankaListFormatedWithAdress>
  <DomainObject.Predmet.ProtuStrankaListFormatedWithAdressOIB>
    <izvorni_sadrzaj>
      <item>Pt grupa jednostavno društvo s ograničenom odgovornošću za proizvodnju i usluge, OIB 00738729965, A.Starčevića 72/a, 31220 Višnjevac</item>
    </izvorni_sadrzaj>
    <derivirana_varijabla naziv="DomainObject.Predmet.ProtuStrankaListFormatedWithAdressOIB_1">
      <item>Pt grupa jednostavno društvo s ograničenom odgovornošću za proizvodnju i usluge, OIB 00738729965, A.Starčevića 72/a, 31220 Višnjevac</item>
    </derivirana_varijabla>
  </DomainObject.Predmet.ProtuStrankaListFormatedWithAdressOIB>
  <DomainObject.Predmet.ProtuStrankaListNazivFormated>
    <izvorni_sadrzaj>
      <item>Pt grupa jednostavno društvo s ograničenom odgovornošću za proizvodnju i usluge</item>
    </izvorni_sadrzaj>
    <derivirana_varijabla naziv="DomainObject.Predmet.ProtuStrankaListNazivFormated_1">
      <item>Pt grupa jednostavno društvo s ograničenom odgovornošću za proizvodnju i usluge</item>
    </derivirana_varijabla>
  </DomainObject.Predmet.ProtuStrankaListNazivFormated>
  <DomainObject.Predmet.ProtuStrankaListNazivFormatedOIB>
    <izvorni_sadrzaj>
      <item>Pt grupa jednostavno društvo s ograničenom odgovornošću za proizvodnju i usluge, OIB 00738729965</item>
    </izvorni_sadrzaj>
    <derivirana_varijabla naziv="DomainObject.Predmet.ProtuStrankaListNazivFormatedOIB_1">
      <item>Pt grupa jednostavno društvo s ograničenom odgovornošću za proizvodnju i usluge, OIB 00738729965</item>
    </derivirana_varijabla>
  </DomainObject.Predmet.ProtuStrankaListNazivFormatedOIB>
  <DomainObject.Predmet.OstaliListFormated>
    <izvorni_sadrzaj>
      <item>Mirko Parlov</item>
      <item>ŽDO GUO OSIJEK</item>
    </izvorni_sadrzaj>
    <derivirana_varijabla naziv="DomainObject.Predmet.OstaliListFormated_1">
      <item>Mirko Parlov</item>
      <item>ŽDO GUO OSIJEK</item>
    </derivirana_varijabla>
  </DomainObject.Predmet.OstaliListFormated>
  <DomainObject.Predmet.OstaliListFormatedOIB>
    <izvorni_sadrzaj>
      <item>Mirko Parlov, OIB 97471370980</item>
      <item>ŽDO GUO OSIJEK</item>
    </izvorni_sadrzaj>
    <derivirana_varijabla naziv="DomainObject.Predmet.OstaliListFormatedOIB_1">
      <item>Mirko Parlov, OIB 97471370980</item>
      <item>ŽDO GUO OSIJEK</item>
    </derivirana_varijabla>
  </DomainObject.Predmet.OstaliListFormatedOIB>
  <DomainObject.Predmet.OstaliListFormatedWithAdress>
    <izvorni_sadrzaj>
      <item>Mirko Parlov</item>
      <item>ŽDO GUO OSIJEK</item>
    </izvorni_sadrzaj>
    <derivirana_varijabla naziv="DomainObject.Predmet.OstaliListFormatedWithAdress_1">
      <item>Mirko Parlov</item>
      <item>ŽDO GUO OSIJEK</item>
    </derivirana_varijabla>
  </DomainObject.Predmet.OstaliListFormatedWithAdress>
  <DomainObject.Predmet.OstaliListFormatedWithAdressOIB>
    <izvorni_sadrzaj>
      <item>Mirko Parlov, OIB 97471370980</item>
      <item>ŽDO GUO OSIJEK</item>
    </izvorni_sadrzaj>
    <derivirana_varijabla naziv="DomainObject.Predmet.OstaliListFormatedWithAdressOIB_1">
      <item>Mirko Parlov, OIB 97471370980</item>
      <item>ŽDO GUO OSIJEK</item>
    </derivirana_varijabla>
  </DomainObject.Predmet.OstaliListFormatedWithAdressOIB>
  <DomainObject.Predmet.OstaliListNazivFormated>
    <izvorni_sadrzaj>
      <item>Mirko Parlov</item>
      <item>ŽDO GUO OSIJEK</item>
    </izvorni_sadrzaj>
    <derivirana_varijabla naziv="DomainObject.Predmet.OstaliListNazivFormated_1">
      <item>Mirko Parlov</item>
      <item>ŽDO GUO OSIJEK</item>
    </derivirana_varijabla>
  </DomainObject.Predmet.OstaliListNazivFormated>
  <DomainObject.Predmet.OstaliListNazivFormatedOIB>
    <izvorni_sadrzaj>
      <item>Mirko Parlov, OIB 97471370980</item>
      <item>ŽDO GUO OSIJEK</item>
    </izvorni_sadrzaj>
    <derivirana_varijabla naziv="DomainObject.Predmet.OstaliListNazivFormatedOIB_1">
      <item>Mirko Parlov, OIB 97471370980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Pt grupa jednostavno društvo s ograničenom odgovornošću za proizvodnju i usluge</izvorni_sadrzaj>
    <derivirana_varijabla naziv="DomainObject.Predmet.ProtustrankaIDrugi_1">Pt grupa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Pt grupa jednostavno društvo s ograničenom odgovornošću za proizvodnju i usluge, OIB 00738729965, A.Starčevića 72/a, 31220 Višnjevac</izvorni_sadrzaj>
    <derivirana_varijabla naziv="DomainObject.Predmet.ProtustrankaIDrugiAdressOIB_1">Pt grupa jednostavno društvo s ograničenom odgovornošću za proizvodnju i usluge, OIB 00738729965, A.Starčevića 72/a,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2018.</izvorni_sadrzaj>
    <derivirana_varijabla naziv="DomainObject.Predmet.OdlukaRjesenje.DatumDonosenjaOdluke_1">25. listopada 2018.</derivirana_varijabla>
  </DomainObject.Predmet.OdlukaRjesenje.DatumDonosenjaOdluke>
  <DomainObject.Predmet.OdlukaRjesenje.DatumPravomocnosti>
    <izvorni_sadrzaj>13. studenog 2018.</izvorni_sadrzaj>
    <derivirana_varijabla naziv="DomainObject.Predmet.OdlukaRjesenje.DatumPravomocnosti_1">13. studenog 2018.</derivirana_varijabla>
  </DomainObject.Predmet.OdlukaRjesenje.DatumPravomocnosti>
  <DomainObject.Predmet.OdlukaRjesenje.Oznaka>
    <izvorni_sadrzaj>St-467/2016-19</izvorni_sadrzaj>
    <derivirana_varijabla naziv="DomainObject.Predmet.OdlukaRjesenje.Oznaka_1">St-467/2016-19</derivirana_varijabla>
  </DomainObject.Predmet.OdlukaRjesenje.Oznaka>
  <DomainObject.Predmet.SudioniciListNaziv>
    <izvorni_sadrzaj>
      <item>FINA RC OSIJEK</item>
      <item>Pt grupa jednostavno društvo s ograničenom odgovornošću za proizvodnju i usluge</item>
      <item>Mirko Parlov</item>
      <item>ŽDO GUO OSIJEK</item>
    </izvorni_sadrzaj>
    <derivirana_varijabla naziv="DomainObject.Predmet.SudioniciListNaziv_1">
      <item>FINA RC OSIJEK</item>
      <item>Pt grupa jednostavno društvo s ograničenom odgovornošću za proizvodnju i usluge</item>
      <item>Mirko Parlov</item>
      <item>ŽDO GUO OSIJEK</item>
    </derivirana_varijabla>
  </DomainObject.Predmet.SudioniciListNaziv>
  <DomainObject.Predmet.SudioniciListAdressOIB>
    <izvorni_sadrzaj>
      <item>FINA RC OSIJEK, OIB 85821130368</item>
      <item>Pt grupa jednostavno društvo s ograničenom odgovornošću za proizvodnju i usluge, OIB 00738729965, A.Starčevića 72/a,31220 Višnjevac</item>
      <item>Mirko Parlov, OIB 97471370980</item>
      <item>ŽDO GUO OSIJEK</item>
    </izvorni_sadrzaj>
    <derivirana_varijabla naziv="DomainObject.Predmet.SudioniciListAdressOIB_1">
      <item>FINA RC OSIJEK, OIB 85821130368</item>
      <item>Pt grupa jednostavno društvo s ograničenom odgovornošću za proizvodnju i usluge, OIB 00738729965, A.Starčevića 72/a,31220 Višnjevac</item>
      <item>Mirko Parlov, OIB 97471370980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00738729965</item>
      <item>, OIB 97471370980</item>
      <item>, OIB null</item>
    </izvorni_sadrzaj>
    <derivirana_varijabla naziv="DomainObject.Predmet.SudioniciListNazivOIB_1">
      <item>, OIB 85821130368</item>
      <item>, OIB 00738729965</item>
      <item>, OIB 97471370980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2017.</izvorni_sadrzaj>
    <derivirana_varijabla naziv="DomainObject.Predmet.DatumZadnjeOdrzaneSudskeRadnje_1">18. svibnja 2017.</derivirana_varijabla>
  </DomainObject.Predmet.DatumZadnjeOdrzaneSudskeRadnje>
  <DomainObject.PredzadnjaOdlukaIzPredmeta.DatumDonosenjaOdluke>
    <izvorni_sadrzaj>12. travnja 2017.</izvorni_sadrzaj>
    <derivirana_varijabla naziv="DomainObject.PredzadnjaOdlukaIzPredmeta.DatumDonosenjaOdluke_1">12. travnja 2017.</derivirana_varijabla>
  </DomainObject.PredzadnjaOdlukaIzPredmeta.DatumDonosenjaOdluke>
  <DomainObject.PredzadnjaOdlukaIzPredmeta.Oznaka>
    <izvorni_sadrzaj>St-467/2016-11</izvorni_sadrzaj>
    <derivirana_varijabla naziv="DomainObject.PredzadnjaOdlukaIzPredmeta.Oznaka_1">St-467/2016-11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5EEEA-5F8F-4E3B-A44C-8673D545E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2597</properties:Characters>
  <properties:Lines>94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2018-12-05T07:10:00Z</dcterms:created>
  <dc:creator>hermanj</dc:creator>
  <cp:lastModifiedBy>Maja Kocijan</cp:lastModifiedBy>
  <cp:lastPrinted>2018-01-15T08:57:00Z</cp:lastPrinted>
  <dcterms:modified xmlns:xsi="http://www.w3.org/2001/XMLSchema-instance" xsi:type="dcterms:W3CDTF">2018-12-05T07:21:00Z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(Marko Tominac-nagrada.docx)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