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8df4" w14:paraId="6058df4" w:rsidRDefault="00A95E7A" w:rsidP="00A95E7A" w:rsidR="00A95E7A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A95E7A" w:rsidP="00A95E7A" w:rsidR="00A95E7A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A95E7A" w:rsidP="00A95E7A" w:rsidR="00A95E7A" w:rsidRPr="00702ADA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 w:rsidRPr="00702ADA">
        <w:rPr>
          <w:b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95E7A" w:rsidR="00A95E7A" w:rsidRPr="00702ADA">
        <w:tc>
          <w:tcPr>
            <w:tcW w:type="dxa" w:w="3060"/>
            <w:hideMark/>
          </w:tcPr>
          <w:p w:rsidRDefault="00A95E7A" w:rsidR="00A95E7A" w:rsidRPr="00702ADA">
            <w:pPr>
              <w:jc w:val="center"/>
            </w:pPr>
            <w:r w:rsidRPr="00702ADA">
              <w:t>REPUBLIKA HRVATSKA</w:t>
            </w:r>
          </w:p>
          <w:p w:rsidRDefault="00A95E7A" w:rsidR="00A95E7A" w:rsidRPr="00702ADA">
            <w:pPr>
              <w:jc w:val="center"/>
            </w:pPr>
            <w:r w:rsidRPr="00702ADA">
              <w:t>Trgovački sud u Zagrebu</w:t>
            </w:r>
          </w:p>
          <w:p w:rsidRDefault="00A95E7A" w:rsidR="00A95E7A" w:rsidRPr="00702ADA">
            <w:pPr>
              <w:jc w:val="center"/>
            </w:pPr>
            <w:r w:rsidRPr="00702ADA">
              <w:t>Zagreb, Amruševa 2/II</w:t>
            </w:r>
          </w:p>
        </w:tc>
      </w:tr>
    </w:tbl>
    <w:p w:rsidRDefault="00A95E7A" w:rsidP="00A95E7A" w:rsidR="00A95E7A" w:rsidRPr="00702ADA">
      <w:pPr>
        <w:tabs>
          <w:tab w:pos="180" w:val="left"/>
          <w:tab w:pos="4251" w:val="center"/>
        </w:tabs>
        <w:rPr>
          <w:b/>
        </w:rPr>
      </w:pPr>
      <w:r w:rsidRPr="00702ADA">
        <w:rPr>
          <w:b/>
        </w:rPr>
        <w:tab/>
        <w:t xml:space="preserve"> </w:t>
      </w:r>
    </w:p>
    <w:p w:rsidRDefault="00C01174" w:rsidP="00A95E7A" w:rsidR="00A95E7A" w:rsidRPr="00702ADA">
      <w:pPr>
        <w:tabs>
          <w:tab w:pos="180" w:val="left"/>
          <w:tab w:pos="4251" w:val="center"/>
        </w:tabs>
        <w:jc w:val="right"/>
      </w:pPr>
      <w:r w:rsidRPr="00702ADA">
        <w:t>46</w:t>
      </w:r>
      <w:r w:rsidR="00A95E7A" w:rsidRPr="00702ADA">
        <w:t>. St-5</w:t>
      </w:r>
      <w:r w:rsidRPr="00702ADA">
        <w:t>398</w:t>
      </w:r>
      <w:r w:rsidR="00A95E7A" w:rsidRPr="00702ADA">
        <w:t>/16</w:t>
      </w:r>
      <w:r w:rsidR="00286C96">
        <w:t>-36</w:t>
      </w:r>
    </w:p>
    <w:p w:rsidRDefault="00A95E7A" w:rsidP="00A95E7A" w:rsidR="00A95E7A" w:rsidRPr="00702ADA">
      <w:pPr>
        <w:tabs>
          <w:tab w:pos="180" w:val="left"/>
          <w:tab w:pos="4251" w:val="center"/>
        </w:tabs>
        <w:jc w:val="center"/>
      </w:pPr>
      <w:r w:rsidRPr="00702ADA">
        <w:t>R E P U B L I K A  H R V A T S K A</w:t>
      </w:r>
    </w:p>
    <w:p w:rsidRDefault="00A95E7A" w:rsidP="00A95E7A" w:rsidR="00A95E7A" w:rsidRPr="00702ADA">
      <w:pPr>
        <w:jc w:val="center"/>
        <w:rPr>
          <w:b/>
        </w:rPr>
      </w:pPr>
    </w:p>
    <w:p w:rsidRDefault="00CD2F81" w:rsidP="00A95E7A" w:rsidR="00A95E7A" w:rsidRPr="00702ADA">
      <w:pPr>
        <w:ind w:firstLine="660" w:left="2880"/>
      </w:pPr>
      <w:r>
        <w:t>Z A K L J U Č A K</w:t>
      </w:r>
    </w:p>
    <w:p w:rsidRDefault="00A95E7A" w:rsidP="00A95E7A" w:rsidR="00A95E7A" w:rsidRPr="00702ADA">
      <w:pPr>
        <w:jc w:val="center"/>
        <w:rPr>
          <w:b/>
        </w:rPr>
      </w:pPr>
    </w:p>
    <w:p w:rsidRDefault="00C01174" w:rsidP="00C01174" w:rsidR="00C01174" w:rsidRPr="00A05346">
      <w:pPr>
        <w:ind w:firstLine="720"/>
        <w:jc w:val="both"/>
      </w:pPr>
      <w:r w:rsidRPr="00702ADA">
        <w:t>Trgovački sud u Zagrebu</w:t>
      </w:r>
      <w:r w:rsidR="009C4AC0">
        <w:t>,</w:t>
      </w:r>
      <w:r w:rsidRPr="00702ADA">
        <w:t xml:space="preserve"> po sutkinji Maj</w:t>
      </w:r>
      <w:r w:rsidR="009C4AC0">
        <w:t>i</w:t>
      </w:r>
      <w:r w:rsidRPr="00702ADA">
        <w:t xml:space="preserve"> Praljak</w:t>
      </w:r>
      <w:r w:rsidR="009C4AC0">
        <w:t>,</w:t>
      </w:r>
      <w:r w:rsidRPr="00A05346">
        <w:t xml:space="preserve"> p</w:t>
      </w:r>
      <w:r w:rsidR="009C4AC0">
        <w:t>povodom prijedloga</w:t>
      </w:r>
      <w:r w:rsidRPr="00A05346">
        <w:t xml:space="preserve"> predlagatelja Financijska agencija, RC Zagreb, Podružnica Zagreb, Trg svibanjskih žrtava 1995. 1, Zagreb, OIB 85821130368, za otvaranje stečajnog postupka nad dužnikom</w:t>
      </w:r>
      <w:r>
        <w:t xml:space="preserve"> AI-PLUS d.o.o. u stečaju, Dugo Selo (Grad Dugo Selo), Rimski put 38, OIB: 94606926369</w:t>
      </w:r>
      <w:r w:rsidRPr="00A05346">
        <w:t xml:space="preserve">, </w:t>
      </w:r>
      <w:r>
        <w:t>29. listopada 2018</w:t>
      </w:r>
      <w:r w:rsidRPr="00A05346">
        <w:t>.</w:t>
      </w:r>
    </w:p>
    <w:p w:rsidRDefault="00A95E7A" w:rsidP="00A95E7A" w:rsidR="00A95E7A" w:rsidRPr="00C01174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  <w:highlight w:val="lightGray"/>
        </w:rPr>
      </w:pPr>
    </w:p>
    <w:p w:rsidRDefault="00C01174" w:rsidP="00C01174" w:rsidR="00C01174" w:rsidRPr="00301BF7">
      <w:pPr>
        <w:jc w:val="center"/>
      </w:pPr>
      <w:r w:rsidRPr="00301BF7">
        <w:t>z a k lj u č i o    j e</w:t>
      </w:r>
    </w:p>
    <w:p w:rsidRDefault="00C01174" w:rsidP="00C01174" w:rsidR="00C01174" w:rsidRPr="00301BF7">
      <w:pPr>
        <w:jc w:val="both"/>
      </w:pPr>
    </w:p>
    <w:p w:rsidRDefault="00C01174" w:rsidP="00702ADA" w:rsidR="00C01174" w:rsidRPr="00301BF7">
      <w:pPr>
        <w:pStyle w:val="Odlomakpopisa"/>
        <w:numPr>
          <w:ilvl w:val="0"/>
          <w:numId w:val="1"/>
        </w:numPr>
        <w:jc w:val="both"/>
      </w:pPr>
      <w:r w:rsidRPr="00301BF7">
        <w:t>Ispitno i izvještajno ročište određeno za dan 8. studenog 2018. u 11,00 i 11,15 sati neće se održati.</w:t>
      </w:r>
    </w:p>
    <w:p w:rsidRDefault="00702ADA" w:rsidP="00702ADA" w:rsidR="00702ADA" w:rsidRPr="00301BF7">
      <w:pPr>
        <w:pStyle w:val="Odlomakpopisa"/>
        <w:ind w:left="1080"/>
        <w:jc w:val="both"/>
      </w:pPr>
    </w:p>
    <w:p w:rsidRDefault="00702ADA" w:rsidP="00702ADA" w:rsidR="00702ADA" w:rsidRPr="00301BF7">
      <w:pPr>
        <w:pStyle w:val="Odlomakpopisa"/>
        <w:numPr>
          <w:ilvl w:val="0"/>
          <w:numId w:val="1"/>
        </w:numPr>
        <w:jc w:val="both"/>
      </w:pPr>
      <w:r w:rsidRPr="00301BF7">
        <w:t xml:space="preserve">Ročište vjerovnika na kojem će se ispitati prijavljene tražbine (ispitno ročište) odžati će se </w:t>
      </w:r>
      <w:r w:rsidR="00301BF7" w:rsidRPr="002612AC">
        <w:rPr>
          <w:b/>
        </w:rPr>
        <w:t>21. studenog 2018. u 9,00 sati</w:t>
      </w:r>
      <w:r w:rsidRPr="00301BF7">
        <w:t xml:space="preserve"> u zgradi Trgovačkog suda u Zagrebu, Zagreb, Petrinjska 8, soba broj 68/III (dvorišna zgrada).</w:t>
      </w:r>
    </w:p>
    <w:p w:rsidRDefault="00702ADA" w:rsidP="00702ADA" w:rsidR="00702ADA" w:rsidRPr="00301BF7">
      <w:pPr>
        <w:pStyle w:val="Odlomakpopisa"/>
      </w:pPr>
    </w:p>
    <w:p w:rsidRDefault="00702ADA" w:rsidP="00702ADA" w:rsidR="00C01174" w:rsidRPr="00301BF7">
      <w:pPr>
        <w:pStyle w:val="Odlomakpopisa"/>
        <w:numPr>
          <w:ilvl w:val="0"/>
          <w:numId w:val="1"/>
        </w:numPr>
        <w:jc w:val="both"/>
      </w:pPr>
      <w:r w:rsidRPr="00301BF7">
        <w:t xml:space="preserve">Skupština vjerovnika na kojoj će se na temelju izviješća stečajnog upravitelja odlučivati o daljnjem tijeku stečajnog postupka (izvještajno ročište), održati će </w:t>
      </w:r>
      <w:r w:rsidR="00301BF7" w:rsidRPr="00301BF7">
        <w:t xml:space="preserve">se </w:t>
      </w:r>
      <w:r w:rsidR="00301BF7" w:rsidRPr="002612AC">
        <w:rPr>
          <w:b/>
        </w:rPr>
        <w:t>21. studenog 2018. u 9,15 sati</w:t>
      </w:r>
      <w:r w:rsidR="00301BF7" w:rsidRPr="00301BF7">
        <w:t xml:space="preserve"> </w:t>
      </w:r>
      <w:r w:rsidRPr="00301BF7">
        <w:t>u zgradi Trgovačkog suda u Zagrebu, Zagreb, Petrinjska 8, soba broj 68/III (dvorišna zgrada).</w:t>
      </w:r>
    </w:p>
    <w:p w:rsidRDefault="00702ADA" w:rsidP="00A95E7A" w:rsidR="00702ADA" w:rsidRPr="00301BF7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A95E7A" w:rsidP="00A95E7A" w:rsidR="00A95E7A" w:rsidRPr="00301BF7">
      <w:pPr>
        <w:overflowPunct w:val="false"/>
        <w:autoSpaceDE w:val="false"/>
        <w:autoSpaceDN w:val="false"/>
        <w:jc w:val="center"/>
        <w:rPr>
          <w:noProof w:val="false"/>
        </w:rPr>
      </w:pPr>
      <w:r w:rsidRPr="00301BF7">
        <w:rPr>
          <w:b/>
          <w:bCs/>
          <w:noProof w:val="false"/>
        </w:rPr>
        <w:t> </w:t>
      </w:r>
    </w:p>
    <w:p w:rsidRDefault="00A95E7A" w:rsidP="00A95E7A" w:rsidR="00A95E7A" w:rsidRPr="00301BF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01BF7">
        <w:rPr>
          <w:bCs/>
          <w:noProof w:val="false"/>
        </w:rPr>
        <w:t>Zagreb,  29.</w:t>
      </w:r>
      <w:r w:rsidR="008B2E82">
        <w:rPr>
          <w:bCs/>
          <w:noProof w:val="false"/>
        </w:rPr>
        <w:t xml:space="preserve"> </w:t>
      </w:r>
      <w:r w:rsidR="00146B85">
        <w:rPr>
          <w:bCs/>
          <w:noProof w:val="false"/>
        </w:rPr>
        <w:t xml:space="preserve">listopada </w:t>
      </w:r>
      <w:r w:rsidRPr="00301BF7">
        <w:rPr>
          <w:bCs/>
          <w:noProof w:val="false"/>
        </w:rPr>
        <w:t>201</w:t>
      </w:r>
      <w:r w:rsidR="00146B85">
        <w:rPr>
          <w:bCs/>
          <w:noProof w:val="false"/>
        </w:rPr>
        <w:t>8</w:t>
      </w:r>
      <w:r w:rsidRPr="00301BF7">
        <w:rPr>
          <w:bCs/>
          <w:noProof w:val="false"/>
        </w:rPr>
        <w:t>.</w:t>
      </w:r>
    </w:p>
    <w:p w:rsidRDefault="00A95E7A" w:rsidP="00A95E7A" w:rsidR="00A95E7A" w:rsidRPr="00702ADA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01BF7">
        <w:rPr>
          <w:noProof w:val="false"/>
        </w:rPr>
        <w:t xml:space="preserve">                                        </w:t>
      </w:r>
      <w:r w:rsidR="00C01174" w:rsidRPr="00301BF7">
        <w:rPr>
          <w:noProof w:val="false"/>
        </w:rPr>
        <w:t>Sutkinja</w:t>
      </w:r>
      <w:r w:rsidRPr="00301BF7">
        <w:rPr>
          <w:noProof w:val="false"/>
        </w:rPr>
        <w:t>:</w:t>
      </w:r>
    </w:p>
    <w:p w:rsidRDefault="00A95E7A" w:rsidP="00A95E7A" w:rsidR="00A95E7A" w:rsidRPr="00702ADA">
      <w:pPr>
        <w:overflowPunct w:val="false"/>
        <w:autoSpaceDE w:val="false"/>
        <w:autoSpaceDN w:val="false"/>
        <w:jc w:val="both"/>
        <w:rPr>
          <w:noProof w:val="false"/>
        </w:rPr>
      </w:pPr>
      <w:r w:rsidRPr="00702ADA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</w:t>
      </w:r>
      <w:r w:rsidR="00C01174" w:rsidRPr="00702ADA">
        <w:rPr>
          <w:noProof w:val="false"/>
        </w:rPr>
        <w:t>Maja Praljak</w:t>
      </w:r>
    </w:p>
    <w:p w:rsidRDefault="00A95E7A" w:rsidP="00A95E7A" w:rsidR="00A95E7A" w:rsidRPr="00702ADA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A95E7A" w:rsidP="00A95E7A" w:rsidR="00C83F85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702ADA">
        <w:rPr>
          <w:bCs/>
          <w:noProof w:val="false"/>
        </w:rPr>
        <w:t>U</w:t>
      </w:r>
      <w:r w:rsidR="00C83F85">
        <w:rPr>
          <w:bCs/>
          <w:noProof w:val="false"/>
        </w:rPr>
        <w:t xml:space="preserve">puta o pravnom lijeku: </w:t>
      </w:r>
    </w:p>
    <w:p w:rsidRDefault="00702ADA" w:rsidP="00C83F85" w:rsidR="00A95E7A" w:rsidRPr="00702ADA">
      <w:pPr>
        <w:rPr>
          <w:noProof w:val="false"/>
        </w:rPr>
      </w:pPr>
      <w:r w:rsidRPr="006C2FFE">
        <w:t>Protiv ovog zaključka nije dopušten</w:t>
      </w:r>
      <w:r w:rsidR="00C83F85">
        <w:t xml:space="preserve"> pravni lijek (</w:t>
      </w:r>
      <w:r w:rsidRPr="006C2FFE">
        <w:t>čl. 19. st. 7. S</w:t>
      </w:r>
      <w:r w:rsidR="00C83F85">
        <w:t>tečajnog zakona)</w:t>
      </w:r>
    </w:p>
    <w:p w:rsidRDefault="00A95E7A" w:rsidP="00A95E7A" w:rsidR="00A95E7A" w:rsidRPr="00702ADA">
      <w:pPr>
        <w:overflowPunct w:val="false"/>
        <w:autoSpaceDE w:val="false"/>
        <w:autoSpaceDN w:val="false"/>
        <w:jc w:val="both"/>
        <w:rPr>
          <w:noProof w:val="false"/>
        </w:rPr>
      </w:pPr>
      <w:r w:rsidRPr="00702ADA">
        <w:rPr>
          <w:noProof w:val="false"/>
        </w:rPr>
        <w:t xml:space="preserve"> </w:t>
      </w:r>
    </w:p>
    <w:p w:rsidRDefault="00A95E7A" w:rsidP="00A95E7A" w:rsidR="00A95E7A" w:rsidRPr="00702ADA">
      <w:pPr>
        <w:jc w:val="both"/>
      </w:pPr>
      <w:r w:rsidRPr="00702ADA">
        <w:t>Za točnost otpravka, ovlašteni službenik:</w:t>
      </w:r>
    </w:p>
    <w:p w:rsidRDefault="00A95E7A" w:rsidP="00A95E7A" w:rsidR="00A95E7A">
      <w:pPr>
        <w:jc w:val="both"/>
      </w:pPr>
      <w:r w:rsidRPr="00702ADA">
        <w:t xml:space="preserve">              </w:t>
      </w:r>
      <w:r w:rsidR="00702ADA" w:rsidRPr="00702ADA">
        <w:t>Nikolina Krunić</w:t>
      </w:r>
    </w:p>
    <w:p w:rsidRDefault="00A95E7A" w:rsidP="00A95E7A" w:rsidR="00A95E7A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p w:rsidRDefault="007C0713" w:rsidR="007C0713"/>
    <w:sectPr w:rsidR="007C07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6208B2"/>
    <w:multiLevelType w:val="hybridMultilevel"/>
    <w:tmpl w:val="E626BBF4"/>
    <w:lvl w:tplc="7B48FC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E7A"/>
    <w:rsid w:val="00146B85"/>
    <w:rsid w:val="002612AC"/>
    <w:rsid w:val="00286C96"/>
    <w:rsid w:val="00301BF7"/>
    <w:rsid w:val="005137C2"/>
    <w:rsid w:val="006F50FC"/>
    <w:rsid w:val="00702ADA"/>
    <w:rsid w:val="007A4CA5"/>
    <w:rsid w:val="007C0713"/>
    <w:rsid w:val="008B2E82"/>
    <w:rsid w:val="009C4AC0"/>
    <w:rsid w:val="00A95E7A"/>
    <w:rsid w:val="00C01174"/>
    <w:rsid w:val="00C83F85"/>
    <w:rsid w:val="00CD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5E7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2A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86C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6C96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6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C96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C96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C96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C96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5E7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2A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86C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6C96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6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C96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C96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C96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C96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24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4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St-5398/2016-36</izvorni_sadrzaj>
    <derivirana_varijabla naziv="DomainObject.Oznaka_1">St-5398/2016-36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5398</izvorni_sadrzaj>
    <derivirana_varijabla naziv="DomainObject.Predmet.Broj_1">5398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St-5398/2016</izvorni_sadrzaj>
    <derivirana_varijabla naziv="DomainObject.Predmet.OznakaBroj_1">St-5398/2016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AI-PLUS d.o.o. zastupanog po punomoćniku ROMAN VODOVNIK</izvorni_sadrzaj>
    <derivirana_varijabla naziv="DomainObject.Predmet.ProtustrankaFormated_1">  AI-PLUS d.o.o. zastupanog po punomoćniku ROMAN VODOVNIK</derivirana_varijabla>
  </DomainObject.Predmet.ProtustrankaFormated>
  <DomainObject.Predmet.ProtustrankaFormatedOIB>
    <izvorni_sadrzaj>  AI-PLUS d.o.o., OIB 94606926369 zastupanog po punomoćniku ROMAN VODOVNIK</izvorni_sadrzaj>
    <derivirana_varijabla naziv="DomainObject.Predmet.ProtustrankaFormatedOIB_1">  AI-PLUS d.o.o., OIB 94606926369 zastupanog po punomoćniku ROMAN VODOVNIK</derivirana_varijabla>
  </DomainObject.Predmet.ProtustrankaFormatedOIB>
  <DomainObject.Predmet.ProtustrankaFormatedWithAdress>
    <izvorni_sadrzaj> AI-PLUS d.o.o., Rimski put 38, 10370 Dugo Selo zastupanog po punomoćniku ROMAN VODOVNIK</izvorni_sadrzaj>
    <derivirana_varijabla naziv="DomainObject.Predmet.ProtustrankaFormatedWithAdress_1"> AI-PLUS d.o.o., Rimski put 38, 10370 Dugo Selo zastupanog po punomoćniku ROMAN VODOVNIK</derivirana_varijabla>
  </DomainObject.Predmet.ProtustrankaFormatedWithAdress>
  <DomainObject.Predmet.ProtustrankaFormatedWithAdressOIB>
    <izvorni_sadrzaj> AI-PLUS d.o.o., OIB 94606926369, Rimski put 38, 10370 Dugo Selo zastupanog po punomoćniku ROMAN VODOVNIK</izvorni_sadrzaj>
    <derivirana_varijabla naziv="DomainObject.Predmet.ProtustrankaFormatedWithAdressOIB_1"> AI-PLUS d.o.o., OIB 94606926369, Rimski put 38, 10370 Dugo Selo zastupanog po punomoćniku ROMAN VODOVNIK</derivirana_varijabla>
  </DomainObject.Predmet.ProtustrankaFormatedWithAdressOIB>
  <DomainObject.Predmet.ProtustrankaWithAdress>
    <izvorni_sadrzaj>AI-PLUS d.o.o. Rimski put 38, 10370 Dugo Selo</izvorni_sadrzaj>
    <derivirana_varijabla naziv="DomainObject.Predmet.ProtustrankaWithAdress_1">AI-PLUS d.o.o. Rimski put 38, 10370 Dugo Selo</derivirana_varijabla>
  </DomainObject.Predmet.ProtustrankaWithAdress>
  <DomainObject.Predmet.ProtustrankaWithAdressOIB>
    <izvorni_sadrzaj>AI-PLUS d.o.o., OIB 94606926369, Rimski put 38, 10370 Dugo Selo</izvorni_sadrzaj>
    <derivirana_varijabla naziv="DomainObject.Predmet.ProtustrankaWithAdressOIB_1">AI-PLUS d.o.o., OIB 94606926369, Rimski put 38, 10370 Dugo Selo</derivirana_varijabla>
  </DomainObject.Predmet.ProtustrankaWithAdressOIB>
  <DomainObject.Predmet.ProtustrankaNazivFormated>
    <izvorni_sadrzaj>AI-PLUS d.o.o.</izvorni_sadrzaj>
    <derivirana_varijabla naziv="DomainObject.Predmet.ProtustrankaNazivFormated_1">AI-PLUS d.o.o.</derivirana_varijabla>
  </DomainObject.Predmet.ProtustrankaNazivFormated>
  <DomainObject.Predmet.ProtustrankaNazivFormatedOIB>
    <izvorni_sadrzaj>AI-PLUS d.o.o., OIB 94606926369</izvorni_sadrzaj>
    <derivirana_varijabla naziv="DomainObject.Predmet.ProtustrankaNazivFormatedOIB_1">AI-PLUS d.o.o., OIB 94606926369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 VODOVNIK; RH, Ministarstvo financija Porezna uprava, Područni ured Središnja Hrvatska zastupanog po punomoćniku ŽDO VELIKA GORICA</izvorni_sadrzaj>
    <derivirana_varijabla naziv="DomainObject.Predmet.StrankaFormated_1">  FINA Regionalni centar Zagreb; ROMAN VODOVNIK; RH, Ministarstvo financija Porezna uprava, Područni ured Središnja Hrvatska zastupanog po punomoćniku ŽDO VELIKA GORICA</derivirana_varijabla>
  </DomainObject.Predmet.StrankaFormated>
  <DomainObject.Predmet.StrankaFormatedOIB>
    <izvorni_sadrzaj>  FINA Regionalni centar Zagreb, OIB 85821130368; ROMAN VODOVNIK; RH, Ministarstvo financija Porezna uprava, Područni ured Središnja Hrvatska zastupanog po punomoćniku ŽDO VELIKA GORICA</izvorni_sadrzaj>
    <derivirana_varijabla naziv="DomainObject.Predmet.StrankaFormatedOIB_1">  FINA Regionalni centar Zagreb, OIB 85821130368; ROMAN VODOVNIK; RH, Ministarstvo financija Porezna uprava, Područni ured Središnja Hrvatska zastupanog po punomoćniku ŽDO VELIKA GORICA</derivirana_varijabla>
  </DomainObject.Predmet.StrankaFormatedOIB>
  <DomainObject.Predmet.StrankaFormatedWithAdress>
    <izvorni_sadrzaj> FINA Regionalni centar Zagreb, Trg svibanjskih žrtava 1995. 1, 10000 Zagreb; ROMAN VODOVNIK, VRBJE 75B, ŽALEC; RH, Ministarstvo financija Porezna uprava, Područni ured Središnja Hrvatska zastupanog po punomoćniku ŽDO VELIKA GORICA</izvorni_sadrzaj>
    <derivirana_varijabla naziv="DomainObject.Predmet.StrankaFormatedWithAdress_1"> FINA Regionalni centar Zagreb, Trg svibanjskih žrtava 1995. 1, 10000 Zagreb; ROMAN VODOVNIK, VRBJE 75B, ŽALEC; RH, Ministarstvo financija Porezna uprava, Područni ured Središnja Hrvatska zastupanog po punomoćniku ŽDO VELIKA GORICA</derivirana_varijabla>
  </DomainObject.Predmet.StrankaFormatedWithAdress>
  <DomainObject.Predmet.StrankaFormatedWithAdressOIB>
    <izvorni_sadrzaj> FINA Regionalni centar Zagreb, OIB 85821130368, Trg svibanjskih žrtava 1995. 1, 10000 Zagreb; ROMAN VODOVNIK, VRBJE 75B, ŽALEC; RH, Ministarstvo financija Porezna uprava, Područni ured Središnja Hrvatska zastupanog po punomoćniku ŽDO VELIKA GORICA</izvorni_sadrzaj>
    <derivirana_varijabla naziv="DomainObject.Predmet.StrankaFormatedWithAdressOIB_1"> FINA Regionalni centar Zagreb, OIB 85821130368, Trg svibanjskih žrtava 1995. 1, 10000 Zagreb; ROMAN VODOVNIK, VRBJE 75B, ŽALEC; RH, Ministarstvo financija Porezna uprava, Područni ured Središnja Hrvatska zastupanog po punomoćniku ŽDO VELIKA GORICA</derivirana_varijabla>
  </DomainObject.Predmet.StrankaFormatedWithAdressOIB>
  <DomainObject.Predmet.StrankaWithAdress>
    <izvorni_sadrzaj>FINA Regionalni centar Zagreb Trg svibanjskih žrtava 1995. 1,10000 Zagreb,ROMAN VODOVNIK VRBJE 75B,ŽALEC,RH, Ministarstvo financija Porezna uprava, Područni ured Središnja Hrvatska </izvorni_sadrzaj>
    <derivirana_varijabla naziv="DomainObject.Predmet.StrankaWithAdress_1">FINA Regionalni centar Zagreb Trg svibanjskih žrtava 1995. 1,10000 Zagreb,ROMAN VODOVNIK VRBJE 75B,ŽALEC,RH, Ministarstvo financija Porezna uprava, Područni ured Središnja Hrvatska </derivirana_varijabla>
  </DomainObject.Predmet.StrankaWithAdress>
  <DomainObject.Predmet.StrankaWithAdressOIB>
    <izvorni_sadrzaj>FINA Regionalni centar Zagreb, OIB 85821130368, Trg svibanjskih žrtava 1995. 1,10000 Zagreb,ROMAN VODOVNIK, VRBJE 75B,ŽALEC,RH, Ministarstvo financija Porezna uprava, Područni ured Središnja Hrvatska</izvorni_sadrzaj>
    <derivirana_varijabla naziv="DomainObject.Predmet.StrankaWithAdressOIB_1">FINA Regionalni centar Zagreb, OIB 85821130368, Trg svibanjskih žrtava 1995. 1,10000 Zagreb,ROMAN VODOVNIK, VRBJE 75B,ŽALEC,RH, Ministarstvo financija Porezna uprava, Područni ured Središnja Hrvatska</derivirana_varijabla>
  </DomainObject.Predmet.StrankaWithAdressOIB>
  <DomainObject.Predmet.StrankaNazivFormated>
    <izvorni_sadrzaj>FINA Regionalni centar Zagreb,ROMAN VODOVNIK,RH, Ministarstvo financija Porezna uprava, Područni ured Središnja Hrvatska</izvorni_sadrzaj>
    <derivirana_varijabla naziv="DomainObject.Predmet.StrankaNazivFormated_1">FINA Regionalni centar Zagreb,ROMAN VODOVNIK,RH, Ministarstvo financija Porezna uprava, Područni ured Središnja Hrvatska</derivirana_varijabla>
  </DomainObject.Predmet.StrankaNazivFormated>
  <DomainObject.Predmet.StrankaNazivFormatedOIB>
    <izvorni_sadrzaj>FINA Regionalni centar Zagreb, OIB 85821130368,ROMAN VODOVNIK,RH, Ministarstvo financija Porezna uprava, Područni ured Središnja Hrvatska</izvorni_sadrzaj>
    <derivirana_varijabla naziv="DomainObject.Predmet.StrankaNazivFormatedOIB_1">FINA Regionalni centar Zagreb, OIB 85821130368,ROMAN VODOVNIK,RH, Ministarstvo financija Porezna uprava, Područni ured Središnja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ROMAN VODOVNIK</item>
      <item>RH, Ministarstvo financija Porezna uprava, Područni ured Središnja Hrvatska zastupanog po punomoćniku ŽDO VELIKA GORICA</item>
    </izvorni_sadrzaj>
    <derivirana_varijabla naziv="DomainObject.Predmet.StrankaListFormated_1">
      <item>FINA Regionalni centar Zagreb</item>
      <item>ROMAN VODOVNIK</item>
      <item>RH, Ministarstvo financija Porezna uprava, Područni ured Središnja Hrvatska zastupanog po punomoćniku ŽDO VELIKA GORICA</item>
    </derivirana_varijabla>
  </DomainObject.Predmet.StrankaListFormated>
  <DomainObject.Predmet.StrankaListFormatedOIB>
    <izvorni_sadrzaj>
      <item>FINA Regionalni centar Zagreb, OIB 85821130368</item>
      <item>ROMAN VODOVNIK</item>
      <item>RH, Ministarstvo financija Porezna uprava, Područni ured Središnja Hrvatska zastupanog po punomoćniku ŽDO VELIKA GORICA</item>
    </izvorni_sadrzaj>
    <derivirana_varijabla naziv="DomainObject.Predmet.StrankaListFormatedOIB_1">
      <item>FINA Regionalni centar Zagreb, OIB 85821130368</item>
      <item>ROMAN VODOVNIK</item>
      <item>RH, Ministarstvo financija Porezna uprava, Područni ured Središnja Hrvatska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1, 10000 Zagreb</item>
      <item>ROMAN VODOVNIK, VRBJE 75B, ŽALEC</item>
      <item>RH, Ministarstvo financija Porezna uprava, Područni ured Središnja Hrvatska zastupanog po punomoćniku ŽDO VELIKA GORICA</item>
    </izvorni_sadrzaj>
    <derivirana_varijabla naziv="DomainObject.Predmet.StrankaListFormatedWithAdress_1">
      <item>FINA Regionalni centar Zagreb, Trg svibanjskih žrtava 1995. 1, 10000 Zagreb</item>
      <item>ROMAN VODOVNIK, VRBJE 75B, ŽALEC</item>
      <item>RH, Ministarstvo financija Porezna uprava, Područni ured Središnja Hrvatska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ROMAN VODOVNIK, VRBJE 75B, ŽALEC</item>
      <item>RH, Ministarstvo financija Porezna uprava, Područni ured Središnja Hrvatska zastupanog po punomoćniku ŽDO VELIKA GORICA</item>
    </izvorni_sadrzaj>
    <derivirana_varijabla naziv="DomainObject.Predmet.StrankaListFormatedWithAdressOIB_1">
      <item>FINA Regionalni centar Zagreb, OIB 85821130368, Trg svibanjskih žrtava 1995. 1, 10000 Zagreb</item>
      <item>ROMAN VODOVNIK, VRBJE 75B, ŽALEC</item>
      <item>RH, Ministarstvo financija Porezna uprava, Područni ured Središnja Hrvatska zastupanog po punomoćniku ŽDO VELIKA GORICA</item>
    </derivirana_varijabla>
  </DomainObject.Predmet.StrankaListFormatedWithAdressOIB>
  <DomainObject.Predmet.StrankaListNazivFormated>
    <izvorni_sadrzaj>
      <item>FINA Regionalni centar Zagreb</item>
      <item>ROMAN VODOVNIK</item>
      <item>RH, Ministarstvo financija Porezna uprava, Područni ured Središnja Hrvatska</item>
    </izvorni_sadrzaj>
    <derivirana_varijabla naziv="DomainObject.Predmet.StrankaListNazivFormated_1">
      <item>FINA Regionalni centar Zagreb</item>
      <item>ROMAN VODOVNIK</item>
      <item>RH, Ministarstvo financija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ROMAN VODOVNIK</item>
      <item>RH, Ministarstvo financija Porezna uprava, Područni ured Središnja Hrvatska</item>
    </izvorni_sadrzaj>
    <derivirana_varijabla naziv="DomainObject.Predmet.StrankaListNazivFormatedOIB_1">
      <item>FINA Regionalni centar Zagreb, OIB 85821130368</item>
      <item>ROMAN VODOVNIK</item>
      <item>RH, Ministarstvo financija Porezna uprava, Područni ured Središnja Hrvatska</item>
    </derivirana_varijabla>
  </DomainObject.Predmet.StrankaListNazivFormatedOIB>
  <DomainObject.Predmet.ProtuStrankaListFormated>
    <izvorni_sadrzaj>
      <item>AI-PLUS d.o.o. zastupanog po punomoćniku ROMAN VODOVNIK</item>
    </izvorni_sadrzaj>
    <derivirana_varijabla naziv="DomainObject.Predmet.ProtuStrankaListFormated_1">
      <item>AI-PLUS d.o.o. zastupanog po punomoćniku ROMAN VODOVNIK</item>
    </derivirana_varijabla>
  </DomainObject.Predmet.ProtuStrankaListFormated>
  <DomainObject.Predmet.ProtuStrankaListFormatedOIB>
    <izvorni_sadrzaj>
      <item>AI-PLUS d.o.o., OIB 94606926369 zastupanog po punomoćniku ROMAN VODOVNIK</item>
    </izvorni_sadrzaj>
    <derivirana_varijabla naziv="DomainObject.Predmet.ProtuStrankaListFormatedOIB_1">
      <item>AI-PLUS d.o.o., OIB 94606926369 zastupanog po punomoćniku ROMAN VODOVNIK</item>
    </derivirana_varijabla>
  </DomainObject.Predmet.ProtuStrankaListFormatedOIB>
  <DomainObject.Predmet.ProtuStrankaListFormatedWithAdress>
    <izvorni_sadrzaj>
      <item>AI-PLUS d.o.o., Rimski put 38, 10370 Dugo Selo zastupanog po punomoćniku ROMAN VODOVNIK</item>
    </izvorni_sadrzaj>
    <derivirana_varijabla naziv="DomainObject.Predmet.ProtuStrankaListFormatedWithAdress_1">
      <item>AI-PLUS d.o.o., Rimski put 38, 10370 Dugo Selo zastupanog po punomoćniku ROMAN VODOVNIK</item>
    </derivirana_varijabla>
  </DomainObject.Predmet.ProtuStrankaListFormatedWithAdress>
  <DomainObject.Predmet.ProtuStrankaListFormatedWithAdressOIB>
    <izvorni_sadrzaj>
      <item>AI-PLUS d.o.o., OIB 94606926369, Rimski put 38, 10370 Dugo Selo zastupanog po punomoćniku ROMAN VODOVNIK</item>
    </izvorni_sadrzaj>
    <derivirana_varijabla naziv="DomainObject.Predmet.ProtuStrankaListFormatedWithAdressOIB_1">
      <item>AI-PLUS d.o.o., OIB 94606926369, Rimski put 38, 10370 Dugo Selo zastupanog po punomoćniku ROMAN VODOVNIK</item>
    </derivirana_varijabla>
  </DomainObject.Predmet.ProtuStrankaListFormatedWithAdressOIB>
  <DomainObject.Predmet.ProtuStrankaListNazivFormated>
    <izvorni_sadrzaj>
      <item>AI-PLUS d.o.o.</item>
    </izvorni_sadrzaj>
    <derivirana_varijabla naziv="DomainObject.Predmet.ProtuStrankaListNazivFormated_1">
      <item>AI-PLUS d.o.o.</item>
    </derivirana_varijabla>
  </DomainObject.Predmet.ProtuStrankaListNazivFormated>
  <DomainObject.Predmet.ProtuStrankaListNazivFormatedOIB>
    <izvorni_sadrzaj>
      <item>AI-PLUS d.o.o., OIB 94606926369</item>
    </izvorni_sadrzaj>
    <derivirana_varijabla naziv="DomainObject.Predmet.ProtuStrankaListNazivFormatedOIB_1">
      <item>AI-PLUS d.o.o., OIB 94606926369</item>
    </derivirana_varijabla>
  </DomainObject.Predmet.ProtuStrankaListNazivFormatedOIB>
  <DomainObject.Predmet.OstaliListFormated>
    <izvorni_sadrzaj>
      <item>ROMAN VODOVNIK punomoćnik sudionika u postupku AI-PLUS d.o.o.</item>
      <item>ŽDO VELIKA GORICA punomoćnik sudionika u postupku RH, Ministarstvo financija Porezna uprava, Područni ured Središnja Hrvatska</item>
    </izvorni_sadrzaj>
    <derivirana_varijabla naziv="DomainObject.Predmet.OstaliListFormated_1">
      <item>ROMAN VODOVNIK punomoćnik sudionika u postupku AI-PLUS d.o.o.</item>
      <item>ŽDO VELIKA GORICA punomoćnik sudionika u postupku RH, Ministarstvo financija Porezna uprava, Područni ured Središnja Hrvatska</item>
    </derivirana_varijabla>
  </DomainObject.Predmet.OstaliListFormated>
  <DomainObject.Predmet.OstaliListFormatedOIB>
    <izvorni_sadrzaj>
      <item>ROMAN VODOVNIK punomoćnik sudionika u postupku AI-PLUS d.o.o.</item>
      <item>ŽDO VELIKA GORICA punomoćnik sudionika u postupku RH, Ministarstvo financija Porezna uprava, Područni ured Središnja Hrvatska</item>
    </izvorni_sadrzaj>
    <derivirana_varijabla naziv="DomainObject.Predmet.OstaliListFormatedOIB_1">
      <item>ROMAN VODOVNIK punomoćnik sudionika u postupku AI-PLUS d.o.o.</item>
      <item>ŽDO VELIKA GORICA punomoćnik sudionika u postupku RH, Ministarstvo financija Porezna uprava, Područni ured Središnja Hrvatska</item>
    </derivirana_varijabla>
  </DomainObject.Predmet.OstaliListFormatedOIB>
  <DomainObject.Predmet.OstaliListFormatedWithAdress>
    <izvorni_sadrzaj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izvorni_sadrzaj>
    <derivirana_varijabla naziv="DomainObject.Predmet.OstaliListFormatedWithAdress_1"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derivirana_varijabla>
  </DomainObject.Predmet.OstaliListFormatedWithAdress>
  <DomainObject.Predmet.OstaliListFormatedWithAdressOIB>
    <izvorni_sadrzaj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izvorni_sadrzaj>
    <derivirana_varijabla naziv="DomainObject.Predmet.OstaliListFormatedWithAdressOIB_1"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derivirana_varijabla>
  </DomainObject.Predmet.OstaliListFormatedWithAdressOIB>
  <DomainObject.Predmet.OstaliListNazivFormated>
    <izvorni_sadrzaj>
      <item>ROMAN VODOVNIK</item>
      <item>ŽDO VELIKA GORICA</item>
    </izvorni_sadrzaj>
    <derivirana_varijabla naziv="DomainObject.Predmet.OstaliListNazivFormated_1">
      <item>ROMAN VODOVNIK</item>
      <item>ŽDO VELIKA GORICA</item>
    </derivirana_varijabla>
  </DomainObject.Predmet.OstaliListNazivFormated>
  <DomainObject.Predmet.OstaliListNazivFormatedOIB>
    <izvorni_sadrzaj>
      <item>ROMAN VODOVNIK</item>
      <item>ŽDO VELIKA GORICA</item>
    </izvorni_sadrzaj>
    <derivirana_varijabla naziv="DomainObject.Predmet.OstaliListNazivFormatedOIB_1">
      <item>ROMAN VODOVNIK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St-5398/2016-36</izvorni_sadrzaj>
    <derivirana_varijabla naziv="DomainObject.PoslovniBrojDokumenta_1">St-5398/2016-36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AI-PLUS d.o.o.</izvorni_sadrzaj>
    <derivirana_varijabla naziv="DomainObject.Predmet.ProtustrankaIDrugi_1">AI-PLUS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AI-PLUS d.o.o., OIB 94606926369, Rimski put 38, 10370 Dugo Selo</izvorni_sadrzaj>
    <derivirana_varijabla naziv="DomainObject.Predmet.ProtustrankaIDrugiAdressOIB_1">AI-PLUS d.o.o., OIB 94606926369, Rimski put 38,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AI-PLUS d.o.o.</item>
      <item>FINA Regionalni centar Zagreb</item>
      <item>ROMAN VODOVNIK</item>
      <item>ROMAN VODOVNIK</item>
      <item>RH, Ministarstvo financija Porezna uprava, Područni ured Središnja Hrvatska</item>
      <item>ŽDO VELIKA GORICA</item>
    </izvorni_sadrzaj>
    <derivirana_varijabla naziv="DomainObject.Predmet.SudioniciListNaziv_1">
      <item>AI-PLUS d.o.o.</item>
      <item>FINA Regionalni centar Zagreb</item>
      <item>ROMAN VODOVNIK</item>
      <item>ROMAN VODOVNIK</item>
      <item>RH, Ministarstvo financija Porezna uprava, Područni ured Središnja Hrvatska</item>
      <item>ŽDO VELIKA GORICA</item>
    </derivirana_varijabla>
  </DomainObject.Predmet.SudioniciListNaziv>
  <DomainObject.Predmet.SudioniciListAdressOIB>
    <izvorni_sadrzaj>
      <item>AI-PLUS d.o.o., OIB 94606926369, Rimski put 38,10370 Dugo Selo</item>
      <item>FINA Regionalni centar Zagreb, OIB 85821130368, Trg svibanjskih žrtava 1995. 1,10000 Zagreb</item>
      <item>ROMAN VODOVNIK, VRBJE 75B,ŽALEC</item>
      <item>ROMAN VODOVNIK, VRBJE 75B,ŽALEC</item>
      <item>RH, Ministarstvo financija Porezna uprava, Područni ured Središnja Hrvatska</item>
      <item>ŽDO VELIKA GORICA, Hrvatske bratske zajednice 1,10410 Velika Gorica</item>
    </izvorni_sadrzaj>
    <derivirana_varijabla naziv="DomainObject.Predmet.SudioniciListAdressOIB_1">
      <item>AI-PLUS d.o.o., OIB 94606926369, Rimski put 38,10370 Dugo Selo</item>
      <item>FINA Regionalni centar Zagreb, OIB 85821130368, Trg svibanjskih žrtava 1995. 1,10000 Zagreb</item>
      <item>ROMAN VODOVNIK, VRBJE 75B,ŽALEC</item>
      <item>ROMAN VODOVNIK, VRBJE 75B,ŽALEC</item>
      <item>RH, Ministarstvo financija Porezna uprava, Područni ured Središnja Hrvatska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94606926369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94606926369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St-5398/2016-29</izvorni_sadrzaj>
    <derivirana_varijabla naziv="DomainObject.PredzadnjaOdlukaIzPredmeta.Oznaka_1">St-5398/2016-29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1118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2018-10-29T12:59:00Z</dcterms:created>
  <dc:creator>Maja Praljak</dc:creator>
  <dc:description/>
  <cp:keywords/>
  <cp:lastModifiedBy>Nikolina Krunić</cp:lastModifiedBy>
  <cp:lastPrinted>2018-11-06T13:36:00Z</cp:lastPrinted>
  <dcterms:modified xmlns:xsi="http://www.w3.org/2001/XMLSchema-instance" xsi:type="dcterms:W3CDTF">2018-11-06T13:37:00Z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St-5398/2016-36 / Odluka - Zaključak (1. Odgoda + zakazivanje ispitnog i izvještajnog.docx)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