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7da2" w14:paraId="b937da2" w:rsidRDefault="00F649EF" w:rsidP="00F649EF" w:rsidR="00F649EF" w:rsidRPr="009E2FD5">
      <w:pPr>
        <w15:collapsed w:val="false"/>
      </w:pPr>
      <w:bookmarkStart w:name="_GoBack" w:id="0"/>
      <w:bookmarkEnd w:id="0"/>
    </w:p>
    <w:p w:rsidRDefault="009E2FD5" w:rsidP="005B2EED" w:rsidR="009E2FD5" w:rsidRPr="00DE7E16">
      <w:pPr>
        <w:rPr>
          <w:sz w:val="28"/>
          <w:szCs w:val="28"/>
        </w:rPr>
      </w:pPr>
      <w:proofErr w:type="spellStart"/>
      <w:r w:rsidRPr="00DE7E16">
        <w:rPr>
          <w:sz w:val="28"/>
          <w:szCs w:val="28"/>
        </w:rPr>
        <w:t>MAROJE</w:t>
      </w:r>
      <w:proofErr w:type="spellEnd"/>
      <w:r w:rsidRPr="00DE7E16">
        <w:rPr>
          <w:sz w:val="28"/>
          <w:szCs w:val="28"/>
        </w:rPr>
        <w:t xml:space="preserve"> </w:t>
      </w:r>
      <w:proofErr w:type="spellStart"/>
      <w:r w:rsidRPr="00DE7E16">
        <w:rPr>
          <w:sz w:val="28"/>
          <w:szCs w:val="28"/>
        </w:rPr>
        <w:t>STJEPOVIĆ</w:t>
      </w:r>
      <w:proofErr w:type="spellEnd"/>
    </w:p>
    <w:p w:rsidRDefault="00342B62" w:rsidP="005B2EED" w:rsidR="005B2EED" w:rsidRPr="00DE7E16">
      <w:pPr>
        <w:rPr>
          <w:sz w:val="28"/>
          <w:szCs w:val="28"/>
        </w:rPr>
      </w:pPr>
      <w:proofErr w:type="spellStart"/>
      <w:r w:rsidRPr="00DE7E16">
        <w:rPr>
          <w:sz w:val="28"/>
          <w:szCs w:val="28"/>
        </w:rPr>
        <w:t>Preradovićeva</w:t>
      </w:r>
      <w:proofErr w:type="spellEnd"/>
      <w:r w:rsidRPr="00DE7E16">
        <w:rPr>
          <w:sz w:val="28"/>
          <w:szCs w:val="28"/>
        </w:rPr>
        <w:t xml:space="preserve"> </w:t>
      </w:r>
      <w:r w:rsidR="004810AB">
        <w:rPr>
          <w:sz w:val="28"/>
          <w:szCs w:val="28"/>
        </w:rPr>
        <w:t xml:space="preserve">ulica </w:t>
      </w:r>
      <w:proofErr w:type="spellStart"/>
      <w:r w:rsidRPr="00DE7E16">
        <w:rPr>
          <w:sz w:val="28"/>
          <w:szCs w:val="28"/>
        </w:rPr>
        <w:t>25</w:t>
      </w:r>
      <w:proofErr w:type="spellEnd"/>
      <w:r w:rsidRPr="00DE7E16">
        <w:rPr>
          <w:sz w:val="28"/>
          <w:szCs w:val="28"/>
        </w:rPr>
        <w:t xml:space="preserve">, </w:t>
      </w:r>
      <w:proofErr w:type="spellStart"/>
      <w:r w:rsidRPr="00DE7E16">
        <w:rPr>
          <w:sz w:val="28"/>
          <w:szCs w:val="28"/>
        </w:rPr>
        <w:t>10000</w:t>
      </w:r>
      <w:proofErr w:type="spellEnd"/>
      <w:r w:rsidRPr="00DE7E16">
        <w:rPr>
          <w:sz w:val="28"/>
          <w:szCs w:val="28"/>
        </w:rPr>
        <w:t xml:space="preserve"> Zagreb</w:t>
      </w:r>
    </w:p>
    <w:p w:rsidRDefault="005B2EED" w:rsidP="005B2EED" w:rsidR="005B2EED" w:rsidRPr="00DE7E16">
      <w:pPr>
        <w:rPr>
          <w:sz w:val="28"/>
          <w:szCs w:val="28"/>
        </w:rPr>
      </w:pPr>
      <w:r w:rsidRPr="00DE7E16">
        <w:rPr>
          <w:sz w:val="28"/>
          <w:szCs w:val="28"/>
        </w:rPr>
        <w:t>stečajni upravitelj za</w:t>
      </w:r>
    </w:p>
    <w:p w:rsidRDefault="009E2FD5" w:rsidP="009E2FD5" w:rsidR="009E2FD5" w:rsidRPr="00DE7E16">
      <w:pPr>
        <w:rPr>
          <w:sz w:val="28"/>
          <w:szCs w:val="28"/>
        </w:rPr>
      </w:pPr>
      <w:r w:rsidRPr="00DE7E16">
        <w:rPr>
          <w:sz w:val="28"/>
          <w:szCs w:val="28"/>
        </w:rPr>
        <w:t>F.K.T. d.o.o. u stečaju</w:t>
      </w:r>
    </w:p>
    <w:p w:rsidRDefault="009E2FD5" w:rsidP="009E2FD5" w:rsidR="009E2FD5" w:rsidRPr="00DE7E16">
      <w:pPr>
        <w:rPr>
          <w:sz w:val="28"/>
          <w:szCs w:val="28"/>
        </w:rPr>
      </w:pPr>
      <w:r w:rsidRPr="00DE7E16">
        <w:rPr>
          <w:sz w:val="28"/>
          <w:szCs w:val="28"/>
        </w:rPr>
        <w:t xml:space="preserve">Kralja Tomislava </w:t>
      </w:r>
      <w:proofErr w:type="spellStart"/>
      <w:r w:rsidRPr="00DE7E16">
        <w:rPr>
          <w:sz w:val="28"/>
          <w:szCs w:val="28"/>
        </w:rPr>
        <w:t>40</w:t>
      </w:r>
      <w:proofErr w:type="spellEnd"/>
      <w:r w:rsidRPr="00DE7E16">
        <w:rPr>
          <w:sz w:val="28"/>
          <w:szCs w:val="28"/>
        </w:rPr>
        <w:t>, Ivanić-Grad</w:t>
      </w:r>
    </w:p>
    <w:p w:rsidRDefault="009E2FD5" w:rsidP="009E2FD5" w:rsidR="009E2FD5" w:rsidRPr="00DE7E16">
      <w:pPr>
        <w:rPr>
          <w:sz w:val="28"/>
          <w:szCs w:val="28"/>
        </w:rPr>
      </w:pPr>
      <w:proofErr w:type="spellStart"/>
      <w:r w:rsidRPr="00DE7E16">
        <w:rPr>
          <w:sz w:val="28"/>
          <w:szCs w:val="28"/>
        </w:rPr>
        <w:t>OIB</w:t>
      </w:r>
      <w:proofErr w:type="spellEnd"/>
      <w:r w:rsidRPr="00DE7E16">
        <w:rPr>
          <w:sz w:val="28"/>
          <w:szCs w:val="28"/>
        </w:rPr>
        <w:t>:</w:t>
      </w:r>
      <w:r w:rsidRPr="00DE7E16">
        <w:rPr>
          <w:color w:val="222222"/>
          <w:sz w:val="28"/>
          <w:szCs w:val="28"/>
        </w:rPr>
        <w:t xml:space="preserve"> </w:t>
      </w:r>
      <w:proofErr w:type="spellStart"/>
      <w:r w:rsidRPr="00DE7E16">
        <w:rPr>
          <w:color w:val="222222"/>
          <w:sz w:val="28"/>
          <w:szCs w:val="28"/>
        </w:rPr>
        <w:t>18269744758</w:t>
      </w:r>
      <w:proofErr w:type="spellEnd"/>
    </w:p>
    <w:p w:rsidRDefault="00DE7E16" w:rsidP="00DE7E16" w:rsidR="00DE7E16">
      <w:pPr>
        <w:jc w:val="right"/>
        <w:rPr>
          <w:b/>
          <w:sz w:val="28"/>
          <w:szCs w:val="28"/>
        </w:rPr>
      </w:pPr>
    </w:p>
    <w:p w:rsidRDefault="005B2EED" w:rsidP="00DE7E16" w:rsidR="005B2EED" w:rsidRPr="00DE7E16">
      <w:pPr>
        <w:jc w:val="right"/>
        <w:rPr>
          <w:b/>
          <w:sz w:val="28"/>
          <w:szCs w:val="28"/>
        </w:rPr>
      </w:pPr>
      <w:r w:rsidRPr="00DE7E16">
        <w:rPr>
          <w:b/>
          <w:sz w:val="28"/>
          <w:szCs w:val="28"/>
        </w:rPr>
        <w:t>TRGOVAČKI SUD U ZAGREBU</w:t>
      </w:r>
    </w:p>
    <w:p w:rsidRDefault="006D3FF3" w:rsidP="005B2EED" w:rsidR="005B2EED" w:rsidRPr="00DE7E16">
      <w:pPr>
        <w:jc w:val="right"/>
        <w:rPr>
          <w:b/>
          <w:sz w:val="28"/>
          <w:szCs w:val="28"/>
        </w:rPr>
      </w:pPr>
      <w:proofErr w:type="spellStart"/>
      <w:r w:rsidRPr="00DE7E16">
        <w:rPr>
          <w:b/>
          <w:sz w:val="28"/>
          <w:szCs w:val="28"/>
        </w:rPr>
        <w:t>Amruševa</w:t>
      </w:r>
      <w:proofErr w:type="spellEnd"/>
      <w:r w:rsidRPr="00DE7E16">
        <w:rPr>
          <w:b/>
          <w:sz w:val="28"/>
          <w:szCs w:val="28"/>
        </w:rPr>
        <w:t xml:space="preserve"> 2</w:t>
      </w:r>
    </w:p>
    <w:p w:rsidRDefault="006D3FF3" w:rsidP="005B2EED" w:rsidR="005B2EED" w:rsidRPr="00DE7E16">
      <w:pPr>
        <w:jc w:val="right"/>
        <w:rPr>
          <w:b/>
          <w:sz w:val="28"/>
          <w:szCs w:val="28"/>
        </w:rPr>
      </w:pPr>
      <w:proofErr w:type="spellStart"/>
      <w:r w:rsidRPr="00DE7E16">
        <w:rPr>
          <w:b/>
          <w:sz w:val="28"/>
          <w:szCs w:val="28"/>
        </w:rPr>
        <w:t>10000</w:t>
      </w:r>
      <w:proofErr w:type="spellEnd"/>
      <w:r w:rsidRPr="00DE7E16">
        <w:rPr>
          <w:b/>
          <w:sz w:val="28"/>
          <w:szCs w:val="28"/>
        </w:rPr>
        <w:t xml:space="preserve"> Zagreb</w:t>
      </w:r>
    </w:p>
    <w:p w:rsidRDefault="005B2EED" w:rsidP="005B2EED" w:rsidR="005B2EED" w:rsidRPr="00DE7E16">
      <w:pPr>
        <w:jc w:val="right"/>
        <w:rPr>
          <w:b/>
          <w:sz w:val="28"/>
          <w:szCs w:val="28"/>
        </w:rPr>
      </w:pPr>
    </w:p>
    <w:p w:rsidRDefault="005B2EED" w:rsidP="00DE7E16" w:rsidR="004C569C" w:rsidRPr="00DE7E16">
      <w:pPr>
        <w:jc w:val="right"/>
        <w:rPr>
          <w:sz w:val="28"/>
          <w:szCs w:val="28"/>
        </w:rPr>
      </w:pPr>
      <w:r w:rsidRPr="00DE7E16">
        <w:rPr>
          <w:b/>
          <w:sz w:val="28"/>
          <w:szCs w:val="28"/>
        </w:rPr>
        <w:t xml:space="preserve">Na </w:t>
      </w:r>
      <w:proofErr w:type="spellStart"/>
      <w:r w:rsidRPr="00DE7E16">
        <w:rPr>
          <w:b/>
          <w:sz w:val="28"/>
          <w:szCs w:val="28"/>
        </w:rPr>
        <w:t>posl</w:t>
      </w:r>
      <w:proofErr w:type="spellEnd"/>
      <w:r w:rsidRPr="00DE7E16">
        <w:rPr>
          <w:b/>
          <w:sz w:val="28"/>
          <w:szCs w:val="28"/>
        </w:rPr>
        <w:t>. br. St-</w:t>
      </w:r>
      <w:r w:rsidR="00C22EE9" w:rsidRPr="00DE7E16">
        <w:rPr>
          <w:sz w:val="28"/>
          <w:szCs w:val="28"/>
        </w:rPr>
        <w:t xml:space="preserve"> </w:t>
      </w:r>
      <w:proofErr w:type="spellStart"/>
      <w:r w:rsidR="00C22EE9" w:rsidRPr="00DE7E16">
        <w:rPr>
          <w:b/>
          <w:sz w:val="28"/>
          <w:szCs w:val="28"/>
        </w:rPr>
        <w:t>1255</w:t>
      </w:r>
      <w:proofErr w:type="spellEnd"/>
      <w:r w:rsidR="00C22EE9" w:rsidRPr="00DE7E16">
        <w:rPr>
          <w:b/>
          <w:sz w:val="28"/>
          <w:szCs w:val="28"/>
        </w:rPr>
        <w:t>/</w:t>
      </w:r>
      <w:proofErr w:type="spellStart"/>
      <w:r w:rsidR="00C22EE9" w:rsidRPr="00DE7E16">
        <w:rPr>
          <w:b/>
          <w:sz w:val="28"/>
          <w:szCs w:val="28"/>
        </w:rPr>
        <w:t>12</w:t>
      </w:r>
      <w:proofErr w:type="spellEnd"/>
    </w:p>
    <w:p w:rsidRDefault="00DE7E16" w:rsidR="00DE7E16"/>
    <w:p w:rsidRDefault="004C569C" w:rsidR="004C569C" w:rsidRPr="006D3FF3">
      <w:r w:rsidRPr="006D3FF3">
        <w:t xml:space="preserve">U </w:t>
      </w:r>
      <w:r w:rsidR="005B2EED" w:rsidRPr="006D3FF3">
        <w:t>Zagrebu</w:t>
      </w:r>
      <w:r w:rsidR="00F57DE8" w:rsidRPr="006D3FF3">
        <w:t xml:space="preserve">, </w:t>
      </w:r>
      <w:proofErr w:type="spellStart"/>
      <w:r w:rsidR="00ED535C">
        <w:t>21</w:t>
      </w:r>
      <w:proofErr w:type="spellEnd"/>
      <w:r w:rsidR="00ED535C">
        <w:t xml:space="preserve">. siječnja </w:t>
      </w:r>
      <w:proofErr w:type="spellStart"/>
      <w:r w:rsidR="00ED535C">
        <w:t>2019</w:t>
      </w:r>
      <w:r w:rsidR="00C22EE9">
        <w:t>.</w:t>
      </w:r>
      <w:r w:rsidR="00BD0C32" w:rsidRPr="006D3FF3">
        <w:t>g</w:t>
      </w:r>
      <w:proofErr w:type="spellEnd"/>
      <w:r w:rsidR="00BD0C32" w:rsidRPr="006D3FF3">
        <w:t>.</w:t>
      </w:r>
    </w:p>
    <w:p w:rsidRDefault="004C569C" w:rsidR="004C569C" w:rsidRPr="00DE7E16">
      <w:pPr>
        <w:pBdr>
          <w:bottom w:space="1" w:sz="12" w:color="auto" w:val="single"/>
        </w:pBdr>
        <w:jc w:val="center"/>
        <w:rPr>
          <w:b/>
          <w:sz w:val="32"/>
          <w:szCs w:val="32"/>
        </w:rPr>
      </w:pPr>
      <w:r w:rsidRPr="00DE7E16">
        <w:rPr>
          <w:b/>
          <w:sz w:val="32"/>
          <w:szCs w:val="32"/>
        </w:rPr>
        <w:t>PODNESAK</w:t>
      </w:r>
    </w:p>
    <w:p w:rsidRDefault="004C569C" w:rsidR="004C569C" w:rsidRPr="006D3FF3"/>
    <w:p w:rsidRDefault="004C569C" w:rsidP="0005129E" w:rsidR="004C569C" w:rsidRPr="0005129E">
      <w:r w:rsidRPr="0005129E">
        <w:t xml:space="preserve">Cijenjeni naslove, </w:t>
      </w:r>
    </w:p>
    <w:p w:rsidRDefault="004C569C" w:rsidP="0005129E" w:rsidR="004C569C" w:rsidRPr="0005129E"/>
    <w:p w:rsidRDefault="00F63CD1" w:rsidP="005432D8" w:rsidR="00F55B6A" w:rsidRPr="005432D8">
      <w:pPr>
        <w:pStyle w:val="Default"/>
        <w:jc w:val="both"/>
      </w:pPr>
      <w:r w:rsidRPr="00A13C18">
        <w:t xml:space="preserve">U </w:t>
      </w:r>
      <w:proofErr w:type="spellStart"/>
      <w:r w:rsidRPr="00A13C18">
        <w:t>odnosu</w:t>
      </w:r>
      <w:proofErr w:type="spellEnd"/>
      <w:r w:rsidRPr="00A13C18">
        <w:t xml:space="preserve"> </w:t>
      </w:r>
      <w:proofErr w:type="spellStart"/>
      <w:proofErr w:type="gramStart"/>
      <w:r w:rsidRPr="00A13C18">
        <w:t>na</w:t>
      </w:r>
      <w:proofErr w:type="spellEnd"/>
      <w:proofErr w:type="gramEnd"/>
      <w:r w:rsidRPr="00A13C18">
        <w:t xml:space="preserve"> </w:t>
      </w:r>
      <w:proofErr w:type="spellStart"/>
      <w:r w:rsidRPr="00A13C18">
        <w:t>ročište</w:t>
      </w:r>
      <w:proofErr w:type="spellEnd"/>
      <w:r w:rsidRPr="00A13C18">
        <w:t xml:space="preserve"> </w:t>
      </w:r>
      <w:proofErr w:type="spellStart"/>
      <w:r w:rsidRPr="00A13C18">
        <w:t>zakazano</w:t>
      </w:r>
      <w:proofErr w:type="spellEnd"/>
      <w:r w:rsidRPr="00A13C18">
        <w:t xml:space="preserve"> </w:t>
      </w:r>
      <w:proofErr w:type="spellStart"/>
      <w:r w:rsidRPr="00A13C18">
        <w:t>za</w:t>
      </w:r>
      <w:proofErr w:type="spellEnd"/>
      <w:r w:rsidRPr="00A13C18">
        <w:t xml:space="preserve"> </w:t>
      </w:r>
      <w:r>
        <w:t xml:space="preserve">20. </w:t>
      </w:r>
      <w:proofErr w:type="spellStart"/>
      <w:proofErr w:type="gramStart"/>
      <w:r>
        <w:t>ožujka</w:t>
      </w:r>
      <w:proofErr w:type="spellEnd"/>
      <w:proofErr w:type="gramEnd"/>
      <w:r>
        <w:t xml:space="preserve"> </w:t>
      </w:r>
      <w:proofErr w:type="spellStart"/>
      <w:r>
        <w:t>2019.g</w:t>
      </w:r>
      <w:proofErr w:type="spellEnd"/>
      <w:r>
        <w:t>.</w:t>
      </w:r>
      <w:r w:rsidRPr="00A13C18">
        <w:t xml:space="preserve"> </w:t>
      </w:r>
      <w:r>
        <w:t>u</w:t>
      </w:r>
      <w:r w:rsidR="00D1689A" w:rsidRPr="005432D8">
        <w:t xml:space="preserve"> </w:t>
      </w:r>
      <w:proofErr w:type="spellStart"/>
      <w:r w:rsidR="00D1689A" w:rsidRPr="005432D8">
        <w:t>nastavku</w:t>
      </w:r>
      <w:proofErr w:type="spellEnd"/>
      <w:r w:rsidR="00D1689A" w:rsidRPr="005432D8">
        <w:t xml:space="preserve"> </w:t>
      </w:r>
      <w:proofErr w:type="spellStart"/>
      <w:r w:rsidR="00D1689A" w:rsidRPr="005432D8">
        <w:t>vam</w:t>
      </w:r>
      <w:proofErr w:type="spellEnd"/>
      <w:r w:rsidR="00D1689A" w:rsidRPr="005432D8">
        <w:t xml:space="preserve"> </w:t>
      </w:r>
      <w:proofErr w:type="spellStart"/>
      <w:r w:rsidR="00D1689A" w:rsidRPr="005432D8">
        <w:t>dostavljam</w:t>
      </w:r>
      <w:proofErr w:type="spellEnd"/>
      <w:r w:rsidR="00D1689A" w:rsidRPr="005432D8">
        <w:t xml:space="preserve"> </w:t>
      </w:r>
      <w:proofErr w:type="spellStart"/>
      <w:r w:rsidR="00D1689A" w:rsidRPr="005432D8">
        <w:t>obračun</w:t>
      </w:r>
      <w:proofErr w:type="spellEnd"/>
      <w:r w:rsidR="00D1689A" w:rsidRPr="005432D8">
        <w:t xml:space="preserve"> </w:t>
      </w:r>
      <w:proofErr w:type="spellStart"/>
      <w:r w:rsidR="00D1689A" w:rsidRPr="005432D8">
        <w:t>troškova</w:t>
      </w:r>
      <w:proofErr w:type="spellEnd"/>
      <w:r w:rsidR="00D1689A" w:rsidRPr="005432D8">
        <w:t xml:space="preserve"> </w:t>
      </w:r>
      <w:proofErr w:type="spellStart"/>
      <w:r w:rsidR="00D1689A" w:rsidRPr="005432D8">
        <w:t>te</w:t>
      </w:r>
      <w:proofErr w:type="spellEnd"/>
      <w:r w:rsidR="00D1689A" w:rsidRPr="005432D8">
        <w:t xml:space="preserve"> </w:t>
      </w:r>
      <w:proofErr w:type="spellStart"/>
      <w:r w:rsidR="00D1689A" w:rsidRPr="005432D8">
        <w:t>prijedlog</w:t>
      </w:r>
      <w:proofErr w:type="spellEnd"/>
      <w:r w:rsidR="00D1689A" w:rsidRPr="005432D8">
        <w:t xml:space="preserve"> </w:t>
      </w:r>
      <w:proofErr w:type="spellStart"/>
      <w:r w:rsidR="00D1689A" w:rsidRPr="005432D8">
        <w:t>diobe</w:t>
      </w:r>
      <w:proofErr w:type="spellEnd"/>
      <w:r w:rsidR="00D1689A" w:rsidRPr="005432D8">
        <w:t xml:space="preserve"> </w:t>
      </w:r>
      <w:proofErr w:type="spellStart"/>
      <w:r w:rsidR="00D1689A" w:rsidRPr="005432D8">
        <w:t>kupovnin</w:t>
      </w:r>
      <w:r w:rsidR="005432D8" w:rsidRPr="005432D8">
        <w:t>e</w:t>
      </w:r>
      <w:proofErr w:type="spellEnd"/>
      <w:r w:rsidR="005432D8" w:rsidRPr="005432D8">
        <w:t xml:space="preserve"> </w:t>
      </w:r>
      <w:proofErr w:type="spellStart"/>
      <w:r w:rsidR="005432D8" w:rsidRPr="005432D8">
        <w:t>postignute</w:t>
      </w:r>
      <w:proofErr w:type="spellEnd"/>
      <w:r w:rsidR="005432D8" w:rsidRPr="005432D8">
        <w:t xml:space="preserve"> </w:t>
      </w:r>
      <w:proofErr w:type="spellStart"/>
      <w:r w:rsidR="005432D8" w:rsidRPr="005432D8">
        <w:t>prodajom</w:t>
      </w:r>
      <w:proofErr w:type="spellEnd"/>
      <w:r w:rsidR="005432D8" w:rsidRPr="005432D8">
        <w:t xml:space="preserve"> </w:t>
      </w:r>
      <w:proofErr w:type="spellStart"/>
      <w:r w:rsidR="005432D8" w:rsidRPr="005432D8">
        <w:t>nekretnine</w:t>
      </w:r>
      <w:proofErr w:type="spellEnd"/>
      <w:r w:rsidR="00F73F68" w:rsidRPr="005432D8">
        <w:t xml:space="preserve"> </w:t>
      </w:r>
      <w:proofErr w:type="spellStart"/>
      <w:r w:rsidR="005432D8" w:rsidRPr="005432D8">
        <w:t>upisane</w:t>
      </w:r>
      <w:proofErr w:type="spellEnd"/>
      <w:r w:rsidR="005432D8" w:rsidRPr="005432D8">
        <w:t xml:space="preserve"> u </w:t>
      </w:r>
      <w:proofErr w:type="spellStart"/>
      <w:r w:rsidR="005432D8" w:rsidRPr="005432D8">
        <w:t>zk.ul.br</w:t>
      </w:r>
      <w:proofErr w:type="spellEnd"/>
      <w:r w:rsidR="005432D8" w:rsidRPr="005432D8">
        <w:t xml:space="preserve">. </w:t>
      </w:r>
      <w:proofErr w:type="gramStart"/>
      <w:r w:rsidR="005432D8" w:rsidRPr="005432D8">
        <w:t xml:space="preserve">2654, </w:t>
      </w:r>
      <w:proofErr w:type="spellStart"/>
      <w:r w:rsidR="005432D8" w:rsidRPr="005432D8">
        <w:t>broj</w:t>
      </w:r>
      <w:proofErr w:type="spellEnd"/>
      <w:r w:rsidR="005432D8" w:rsidRPr="005432D8">
        <w:t xml:space="preserve"> </w:t>
      </w:r>
      <w:proofErr w:type="spellStart"/>
      <w:r w:rsidR="005432D8" w:rsidRPr="005432D8">
        <w:t>poduloška</w:t>
      </w:r>
      <w:proofErr w:type="spellEnd"/>
      <w:r w:rsidR="005432D8" w:rsidRPr="005432D8">
        <w:t xml:space="preserve"> 6, </w:t>
      </w:r>
      <w:proofErr w:type="spellStart"/>
      <w:r w:rsidR="005432D8" w:rsidRPr="005432D8">
        <w:t>k.o</w:t>
      </w:r>
      <w:proofErr w:type="spellEnd"/>
      <w:r w:rsidR="005432D8" w:rsidRPr="005432D8">
        <w:t xml:space="preserve">. </w:t>
      </w:r>
      <w:proofErr w:type="spellStart"/>
      <w:r w:rsidR="005432D8" w:rsidRPr="005432D8">
        <w:t>Ivanić</w:t>
      </w:r>
      <w:proofErr w:type="spellEnd"/>
      <w:r w:rsidR="005432D8" w:rsidRPr="005432D8">
        <w:t xml:space="preserve"> Grad, </w:t>
      </w:r>
      <w:proofErr w:type="spellStart"/>
      <w:r w:rsidR="005432D8" w:rsidRPr="005432D8">
        <w:t>kčbr</w:t>
      </w:r>
      <w:proofErr w:type="spellEnd"/>
      <w:r w:rsidR="005432D8" w:rsidRPr="005432D8">
        <w:t>.</w:t>
      </w:r>
      <w:proofErr w:type="gramEnd"/>
      <w:r w:rsidR="005432D8" w:rsidRPr="005432D8">
        <w:t xml:space="preserve"> </w:t>
      </w:r>
      <w:proofErr w:type="gramStart"/>
      <w:r w:rsidR="005432D8" w:rsidRPr="005432D8">
        <w:t xml:space="preserve">1877/2, </w:t>
      </w:r>
      <w:proofErr w:type="spellStart"/>
      <w:r w:rsidR="005432D8" w:rsidRPr="005432D8">
        <w:t>poslovna</w:t>
      </w:r>
      <w:proofErr w:type="spellEnd"/>
      <w:r w:rsidR="005432D8" w:rsidRPr="005432D8">
        <w:t xml:space="preserve"> </w:t>
      </w:r>
      <w:proofErr w:type="spellStart"/>
      <w:r w:rsidR="005432D8" w:rsidRPr="005432D8">
        <w:t>zgrada</w:t>
      </w:r>
      <w:proofErr w:type="spellEnd"/>
      <w:r w:rsidR="005432D8" w:rsidRPr="005432D8">
        <w:t xml:space="preserve"> </w:t>
      </w:r>
      <w:proofErr w:type="spellStart"/>
      <w:r w:rsidR="005432D8" w:rsidRPr="005432D8">
        <w:t>i</w:t>
      </w:r>
      <w:proofErr w:type="spellEnd"/>
      <w:r w:rsidR="005432D8" w:rsidRPr="005432D8">
        <w:t xml:space="preserve"> </w:t>
      </w:r>
      <w:proofErr w:type="spellStart"/>
      <w:r w:rsidR="005432D8" w:rsidRPr="005432D8">
        <w:t>dvor</w:t>
      </w:r>
      <w:proofErr w:type="spellEnd"/>
      <w:r w:rsidR="005432D8" w:rsidRPr="005432D8">
        <w:t xml:space="preserve"> </w:t>
      </w:r>
      <w:proofErr w:type="spellStart"/>
      <w:r w:rsidR="005432D8" w:rsidRPr="005432D8">
        <w:t>površine</w:t>
      </w:r>
      <w:proofErr w:type="spellEnd"/>
      <w:r w:rsidR="005432D8" w:rsidRPr="005432D8">
        <w:t xml:space="preserve"> 703 </w:t>
      </w:r>
      <w:proofErr w:type="spellStart"/>
      <w:r w:rsidR="005432D8" w:rsidRPr="005432D8">
        <w:t>m2</w:t>
      </w:r>
      <w:proofErr w:type="spellEnd"/>
      <w:r w:rsidR="005432D8" w:rsidRPr="005432D8">
        <w:t xml:space="preserve">, </w:t>
      </w:r>
      <w:proofErr w:type="spellStart"/>
      <w:r w:rsidR="005432D8" w:rsidRPr="005432D8">
        <w:t>Etažno</w:t>
      </w:r>
      <w:proofErr w:type="spellEnd"/>
      <w:r w:rsidR="005432D8" w:rsidRPr="005432D8">
        <w:t xml:space="preserve"> </w:t>
      </w:r>
      <w:proofErr w:type="spellStart"/>
      <w:r w:rsidR="005432D8" w:rsidRPr="005432D8">
        <w:t>vlasništvo</w:t>
      </w:r>
      <w:proofErr w:type="spellEnd"/>
      <w:r w:rsidR="005432D8" w:rsidRPr="005432D8">
        <w:t xml:space="preserve"> - 6.</w:t>
      </w:r>
      <w:proofErr w:type="gramEnd"/>
      <w:r w:rsidR="005432D8" w:rsidRPr="005432D8">
        <w:t xml:space="preserve"> </w:t>
      </w:r>
      <w:proofErr w:type="spellStart"/>
      <w:r w:rsidR="005432D8" w:rsidRPr="005432D8">
        <w:t>ETAŽA</w:t>
      </w:r>
      <w:proofErr w:type="spellEnd"/>
      <w:r w:rsidR="005432D8" w:rsidRPr="005432D8">
        <w:t xml:space="preserve"> (E-6): </w:t>
      </w:r>
      <w:proofErr w:type="spellStart"/>
      <w:r w:rsidR="005432D8" w:rsidRPr="005432D8">
        <w:t>suvlasnički</w:t>
      </w:r>
      <w:proofErr w:type="spellEnd"/>
      <w:r w:rsidR="005432D8" w:rsidRPr="005432D8">
        <w:t xml:space="preserve"> </w:t>
      </w:r>
      <w:proofErr w:type="spellStart"/>
      <w:r w:rsidR="005432D8" w:rsidRPr="005432D8">
        <w:t>dio</w:t>
      </w:r>
      <w:proofErr w:type="spellEnd"/>
      <w:r w:rsidR="005432D8" w:rsidRPr="005432D8">
        <w:t xml:space="preserve">: 1832/10000 - </w:t>
      </w:r>
      <w:proofErr w:type="spellStart"/>
      <w:r w:rsidR="005432D8" w:rsidRPr="005432D8">
        <w:t>Cijeli</w:t>
      </w:r>
      <w:proofErr w:type="spellEnd"/>
      <w:r w:rsidR="005432D8" w:rsidRPr="005432D8">
        <w:t xml:space="preserve"> </w:t>
      </w:r>
      <w:proofErr w:type="spellStart"/>
      <w:r w:rsidR="005432D8" w:rsidRPr="005432D8">
        <w:t>drugi</w:t>
      </w:r>
      <w:proofErr w:type="spellEnd"/>
      <w:r w:rsidR="005432D8" w:rsidRPr="005432D8">
        <w:t xml:space="preserve"> </w:t>
      </w:r>
      <w:proofErr w:type="spellStart"/>
      <w:r w:rsidR="005432D8" w:rsidRPr="005432D8">
        <w:t>kat</w:t>
      </w:r>
      <w:proofErr w:type="spellEnd"/>
      <w:r w:rsidR="005432D8" w:rsidRPr="005432D8">
        <w:t xml:space="preserve">, </w:t>
      </w:r>
      <w:proofErr w:type="spellStart"/>
      <w:r w:rsidR="005432D8" w:rsidRPr="005432D8">
        <w:t>površine</w:t>
      </w:r>
      <w:proofErr w:type="spellEnd"/>
      <w:r w:rsidR="005432D8" w:rsidRPr="005432D8">
        <w:t xml:space="preserve"> 191</w:t>
      </w:r>
      <w:proofErr w:type="gramStart"/>
      <w:r w:rsidR="005432D8" w:rsidRPr="005432D8">
        <w:t>,20</w:t>
      </w:r>
      <w:proofErr w:type="gramEnd"/>
      <w:r w:rsidR="005432D8" w:rsidRPr="005432D8">
        <w:t xml:space="preserve"> </w:t>
      </w:r>
      <w:proofErr w:type="spellStart"/>
      <w:r w:rsidR="005432D8" w:rsidRPr="005432D8">
        <w:t>m2</w:t>
      </w:r>
      <w:proofErr w:type="spellEnd"/>
      <w:r w:rsidR="005432D8" w:rsidRPr="005432D8">
        <w:t xml:space="preserve">, </w:t>
      </w:r>
      <w:proofErr w:type="spellStart"/>
      <w:r w:rsidR="005432D8" w:rsidRPr="005432D8">
        <w:t>dosuđene</w:t>
      </w:r>
      <w:proofErr w:type="spellEnd"/>
      <w:r w:rsidR="00053561" w:rsidRPr="005432D8">
        <w:t xml:space="preserve"> </w:t>
      </w:r>
      <w:proofErr w:type="spellStart"/>
      <w:r w:rsidR="00053561" w:rsidRPr="005432D8">
        <w:t>ponuditelju</w:t>
      </w:r>
      <w:proofErr w:type="spellEnd"/>
      <w:r w:rsidR="00053561" w:rsidRPr="005432D8">
        <w:t xml:space="preserve"> </w:t>
      </w:r>
      <w:r w:rsidR="005432D8" w:rsidRPr="00A97C05">
        <w:rPr>
          <w:b/>
        </w:rPr>
        <w:t xml:space="preserve">REST </w:t>
      </w:r>
      <w:proofErr w:type="spellStart"/>
      <w:r w:rsidR="005432D8" w:rsidRPr="00A97C05">
        <w:rPr>
          <w:b/>
        </w:rPr>
        <w:t>d.o.o</w:t>
      </w:r>
      <w:proofErr w:type="spellEnd"/>
      <w:r w:rsidR="005432D8" w:rsidRPr="00A97C05">
        <w:rPr>
          <w:b/>
        </w:rPr>
        <w:t xml:space="preserve">. </w:t>
      </w:r>
      <w:proofErr w:type="spellStart"/>
      <w:r w:rsidR="005432D8" w:rsidRPr="00A97C05">
        <w:rPr>
          <w:b/>
        </w:rPr>
        <w:t>iz</w:t>
      </w:r>
      <w:proofErr w:type="spellEnd"/>
      <w:r w:rsidR="005432D8" w:rsidRPr="00A97C05">
        <w:rPr>
          <w:b/>
        </w:rPr>
        <w:t xml:space="preserve"> </w:t>
      </w:r>
      <w:proofErr w:type="spellStart"/>
      <w:r w:rsidR="005432D8" w:rsidRPr="00A97C05">
        <w:rPr>
          <w:b/>
        </w:rPr>
        <w:t>Zagreba</w:t>
      </w:r>
      <w:proofErr w:type="spellEnd"/>
      <w:r w:rsidR="005432D8">
        <w:t xml:space="preserve">, </w:t>
      </w:r>
      <w:proofErr w:type="spellStart"/>
      <w:r w:rsidR="005432D8">
        <w:t>Budmanijeva</w:t>
      </w:r>
      <w:proofErr w:type="spellEnd"/>
      <w:r w:rsidR="005432D8">
        <w:t xml:space="preserve"> 5, </w:t>
      </w:r>
      <w:proofErr w:type="spellStart"/>
      <w:r w:rsidR="005432D8">
        <w:t>OIB:</w:t>
      </w:r>
      <w:r w:rsidR="005432D8" w:rsidRPr="005432D8">
        <w:t>78919591682</w:t>
      </w:r>
      <w:proofErr w:type="spellEnd"/>
      <w:r w:rsidR="00F45368" w:rsidRPr="005432D8">
        <w:t>,</w:t>
      </w:r>
      <w:r w:rsidR="001C135D" w:rsidRPr="005432D8">
        <w:t xml:space="preserve"> </w:t>
      </w:r>
      <w:proofErr w:type="spellStart"/>
      <w:r w:rsidR="001C135D" w:rsidRPr="005432D8">
        <w:t>za</w:t>
      </w:r>
      <w:proofErr w:type="spellEnd"/>
      <w:r w:rsidR="001C135D" w:rsidRPr="005432D8">
        <w:t xml:space="preserve"> </w:t>
      </w:r>
      <w:proofErr w:type="spellStart"/>
      <w:r w:rsidR="001C135D" w:rsidRPr="005432D8">
        <w:t>kupovninu</w:t>
      </w:r>
      <w:proofErr w:type="spellEnd"/>
      <w:r w:rsidR="001C135D" w:rsidRPr="005432D8">
        <w:t xml:space="preserve"> u </w:t>
      </w:r>
      <w:proofErr w:type="spellStart"/>
      <w:r w:rsidR="001C135D" w:rsidRPr="005432D8">
        <w:t>iznosu</w:t>
      </w:r>
      <w:proofErr w:type="spellEnd"/>
      <w:r w:rsidR="001C135D" w:rsidRPr="005432D8">
        <w:t xml:space="preserve"> od</w:t>
      </w:r>
      <w:r w:rsidR="00F45368" w:rsidRPr="005432D8">
        <w:t xml:space="preserve"> </w:t>
      </w:r>
      <w:r w:rsidR="005432D8" w:rsidRPr="005432D8">
        <w:rPr>
          <w:b/>
        </w:rPr>
        <w:t>400.000</w:t>
      </w:r>
      <w:r w:rsidR="00F45368" w:rsidRPr="005432D8">
        <w:rPr>
          <w:b/>
        </w:rPr>
        <w:t xml:space="preserve">,00 </w:t>
      </w:r>
      <w:proofErr w:type="spellStart"/>
      <w:r w:rsidR="001C135D" w:rsidRPr="005432D8">
        <w:rPr>
          <w:b/>
        </w:rPr>
        <w:t>kn</w:t>
      </w:r>
      <w:proofErr w:type="spellEnd"/>
      <w:r w:rsidR="001C135D" w:rsidRPr="005432D8">
        <w:t>,</w:t>
      </w:r>
      <w:r w:rsidR="0073050C" w:rsidRPr="005432D8">
        <w:t xml:space="preserve"> a</w:t>
      </w:r>
      <w:r w:rsidR="00053561" w:rsidRPr="005432D8">
        <w:t xml:space="preserve"> </w:t>
      </w:r>
      <w:proofErr w:type="spellStart"/>
      <w:r w:rsidR="006D3FF3" w:rsidRPr="005432D8">
        <w:t>temeljem</w:t>
      </w:r>
      <w:proofErr w:type="spellEnd"/>
      <w:r w:rsidR="006D3FF3" w:rsidRPr="005432D8">
        <w:t xml:space="preserve"> </w:t>
      </w:r>
      <w:proofErr w:type="spellStart"/>
      <w:r w:rsidR="006D3FF3" w:rsidRPr="005432D8">
        <w:t>rješenja</w:t>
      </w:r>
      <w:proofErr w:type="spellEnd"/>
      <w:r w:rsidR="006D3FF3" w:rsidRPr="005432D8">
        <w:t xml:space="preserve"> o </w:t>
      </w:r>
      <w:proofErr w:type="spellStart"/>
      <w:r w:rsidR="006D3FF3" w:rsidRPr="005432D8">
        <w:t>dosudi</w:t>
      </w:r>
      <w:proofErr w:type="spellEnd"/>
      <w:r w:rsidR="006D3FF3" w:rsidRPr="005432D8">
        <w:t xml:space="preserve"> od </w:t>
      </w:r>
      <w:r w:rsidR="005432D8">
        <w:t>16</w:t>
      </w:r>
      <w:r w:rsidR="007F1883" w:rsidRPr="005432D8">
        <w:t xml:space="preserve">. </w:t>
      </w:r>
      <w:proofErr w:type="spellStart"/>
      <w:proofErr w:type="gramStart"/>
      <w:r w:rsidR="005432D8">
        <w:t>studenog</w:t>
      </w:r>
      <w:proofErr w:type="spellEnd"/>
      <w:proofErr w:type="gramEnd"/>
      <w:r w:rsidR="007F1883" w:rsidRPr="005432D8">
        <w:t xml:space="preserve"> </w:t>
      </w:r>
      <w:proofErr w:type="spellStart"/>
      <w:r w:rsidR="007F1883" w:rsidRPr="005432D8">
        <w:t>2018.</w:t>
      </w:r>
      <w:r w:rsidR="00053561" w:rsidRPr="005432D8">
        <w:t>g</w:t>
      </w:r>
      <w:proofErr w:type="spellEnd"/>
      <w:r w:rsidR="00053561" w:rsidRPr="005432D8">
        <w:t>.</w:t>
      </w:r>
      <w:r w:rsidR="00702ACA" w:rsidRPr="005432D8">
        <w:t xml:space="preserve"> </w:t>
      </w:r>
      <w:proofErr w:type="spellStart"/>
      <w:r w:rsidR="00053561" w:rsidRPr="005432D8">
        <w:t>te</w:t>
      </w:r>
      <w:proofErr w:type="spellEnd"/>
      <w:r w:rsidR="00053561" w:rsidRPr="005432D8">
        <w:t xml:space="preserve"> </w:t>
      </w:r>
      <w:proofErr w:type="spellStart"/>
      <w:r w:rsidR="006747D0" w:rsidRPr="005432D8">
        <w:t>zaključka</w:t>
      </w:r>
      <w:proofErr w:type="spellEnd"/>
      <w:r w:rsidR="00053561" w:rsidRPr="005432D8">
        <w:t xml:space="preserve"> o </w:t>
      </w:r>
      <w:proofErr w:type="spellStart"/>
      <w:r w:rsidR="00053561" w:rsidRPr="005432D8">
        <w:t>predaji</w:t>
      </w:r>
      <w:proofErr w:type="spellEnd"/>
      <w:r w:rsidR="00053561" w:rsidRPr="005432D8">
        <w:t xml:space="preserve"> od </w:t>
      </w:r>
      <w:r w:rsidR="005432D8">
        <w:t xml:space="preserve">16. </w:t>
      </w:r>
      <w:proofErr w:type="spellStart"/>
      <w:proofErr w:type="gramStart"/>
      <w:r w:rsidR="005432D8">
        <w:t>siječnja</w:t>
      </w:r>
      <w:proofErr w:type="spellEnd"/>
      <w:proofErr w:type="gramEnd"/>
      <w:r w:rsidR="005432D8">
        <w:t xml:space="preserve"> 2019</w:t>
      </w:r>
      <w:r w:rsidR="002354B7" w:rsidRPr="005432D8">
        <w:t>.</w:t>
      </w:r>
      <w:r w:rsidR="004810AB">
        <w:t>,</w:t>
      </w:r>
      <w:r w:rsidR="00C40BAE" w:rsidRPr="005432D8">
        <w:t xml:space="preserve"> </w:t>
      </w:r>
      <w:proofErr w:type="spellStart"/>
      <w:r w:rsidR="00702ACA" w:rsidRPr="005432D8">
        <w:t>oba</w:t>
      </w:r>
      <w:proofErr w:type="spellEnd"/>
      <w:r w:rsidR="00053561" w:rsidRPr="005432D8">
        <w:t xml:space="preserve"> </w:t>
      </w:r>
      <w:r w:rsidR="00702ACA" w:rsidRPr="005432D8">
        <w:t xml:space="preserve">pod </w:t>
      </w:r>
      <w:proofErr w:type="spellStart"/>
      <w:r w:rsidR="00053561" w:rsidRPr="005432D8">
        <w:t>poslovnim</w:t>
      </w:r>
      <w:proofErr w:type="spellEnd"/>
      <w:r w:rsidR="00053561" w:rsidRPr="005432D8">
        <w:t xml:space="preserve"> </w:t>
      </w:r>
      <w:proofErr w:type="spellStart"/>
      <w:r w:rsidR="00053561" w:rsidRPr="005432D8">
        <w:t>brojem</w:t>
      </w:r>
      <w:proofErr w:type="spellEnd"/>
      <w:r w:rsidR="00702ACA" w:rsidRPr="005432D8">
        <w:t xml:space="preserve"> </w:t>
      </w:r>
      <w:r w:rsidR="005432D8">
        <w:t>St-1255/12.</w:t>
      </w:r>
    </w:p>
    <w:p w:rsidRDefault="00C22EE9" w:rsidP="0054501D" w:rsidR="00C22EE9">
      <w:pPr>
        <w:jc w:val="both"/>
      </w:pPr>
    </w:p>
    <w:p w:rsidRDefault="00C22EE9" w:rsidP="00C22EE9" w:rsidR="00C22EE9" w:rsidRPr="00C22EE9">
      <w:pPr>
        <w:numPr>
          <w:ilvl w:val="0"/>
          <w:numId w:val="16"/>
        </w:numPr>
        <w:jc w:val="both"/>
      </w:pPr>
      <w:r w:rsidRPr="0083417D">
        <w:t xml:space="preserve">Člankom </w:t>
      </w:r>
      <w:proofErr w:type="spellStart"/>
      <w:r w:rsidRPr="0083417D">
        <w:t>254</w:t>
      </w:r>
      <w:proofErr w:type="spellEnd"/>
      <w:r w:rsidRPr="0083417D">
        <w:t xml:space="preserve">., stavak 2. Stečajnog zakona određuju se troškovi utvrđivanja predmeta </w:t>
      </w:r>
      <w:proofErr w:type="spellStart"/>
      <w:r w:rsidRPr="0083417D">
        <w:t>razlučnog</w:t>
      </w:r>
      <w:proofErr w:type="spellEnd"/>
      <w:r w:rsidRPr="0083417D">
        <w:t xml:space="preserve"> prava paušalno u iznosu od 5% od ostvarenog utrška. Dakle, 5% od</w:t>
      </w:r>
      <w:r w:rsidR="00172250">
        <w:t xml:space="preserve"> </w:t>
      </w:r>
      <w:proofErr w:type="spellStart"/>
      <w:r w:rsidR="00172250">
        <w:t>400</w:t>
      </w:r>
      <w:r w:rsidR="007F1883">
        <w:t>.000</w:t>
      </w:r>
      <w:proofErr w:type="spellEnd"/>
      <w:r w:rsidR="007F1883">
        <w:t>,</w:t>
      </w:r>
      <w:proofErr w:type="spellStart"/>
      <w:r w:rsidR="007F1883">
        <w:t>00</w:t>
      </w:r>
      <w:proofErr w:type="spellEnd"/>
      <w:r w:rsidR="007F1883">
        <w:t xml:space="preserve"> kn predstavlja iznos od </w:t>
      </w:r>
      <w:proofErr w:type="spellStart"/>
      <w:r w:rsidR="00172250">
        <w:rPr>
          <w:b/>
        </w:rPr>
        <w:t>20</w:t>
      </w:r>
      <w:r w:rsidR="007F1883" w:rsidRPr="007F1883">
        <w:rPr>
          <w:b/>
        </w:rPr>
        <w:t>.000</w:t>
      </w:r>
      <w:proofErr w:type="spellEnd"/>
      <w:r w:rsidR="007F1883" w:rsidRPr="007F1883">
        <w:rPr>
          <w:b/>
        </w:rPr>
        <w:t>,</w:t>
      </w:r>
      <w:proofErr w:type="spellStart"/>
      <w:r w:rsidR="007F1883" w:rsidRPr="007F1883">
        <w:rPr>
          <w:b/>
        </w:rPr>
        <w:t>00</w:t>
      </w:r>
      <w:proofErr w:type="spellEnd"/>
      <w:r w:rsidRPr="00C22EE9">
        <w:rPr>
          <w:b/>
        </w:rPr>
        <w:t xml:space="preserve"> kn</w:t>
      </w:r>
      <w:r w:rsidRPr="00C22EE9">
        <w:t>.</w:t>
      </w:r>
    </w:p>
    <w:p w:rsidRDefault="00C22EE9" w:rsidP="00C22EE9" w:rsidR="00C22EE9" w:rsidRPr="0083417D">
      <w:pPr>
        <w:ind w:left="720"/>
        <w:jc w:val="both"/>
      </w:pPr>
    </w:p>
    <w:p w:rsidRDefault="00C22EE9" w:rsidP="0054501D" w:rsidR="00C22EE9" w:rsidRPr="0005129E">
      <w:pPr>
        <w:numPr>
          <w:ilvl w:val="0"/>
          <w:numId w:val="16"/>
        </w:numPr>
        <w:jc w:val="both"/>
      </w:pPr>
      <w:r w:rsidRPr="0083417D">
        <w:t xml:space="preserve">Budući da su stvarno nastali troškovi unovčenja prema članku </w:t>
      </w:r>
      <w:proofErr w:type="spellStart"/>
      <w:r w:rsidRPr="0083417D">
        <w:t>254</w:t>
      </w:r>
      <w:proofErr w:type="spellEnd"/>
      <w:r w:rsidRPr="0083417D">
        <w:t>.</w:t>
      </w:r>
      <w:r w:rsidR="00172250">
        <w:t>, stavak 3.</w:t>
      </w:r>
      <w:r w:rsidRPr="0083417D">
        <w:t xml:space="preserve"> Stečajnog zakona znatno viši od paušalno određenih 5% od iznosa ostvarenog utrška, u nastavku donosim njihov popis i analizu s prijedlogom da se utvrde u stvarnom iznosu i to kako slijedi;</w:t>
      </w:r>
    </w:p>
    <w:p w:rsidRDefault="00E72FBC" w:rsidP="0054501D" w:rsidR="00E72FBC" w:rsidRPr="0005129E">
      <w:pPr>
        <w:jc w:val="both"/>
      </w:pPr>
    </w:p>
    <w:p w:rsidRDefault="00390EDC" w:rsidP="0054501D" w:rsidR="00390EDC" w:rsidRPr="0005129E">
      <w:pPr>
        <w:numPr>
          <w:ilvl w:val="0"/>
          <w:numId w:val="8"/>
        </w:numPr>
        <w:jc w:val="both"/>
      </w:pPr>
      <w:r w:rsidRPr="0005129E">
        <w:t xml:space="preserve">iznos od </w:t>
      </w:r>
      <w:proofErr w:type="spellStart"/>
      <w:r w:rsidR="002317B7">
        <w:rPr>
          <w:b/>
        </w:rPr>
        <w:t>450</w:t>
      </w:r>
      <w:proofErr w:type="spellEnd"/>
      <w:r w:rsidR="002317B7">
        <w:rPr>
          <w:b/>
        </w:rPr>
        <w:t>,</w:t>
      </w:r>
      <w:proofErr w:type="spellStart"/>
      <w:r w:rsidR="002317B7">
        <w:rPr>
          <w:b/>
        </w:rPr>
        <w:t>00</w:t>
      </w:r>
      <w:proofErr w:type="spellEnd"/>
      <w:r w:rsidRPr="0054501D">
        <w:rPr>
          <w:b/>
        </w:rPr>
        <w:t xml:space="preserve"> kn</w:t>
      </w:r>
      <w:r w:rsidRPr="0005129E">
        <w:t xml:space="preserve"> po osnovi troškova</w:t>
      </w:r>
      <w:r w:rsidR="004A5F54">
        <w:t xml:space="preserve"> </w:t>
      </w:r>
      <w:r w:rsidR="002317B7">
        <w:t>upisa u Očevidnik nekretnina kod Financijske agencije</w:t>
      </w:r>
    </w:p>
    <w:p w:rsidRDefault="00390EDC" w:rsidP="0054501D" w:rsidR="00390EDC" w:rsidRPr="0005129E">
      <w:pPr>
        <w:ind w:firstLine="720"/>
        <w:jc w:val="both"/>
        <w:rPr>
          <w:b/>
        </w:rPr>
      </w:pPr>
      <w:r w:rsidRPr="0005129E">
        <w:rPr>
          <w:b/>
        </w:rPr>
        <w:t>Dokaz:</w:t>
      </w:r>
    </w:p>
    <w:p w:rsidRDefault="00390EDC" w:rsidP="0054501D" w:rsidR="00390EDC">
      <w:pPr>
        <w:numPr>
          <w:ilvl w:val="0"/>
          <w:numId w:val="15"/>
        </w:numPr>
        <w:jc w:val="both"/>
      </w:pPr>
      <w:r w:rsidRPr="002317B7">
        <w:t xml:space="preserve">preslika </w:t>
      </w:r>
      <w:r w:rsidR="002317B7">
        <w:t xml:space="preserve">računa broj </w:t>
      </w:r>
      <w:proofErr w:type="spellStart"/>
      <w:r w:rsidR="002317B7">
        <w:t>77</w:t>
      </w:r>
      <w:proofErr w:type="spellEnd"/>
      <w:r w:rsidR="002317B7">
        <w:t>-</w:t>
      </w:r>
      <w:proofErr w:type="spellStart"/>
      <w:r w:rsidR="002317B7">
        <w:t>0617</w:t>
      </w:r>
      <w:proofErr w:type="spellEnd"/>
      <w:r w:rsidR="002317B7">
        <w:t>-</w:t>
      </w:r>
      <w:proofErr w:type="spellStart"/>
      <w:r w:rsidR="002317B7">
        <w:t>0582502</w:t>
      </w:r>
      <w:proofErr w:type="spellEnd"/>
      <w:r w:rsidR="002317B7">
        <w:t xml:space="preserve"> od 30.06.2017.g. na iznos od </w:t>
      </w:r>
      <w:proofErr w:type="spellStart"/>
      <w:r w:rsidR="002317B7">
        <w:t>50</w:t>
      </w:r>
      <w:proofErr w:type="spellEnd"/>
      <w:r w:rsidR="002317B7">
        <w:t>,</w:t>
      </w:r>
      <w:proofErr w:type="spellStart"/>
      <w:r w:rsidR="002317B7">
        <w:t>00</w:t>
      </w:r>
      <w:proofErr w:type="spellEnd"/>
      <w:r w:rsidR="002317B7">
        <w:t xml:space="preserve"> kn izdavatelja Financijska agencija</w:t>
      </w:r>
    </w:p>
    <w:p w:rsidRDefault="002317B7" w:rsidP="002317B7" w:rsidR="002317B7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0717</w:t>
      </w:r>
      <w:proofErr w:type="spellEnd"/>
      <w:r>
        <w:t>-</w:t>
      </w:r>
      <w:proofErr w:type="spellStart"/>
      <w:r>
        <w:t>0668545</w:t>
      </w:r>
      <w:proofErr w:type="spellEnd"/>
      <w:r>
        <w:t xml:space="preserve"> od 31.07.2017.g.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2317B7" w:rsidP="002317B7" w:rsidR="002317B7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0917</w:t>
      </w:r>
      <w:proofErr w:type="spellEnd"/>
      <w:r>
        <w:t>-</w:t>
      </w:r>
      <w:proofErr w:type="spellStart"/>
      <w:r>
        <w:t>0837790</w:t>
      </w:r>
      <w:proofErr w:type="spellEnd"/>
      <w:r>
        <w:t xml:space="preserve"> od 30.09.2017.g.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2317B7" w:rsidP="002317B7" w:rsidR="002317B7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01017</w:t>
      </w:r>
      <w:proofErr w:type="spellEnd"/>
      <w:r>
        <w:t>-</w:t>
      </w:r>
      <w:proofErr w:type="spellStart"/>
      <w:r>
        <w:t>0921514</w:t>
      </w:r>
      <w:proofErr w:type="spellEnd"/>
      <w:r>
        <w:t xml:space="preserve"> od 31.10.2017.g.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2317B7" w:rsidP="002317B7" w:rsidR="002317B7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1117</w:t>
      </w:r>
      <w:proofErr w:type="spellEnd"/>
      <w:r>
        <w:t>-</w:t>
      </w:r>
      <w:proofErr w:type="spellStart"/>
      <w:r>
        <w:t>1011085</w:t>
      </w:r>
      <w:proofErr w:type="spellEnd"/>
      <w:r>
        <w:t xml:space="preserve"> od 30.11.2017.g.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2317B7" w:rsidP="002317B7" w:rsidR="002317B7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0118</w:t>
      </w:r>
      <w:proofErr w:type="spellEnd"/>
      <w:r>
        <w:t>-</w:t>
      </w:r>
      <w:proofErr w:type="spellStart"/>
      <w:r>
        <w:t>0086454</w:t>
      </w:r>
      <w:proofErr w:type="spellEnd"/>
      <w:r>
        <w:t xml:space="preserve"> od 31.01.2018.g.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BC3BD6" w:rsidP="00BC3BD6" w:rsidR="00BC3BD6">
      <w:pPr>
        <w:numPr>
          <w:ilvl w:val="0"/>
          <w:numId w:val="15"/>
        </w:numPr>
        <w:jc w:val="both"/>
      </w:pPr>
      <w:r w:rsidRPr="002317B7">
        <w:lastRenderedPageBreak/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0618</w:t>
      </w:r>
      <w:proofErr w:type="spellEnd"/>
      <w:r>
        <w:t>-</w:t>
      </w:r>
      <w:proofErr w:type="spellStart"/>
      <w:r>
        <w:t>0573410</w:t>
      </w:r>
      <w:proofErr w:type="spellEnd"/>
      <w:r>
        <w:t xml:space="preserve"> od 30.06.2018.g. na iznos od </w:t>
      </w:r>
      <w:proofErr w:type="spellStart"/>
      <w:r>
        <w:t>100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BC3BD6" w:rsidP="00BC3BD6" w:rsidR="002317B7" w:rsidRPr="002317B7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0718</w:t>
      </w:r>
      <w:proofErr w:type="spellEnd"/>
      <w:r>
        <w:t>-</w:t>
      </w:r>
      <w:proofErr w:type="spellStart"/>
      <w:r>
        <w:t>0653746</w:t>
      </w:r>
      <w:proofErr w:type="spellEnd"/>
      <w:r>
        <w:t xml:space="preserve"> od 31.07.2018.g.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102587" w:rsidP="0054501D" w:rsidR="00102587" w:rsidRPr="0005129E">
      <w:pPr>
        <w:jc w:val="both"/>
      </w:pPr>
    </w:p>
    <w:p w:rsidRDefault="00321843" w:rsidP="00467659" w:rsidR="00321843" w:rsidRPr="0083417D">
      <w:pPr>
        <w:numPr>
          <w:ilvl w:val="0"/>
          <w:numId w:val="12"/>
        </w:numPr>
        <w:jc w:val="both"/>
      </w:pPr>
      <w:r w:rsidRPr="0083417D">
        <w:t xml:space="preserve">iznos od </w:t>
      </w:r>
      <w:proofErr w:type="spellStart"/>
      <w:r w:rsidR="00467659" w:rsidRPr="00467659">
        <w:rPr>
          <w:b/>
        </w:rPr>
        <w:t>53.750</w:t>
      </w:r>
      <w:proofErr w:type="spellEnd"/>
      <w:r w:rsidR="00467659" w:rsidRPr="00467659">
        <w:rPr>
          <w:b/>
        </w:rPr>
        <w:t>,</w:t>
      </w:r>
      <w:proofErr w:type="spellStart"/>
      <w:r w:rsidR="00467659" w:rsidRPr="00467659">
        <w:rPr>
          <w:b/>
        </w:rPr>
        <w:t>00</w:t>
      </w:r>
      <w:proofErr w:type="spellEnd"/>
      <w:r w:rsidRPr="00467659">
        <w:rPr>
          <w:b/>
        </w:rPr>
        <w:t xml:space="preserve"> kn</w:t>
      </w:r>
      <w:r w:rsidRPr="0083417D">
        <w:t xml:space="preserve"> po osnovi trošk</w:t>
      </w:r>
      <w:r>
        <w:t>a nagrade stečajnom upravitelju</w:t>
      </w:r>
      <w:r w:rsidRPr="0083417D">
        <w:t xml:space="preserve">. Prema Uredbi o kriterijima i načinu obračuna i plaćanja nagrade stečajnim upraviteljima (NN </w:t>
      </w:r>
      <w:proofErr w:type="spellStart"/>
      <w:r w:rsidRPr="0083417D">
        <w:t>105</w:t>
      </w:r>
      <w:proofErr w:type="spellEnd"/>
      <w:r w:rsidRPr="0083417D">
        <w:t>/</w:t>
      </w:r>
      <w:proofErr w:type="spellStart"/>
      <w:r w:rsidRPr="0083417D">
        <w:t>15</w:t>
      </w:r>
      <w:proofErr w:type="spellEnd"/>
      <w:r w:rsidRPr="0083417D">
        <w:t xml:space="preserve">), stečajnom upravitelju </w:t>
      </w:r>
      <w:r>
        <w:t xml:space="preserve">s osnove vrijednosti unovčene stečajne mase </w:t>
      </w:r>
      <w:r w:rsidRPr="0083417D">
        <w:t xml:space="preserve">pripasti će pravo na nagradu od </w:t>
      </w:r>
      <w:proofErr w:type="spellStart"/>
      <w:r w:rsidR="00467659">
        <w:t>50.000</w:t>
      </w:r>
      <w:proofErr w:type="spellEnd"/>
      <w:r w:rsidR="00467659">
        <w:t>,</w:t>
      </w:r>
      <w:proofErr w:type="spellStart"/>
      <w:r w:rsidR="00467659">
        <w:t>00</w:t>
      </w:r>
      <w:proofErr w:type="spellEnd"/>
      <w:r w:rsidRPr="0083417D">
        <w:t xml:space="preserve"> kn bruto odnosno </w:t>
      </w:r>
      <w:proofErr w:type="spellStart"/>
      <w:r w:rsidR="00467659">
        <w:t>53.750</w:t>
      </w:r>
      <w:proofErr w:type="spellEnd"/>
      <w:r w:rsidR="00467659">
        <w:t>,</w:t>
      </w:r>
      <w:proofErr w:type="spellStart"/>
      <w:r w:rsidR="00467659">
        <w:t>00</w:t>
      </w:r>
      <w:proofErr w:type="spellEnd"/>
      <w:r>
        <w:t xml:space="preserve"> </w:t>
      </w:r>
      <w:r w:rsidRPr="0083417D">
        <w:t>kn kao ukupni trošak nagrade, a sve sukladno sljedećem obračunu:</w:t>
      </w:r>
    </w:p>
    <w:p w:rsidRDefault="00321843" w:rsidP="00321843" w:rsidR="00321843" w:rsidRPr="0083417D">
      <w:pPr>
        <w:ind w:left="1440"/>
      </w:pPr>
      <w:r w:rsidRPr="0083417D">
        <w:t xml:space="preserve">- iznos od </w:t>
      </w:r>
      <w:proofErr w:type="spellStart"/>
      <w:r w:rsidRPr="0083417D">
        <w:t>16.000</w:t>
      </w:r>
      <w:proofErr w:type="spellEnd"/>
      <w:r w:rsidRPr="0083417D">
        <w:t>,</w:t>
      </w:r>
      <w:proofErr w:type="spellStart"/>
      <w:r w:rsidRPr="0083417D">
        <w:t>00</w:t>
      </w:r>
      <w:proofErr w:type="spellEnd"/>
      <w:r w:rsidRPr="0083417D">
        <w:t xml:space="preserve"> kn na stečajnu masu od </w:t>
      </w:r>
      <w:proofErr w:type="spellStart"/>
      <w:r w:rsidRPr="0083417D">
        <w:t>100.000</w:t>
      </w:r>
      <w:proofErr w:type="spellEnd"/>
      <w:r w:rsidRPr="0083417D">
        <w:t>,</w:t>
      </w:r>
      <w:proofErr w:type="spellStart"/>
      <w:r w:rsidRPr="0083417D">
        <w:t>00</w:t>
      </w:r>
      <w:proofErr w:type="spellEnd"/>
      <w:r w:rsidRPr="0083417D">
        <w:t xml:space="preserve"> kn (</w:t>
      </w:r>
      <w:proofErr w:type="spellStart"/>
      <w:r w:rsidRPr="0083417D">
        <w:t>16</w:t>
      </w:r>
      <w:proofErr w:type="spellEnd"/>
      <w:r w:rsidRPr="0083417D">
        <w:t>%)</w:t>
      </w:r>
    </w:p>
    <w:p w:rsidRDefault="00321843" w:rsidP="00321843" w:rsidR="00321843" w:rsidRPr="0083417D">
      <w:pPr>
        <w:ind w:left="1440"/>
      </w:pPr>
      <w:r w:rsidRPr="0083417D">
        <w:t xml:space="preserve">- iznos od </w:t>
      </w:r>
      <w:proofErr w:type="spellStart"/>
      <w:r w:rsidRPr="0083417D">
        <w:t>24.000</w:t>
      </w:r>
      <w:proofErr w:type="spellEnd"/>
      <w:r w:rsidRPr="0083417D">
        <w:t>,</w:t>
      </w:r>
      <w:proofErr w:type="spellStart"/>
      <w:r w:rsidRPr="0083417D">
        <w:t>00</w:t>
      </w:r>
      <w:proofErr w:type="spellEnd"/>
      <w:r w:rsidRPr="0083417D">
        <w:t xml:space="preserve"> kn na stečajnu masu od </w:t>
      </w:r>
      <w:proofErr w:type="spellStart"/>
      <w:r w:rsidRPr="0083417D">
        <w:t>200.000</w:t>
      </w:r>
      <w:proofErr w:type="spellEnd"/>
      <w:r w:rsidRPr="0083417D">
        <w:t>,</w:t>
      </w:r>
      <w:proofErr w:type="spellStart"/>
      <w:r w:rsidRPr="0083417D">
        <w:t>00</w:t>
      </w:r>
      <w:proofErr w:type="spellEnd"/>
      <w:r w:rsidRPr="0083417D">
        <w:t xml:space="preserve"> kn (</w:t>
      </w:r>
      <w:proofErr w:type="spellStart"/>
      <w:r w:rsidRPr="0083417D">
        <w:t>12</w:t>
      </w:r>
      <w:proofErr w:type="spellEnd"/>
      <w:r w:rsidRPr="0083417D">
        <w:t>%)</w:t>
      </w:r>
    </w:p>
    <w:p w:rsidRDefault="00467659" w:rsidP="00321843" w:rsidR="00321843" w:rsidRPr="0083417D">
      <w:pPr>
        <w:ind w:left="1440"/>
      </w:pPr>
      <w:r>
        <w:t xml:space="preserve">- iznos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na stečajnu masu od </w:t>
      </w:r>
      <w:proofErr w:type="spellStart"/>
      <w:r>
        <w:t>1</w:t>
      </w:r>
      <w:r w:rsidR="00321843" w:rsidRPr="0083417D">
        <w:t>00.000</w:t>
      </w:r>
      <w:proofErr w:type="spellEnd"/>
      <w:r w:rsidR="00321843" w:rsidRPr="0083417D">
        <w:t>,</w:t>
      </w:r>
      <w:proofErr w:type="spellStart"/>
      <w:r w:rsidR="00321843" w:rsidRPr="0083417D">
        <w:t>00</w:t>
      </w:r>
      <w:proofErr w:type="spellEnd"/>
      <w:r w:rsidR="00321843" w:rsidRPr="0083417D">
        <w:t xml:space="preserve"> kn (</w:t>
      </w:r>
      <w:proofErr w:type="spellStart"/>
      <w:r w:rsidR="00321843" w:rsidRPr="0083417D">
        <w:t>10</w:t>
      </w:r>
      <w:proofErr w:type="spellEnd"/>
      <w:r w:rsidR="00321843" w:rsidRPr="0083417D">
        <w:t>%)</w:t>
      </w:r>
    </w:p>
    <w:p w:rsidRDefault="00F57046" w:rsidP="0054501D" w:rsidR="00F57046" w:rsidRPr="0005129E">
      <w:pPr>
        <w:ind w:left="720"/>
        <w:jc w:val="both"/>
        <w:rPr>
          <w:b/>
        </w:rPr>
      </w:pPr>
      <w:r w:rsidRPr="0005129E">
        <w:rPr>
          <w:b/>
        </w:rPr>
        <w:t>Dokaz:</w:t>
      </w:r>
    </w:p>
    <w:p w:rsidRDefault="00F66F90" w:rsidP="0054501D" w:rsidR="004F5734" w:rsidRPr="00321843">
      <w:pPr>
        <w:numPr>
          <w:ilvl w:val="0"/>
          <w:numId w:val="15"/>
        </w:numPr>
        <w:jc w:val="both"/>
        <w:rPr>
          <w:b/>
        </w:rPr>
      </w:pPr>
      <w:r>
        <w:t>obračun</w:t>
      </w:r>
      <w:r w:rsidR="0054501D">
        <w:t xml:space="preserve"> nagrade steč</w:t>
      </w:r>
      <w:r w:rsidR="00321843">
        <w:t>ajnom upravitelju</w:t>
      </w:r>
    </w:p>
    <w:p w:rsidRDefault="00321843" w:rsidP="00321843" w:rsidR="00321843" w:rsidRPr="00321843">
      <w:pPr>
        <w:ind w:left="1080"/>
        <w:jc w:val="both"/>
        <w:rPr>
          <w:b/>
        </w:rPr>
      </w:pPr>
    </w:p>
    <w:p w:rsidRDefault="002F4D10" w:rsidP="0054501D" w:rsidR="00F91380" w:rsidRPr="0005129E">
      <w:pPr>
        <w:jc w:val="both"/>
        <w:rPr>
          <w:b/>
        </w:rPr>
      </w:pPr>
      <w:r w:rsidRPr="0005129E">
        <w:rPr>
          <w:b/>
        </w:rPr>
        <w:t xml:space="preserve">Sveukupni troškovi prema članku </w:t>
      </w:r>
      <w:proofErr w:type="spellStart"/>
      <w:r w:rsidRPr="0005129E">
        <w:rPr>
          <w:b/>
        </w:rPr>
        <w:t>254</w:t>
      </w:r>
      <w:proofErr w:type="spellEnd"/>
      <w:r w:rsidRPr="0005129E">
        <w:rPr>
          <w:b/>
        </w:rPr>
        <w:t xml:space="preserve">. Stečajnog zakona iznose </w:t>
      </w:r>
      <w:proofErr w:type="spellStart"/>
      <w:r w:rsidR="00A7574A">
        <w:rPr>
          <w:b/>
          <w:u w:val="single"/>
        </w:rPr>
        <w:t>74.200</w:t>
      </w:r>
      <w:proofErr w:type="spellEnd"/>
      <w:r w:rsidR="00A7574A">
        <w:rPr>
          <w:b/>
          <w:u w:val="single"/>
        </w:rPr>
        <w:t>,</w:t>
      </w:r>
      <w:proofErr w:type="spellStart"/>
      <w:r w:rsidR="00A7574A">
        <w:rPr>
          <w:b/>
          <w:u w:val="single"/>
        </w:rPr>
        <w:t>00</w:t>
      </w:r>
      <w:proofErr w:type="spellEnd"/>
      <w:r w:rsidR="008F012B">
        <w:rPr>
          <w:b/>
          <w:u w:val="single"/>
        </w:rPr>
        <w:t xml:space="preserve"> </w:t>
      </w:r>
      <w:r w:rsidRPr="00232326">
        <w:rPr>
          <w:b/>
          <w:u w:val="single"/>
        </w:rPr>
        <w:t>kn</w:t>
      </w:r>
      <w:r w:rsidRPr="0005129E">
        <w:rPr>
          <w:b/>
        </w:rPr>
        <w:t>.</w:t>
      </w:r>
    </w:p>
    <w:p w:rsidRDefault="002F4D10" w:rsidP="0054501D" w:rsidR="002F4D10" w:rsidRPr="0005129E">
      <w:pPr>
        <w:jc w:val="both"/>
        <w:rPr>
          <w:b/>
        </w:rPr>
      </w:pPr>
    </w:p>
    <w:p w:rsidRDefault="002F4D10" w:rsidP="00F545FB" w:rsidR="00F545FB" w:rsidRPr="0044400B">
      <w:pPr>
        <w:jc w:val="both"/>
      </w:pPr>
      <w:r w:rsidRPr="0005129E">
        <w:t xml:space="preserve">Sukladno svemu iznesenom, predlažem da sud od iznosa </w:t>
      </w:r>
      <w:proofErr w:type="spellStart"/>
      <w:r w:rsidRPr="0005129E">
        <w:t>kupovnine</w:t>
      </w:r>
      <w:proofErr w:type="spellEnd"/>
      <w:r w:rsidRPr="0005129E">
        <w:t xml:space="preserve"> od </w:t>
      </w:r>
      <w:proofErr w:type="spellStart"/>
      <w:r w:rsidR="00C54F25">
        <w:t>400.000</w:t>
      </w:r>
      <w:proofErr w:type="spellEnd"/>
      <w:r w:rsidR="00C54F25">
        <w:t>,</w:t>
      </w:r>
      <w:proofErr w:type="spellStart"/>
      <w:r w:rsidR="00C54F25">
        <w:t>00</w:t>
      </w:r>
      <w:proofErr w:type="spellEnd"/>
      <w:r w:rsidR="008F012B" w:rsidRPr="009E0A9C">
        <w:t xml:space="preserve"> </w:t>
      </w:r>
      <w:r w:rsidRPr="0005129E">
        <w:t xml:space="preserve">kn, iznos od </w:t>
      </w:r>
      <w:proofErr w:type="spellStart"/>
      <w:r w:rsidR="00A7574A">
        <w:rPr>
          <w:b/>
        </w:rPr>
        <w:t>74.200</w:t>
      </w:r>
      <w:proofErr w:type="spellEnd"/>
      <w:r w:rsidR="00A7574A">
        <w:rPr>
          <w:b/>
        </w:rPr>
        <w:t>,</w:t>
      </w:r>
      <w:proofErr w:type="spellStart"/>
      <w:r w:rsidR="00A7574A">
        <w:rPr>
          <w:b/>
        </w:rPr>
        <w:t>00</w:t>
      </w:r>
      <w:proofErr w:type="spellEnd"/>
      <w:r w:rsidR="00A7574A">
        <w:rPr>
          <w:b/>
        </w:rPr>
        <w:t xml:space="preserve"> </w:t>
      </w:r>
      <w:r w:rsidRPr="005E427C">
        <w:rPr>
          <w:b/>
        </w:rPr>
        <w:t>kn</w:t>
      </w:r>
      <w:r w:rsidRPr="0005129E">
        <w:t xml:space="preserve"> po osnovi članka </w:t>
      </w:r>
      <w:proofErr w:type="spellStart"/>
      <w:r w:rsidRPr="0005129E">
        <w:t>254</w:t>
      </w:r>
      <w:proofErr w:type="spellEnd"/>
      <w:r w:rsidRPr="0005129E">
        <w:t xml:space="preserve">. Stečajnog zakona doznači na račun stečajnog dužnika broj </w:t>
      </w:r>
      <w:proofErr w:type="spellStart"/>
      <w:r w:rsidR="00EC1F77" w:rsidRPr="00EC1F77">
        <w:t>HR8024070001300314847</w:t>
      </w:r>
      <w:proofErr w:type="spellEnd"/>
      <w:r w:rsidR="00EC1F77">
        <w:t xml:space="preserve"> </w:t>
      </w:r>
      <w:r w:rsidRPr="0005129E">
        <w:t xml:space="preserve">otvoren kod </w:t>
      </w:r>
      <w:proofErr w:type="spellStart"/>
      <w:r w:rsidRPr="0005129E">
        <w:t>OTP</w:t>
      </w:r>
      <w:proofErr w:type="spellEnd"/>
      <w:r w:rsidRPr="0005129E">
        <w:t xml:space="preserve"> BANKA d.d. iz Zadra, a preostali iznos </w:t>
      </w:r>
      <w:r w:rsidR="00A07C2E" w:rsidRPr="0005129E">
        <w:t xml:space="preserve">od </w:t>
      </w:r>
      <w:proofErr w:type="spellStart"/>
      <w:r w:rsidR="00A7574A">
        <w:rPr>
          <w:b/>
        </w:rPr>
        <w:t>325.800</w:t>
      </w:r>
      <w:proofErr w:type="spellEnd"/>
      <w:r w:rsidR="00A7574A">
        <w:rPr>
          <w:b/>
        </w:rPr>
        <w:t>,</w:t>
      </w:r>
      <w:proofErr w:type="spellStart"/>
      <w:r w:rsidR="00A7574A">
        <w:rPr>
          <w:b/>
        </w:rPr>
        <w:t>00</w:t>
      </w:r>
      <w:proofErr w:type="spellEnd"/>
      <w:r w:rsidR="00A7574A">
        <w:rPr>
          <w:b/>
        </w:rPr>
        <w:t xml:space="preserve"> </w:t>
      </w:r>
      <w:r w:rsidR="00A07C2E" w:rsidRPr="005E427C">
        <w:rPr>
          <w:b/>
        </w:rPr>
        <w:t>kn</w:t>
      </w:r>
      <w:r w:rsidR="00A07C2E" w:rsidRPr="0005129E">
        <w:t xml:space="preserve"> </w:t>
      </w:r>
      <w:r w:rsidR="005E427C">
        <w:t xml:space="preserve">doznači </w:t>
      </w:r>
      <w:proofErr w:type="spellStart"/>
      <w:r w:rsidR="005E427C">
        <w:t>razlučnom</w:t>
      </w:r>
      <w:proofErr w:type="spellEnd"/>
      <w:r w:rsidR="005E427C">
        <w:t xml:space="preserve"> </w:t>
      </w:r>
      <w:r w:rsidRPr="0005129E">
        <w:t xml:space="preserve">vjerovniku </w:t>
      </w:r>
      <w:proofErr w:type="spellStart"/>
      <w:r w:rsidR="00EC1F77" w:rsidRPr="00EC1F77">
        <w:rPr>
          <w:b/>
        </w:rPr>
        <w:t>RAIFFEISENBANK</w:t>
      </w:r>
      <w:proofErr w:type="spellEnd"/>
      <w:r w:rsidR="00EC1F77" w:rsidRPr="00EC1F77">
        <w:rPr>
          <w:b/>
        </w:rPr>
        <w:t xml:space="preserve"> </w:t>
      </w:r>
      <w:proofErr w:type="spellStart"/>
      <w:r w:rsidR="00EC1F77" w:rsidRPr="00EC1F77">
        <w:rPr>
          <w:b/>
        </w:rPr>
        <w:t>AUSTRIA</w:t>
      </w:r>
      <w:proofErr w:type="spellEnd"/>
      <w:r w:rsidR="00EC1F77" w:rsidRPr="00EC1F77">
        <w:rPr>
          <w:b/>
        </w:rPr>
        <w:t xml:space="preserve"> d.d</w:t>
      </w:r>
      <w:r w:rsidR="00EC1F77" w:rsidRPr="00EC1F77">
        <w:t xml:space="preserve">., Petrinjska </w:t>
      </w:r>
      <w:proofErr w:type="spellStart"/>
      <w:r w:rsidR="00EC1F77" w:rsidRPr="00EC1F77">
        <w:t>59</w:t>
      </w:r>
      <w:proofErr w:type="spellEnd"/>
      <w:r w:rsidR="00EC1F77" w:rsidRPr="00EC1F77">
        <w:t xml:space="preserve">, </w:t>
      </w:r>
      <w:proofErr w:type="spellStart"/>
      <w:r w:rsidR="00EC1F77" w:rsidRPr="00EC1F77">
        <w:t>10000</w:t>
      </w:r>
      <w:proofErr w:type="spellEnd"/>
      <w:r w:rsidR="00EC1F77" w:rsidRPr="00EC1F77">
        <w:t xml:space="preserve"> Zagreb, </w:t>
      </w:r>
      <w:proofErr w:type="spellStart"/>
      <w:r w:rsidR="00EC1F77" w:rsidRPr="00EC1F77">
        <w:t>OIB</w:t>
      </w:r>
      <w:proofErr w:type="spellEnd"/>
      <w:r w:rsidR="00EC1F77" w:rsidRPr="00EC1F77">
        <w:t>:</w:t>
      </w:r>
      <w:proofErr w:type="spellStart"/>
      <w:r w:rsidR="00EC1F77" w:rsidRPr="00EC1F77">
        <w:t>53056966535</w:t>
      </w:r>
      <w:proofErr w:type="spellEnd"/>
      <w:r w:rsidR="00702ACA">
        <w:t>,</w:t>
      </w:r>
      <w:r w:rsidR="00F545FB">
        <w:t xml:space="preserve"> </w:t>
      </w:r>
      <w:r w:rsidR="00F545FB" w:rsidRPr="0047548A">
        <w:t xml:space="preserve">na žiro račun koji će </w:t>
      </w:r>
      <w:proofErr w:type="spellStart"/>
      <w:r w:rsidR="00F545FB" w:rsidRPr="0047548A">
        <w:t>razlučni</w:t>
      </w:r>
      <w:proofErr w:type="spellEnd"/>
      <w:r w:rsidR="00F545FB" w:rsidRPr="0047548A">
        <w:t xml:space="preserve"> vjerovnik naknadno dostaviti.</w:t>
      </w:r>
    </w:p>
    <w:p w:rsidRDefault="00186EF1" w:rsidP="0054501D" w:rsidR="00186EF1" w:rsidRPr="0005129E">
      <w:pPr>
        <w:jc w:val="both"/>
      </w:pPr>
    </w:p>
    <w:p w:rsidRDefault="0098084D" w:rsidP="0054501D" w:rsidR="0098084D" w:rsidRPr="0005129E">
      <w:pPr>
        <w:jc w:val="both"/>
      </w:pPr>
      <w:r w:rsidRPr="0005129E">
        <w:t xml:space="preserve">Da pojasnim, </w:t>
      </w:r>
      <w:proofErr w:type="spellStart"/>
      <w:r w:rsidR="00EC1F77" w:rsidRPr="00EC1F77">
        <w:t>RAIFFEISENBANK</w:t>
      </w:r>
      <w:proofErr w:type="spellEnd"/>
      <w:r w:rsidR="00EC1F77" w:rsidRPr="00EC1F77">
        <w:t xml:space="preserve"> </w:t>
      </w:r>
      <w:proofErr w:type="spellStart"/>
      <w:r w:rsidR="00EC1F77" w:rsidRPr="00EC1F77">
        <w:t>AUSTRIA</w:t>
      </w:r>
      <w:proofErr w:type="spellEnd"/>
      <w:r w:rsidR="00EC1F77" w:rsidRPr="00EC1F77">
        <w:t xml:space="preserve"> d.d., Petrinjska </w:t>
      </w:r>
      <w:proofErr w:type="spellStart"/>
      <w:r w:rsidR="00EC1F77" w:rsidRPr="00EC1F77">
        <w:t>59</w:t>
      </w:r>
      <w:proofErr w:type="spellEnd"/>
      <w:r w:rsidR="00EC1F77" w:rsidRPr="00EC1F77">
        <w:t xml:space="preserve">, </w:t>
      </w:r>
      <w:proofErr w:type="spellStart"/>
      <w:r w:rsidR="00EC1F77" w:rsidRPr="00EC1F77">
        <w:t>10000</w:t>
      </w:r>
      <w:proofErr w:type="spellEnd"/>
      <w:r w:rsidR="00EC1F77" w:rsidRPr="00EC1F77">
        <w:t xml:space="preserve"> Zagreb, </w:t>
      </w:r>
      <w:proofErr w:type="spellStart"/>
      <w:r w:rsidR="00EC1F77" w:rsidRPr="00EC1F77">
        <w:t>OIB</w:t>
      </w:r>
      <w:proofErr w:type="spellEnd"/>
      <w:r w:rsidR="00EC1F77" w:rsidRPr="00EC1F77">
        <w:t>:</w:t>
      </w:r>
      <w:proofErr w:type="spellStart"/>
      <w:r w:rsidR="00EC1F77" w:rsidRPr="00EC1F77">
        <w:t>53056966535</w:t>
      </w:r>
      <w:proofErr w:type="spellEnd"/>
      <w:r w:rsidR="000F7878">
        <w:t>, na gornjim nekretninama</w:t>
      </w:r>
      <w:r w:rsidR="004810AB">
        <w:t xml:space="preserve"> ima upisano </w:t>
      </w:r>
      <w:proofErr w:type="spellStart"/>
      <w:r w:rsidR="004810AB">
        <w:t>razlučno</w:t>
      </w:r>
      <w:proofErr w:type="spellEnd"/>
      <w:r w:rsidR="004810AB">
        <w:t xml:space="preserve"> pravo </w:t>
      </w:r>
      <w:r w:rsidRPr="0005129E">
        <w:t xml:space="preserve">i to hipoteku 1. reda po osnovi </w:t>
      </w:r>
      <w:r w:rsidR="00EC1F77" w:rsidRPr="00EC1F77">
        <w:rPr>
          <w:b/>
        </w:rPr>
        <w:t>1.)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10011020280</w:t>
      </w:r>
      <w:proofErr w:type="spellEnd"/>
      <w:r w:rsidR="00EC1F77" w:rsidRPr="00EC1F77">
        <w:t xml:space="preserve"> od 01.09.2010.g</w:t>
      </w:r>
      <w:r w:rsidR="00EC1F77" w:rsidRPr="00EC1F77">
        <w:rPr>
          <w:b/>
        </w:rPr>
        <w:t>., 2.)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10011020267</w:t>
      </w:r>
      <w:proofErr w:type="spellEnd"/>
      <w:r w:rsidR="00EC1F77" w:rsidRPr="00EC1F77">
        <w:t xml:space="preserve"> od 02.08.2010., </w:t>
      </w:r>
      <w:r w:rsidR="00EC1F77" w:rsidRPr="00EC1F77">
        <w:rPr>
          <w:b/>
        </w:rPr>
        <w:t>3.)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10011020237</w:t>
      </w:r>
      <w:proofErr w:type="spellEnd"/>
      <w:r w:rsidR="00EC1F77" w:rsidRPr="00EC1F77">
        <w:t xml:space="preserve"> od 30.06.2010., </w:t>
      </w:r>
      <w:r w:rsidR="00EC1F77" w:rsidRPr="00EC1F77">
        <w:rPr>
          <w:b/>
        </w:rPr>
        <w:t>4.)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10011020203</w:t>
      </w:r>
      <w:proofErr w:type="spellEnd"/>
      <w:r w:rsidR="00EC1F77" w:rsidRPr="00EC1F77">
        <w:t xml:space="preserve"> od 04.06.2010., </w:t>
      </w:r>
      <w:r w:rsidR="00EC1F77" w:rsidRPr="00EC1F77">
        <w:rPr>
          <w:b/>
        </w:rPr>
        <w:t>5.)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10011020158</w:t>
      </w:r>
      <w:proofErr w:type="spellEnd"/>
      <w:r w:rsidR="00EC1F77" w:rsidRPr="00EC1F77">
        <w:t xml:space="preserve"> od 03.05.2010</w:t>
      </w:r>
      <w:r w:rsidR="00EC1F77" w:rsidRPr="00EC1F77">
        <w:rPr>
          <w:b/>
        </w:rPr>
        <w:t>., 6.)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10011020089</w:t>
      </w:r>
      <w:proofErr w:type="spellEnd"/>
      <w:r w:rsidR="00EC1F77" w:rsidRPr="00EC1F77">
        <w:t xml:space="preserve"> od 04.03.2010., </w:t>
      </w:r>
      <w:r w:rsidR="00EC1F77" w:rsidRPr="00EC1F77">
        <w:rPr>
          <w:b/>
        </w:rPr>
        <w:t>7.)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10011020034</w:t>
      </w:r>
      <w:proofErr w:type="spellEnd"/>
      <w:r w:rsidR="00EC1F77" w:rsidRPr="00EC1F77">
        <w:t xml:space="preserve"> od 29.01.2010., </w:t>
      </w:r>
      <w:r w:rsidR="00EC1F77" w:rsidRPr="00EC1F77">
        <w:rPr>
          <w:b/>
        </w:rPr>
        <w:t xml:space="preserve">8.) </w:t>
      </w:r>
      <w:r w:rsidR="00EC1F77" w:rsidRPr="00EC1F77">
        <w:t>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09011020519</w:t>
      </w:r>
      <w:proofErr w:type="spellEnd"/>
      <w:r w:rsidR="00EC1F77" w:rsidRPr="00EC1F77">
        <w:t xml:space="preserve"> od 30.11.2009., </w:t>
      </w:r>
      <w:r w:rsidR="00EC1F77" w:rsidRPr="00EC1F77">
        <w:rPr>
          <w:b/>
        </w:rPr>
        <w:t>9.)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09011020545</w:t>
      </w:r>
      <w:proofErr w:type="spellEnd"/>
      <w:r w:rsidR="00EC1F77" w:rsidRPr="00EC1F77">
        <w:t xml:space="preserve"> od 16.12.2009., </w:t>
      </w:r>
      <w:proofErr w:type="spellStart"/>
      <w:r w:rsidR="00EC1F77" w:rsidRPr="00EC1F77">
        <w:rPr>
          <w:b/>
        </w:rPr>
        <w:t>10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09011020473</w:t>
      </w:r>
      <w:proofErr w:type="spellEnd"/>
      <w:r w:rsidR="00EC1F77" w:rsidRPr="00EC1F77">
        <w:t xml:space="preserve"> od 04.11.2009., </w:t>
      </w:r>
      <w:proofErr w:type="spellStart"/>
      <w:r w:rsidR="00EC1F77" w:rsidRPr="00EC1F77">
        <w:rPr>
          <w:b/>
        </w:rPr>
        <w:t>11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09011020369</w:t>
      </w:r>
      <w:proofErr w:type="spellEnd"/>
      <w:r w:rsidR="00EC1F77" w:rsidRPr="00EC1F77">
        <w:t xml:space="preserve"> od 21.08.2009., </w:t>
      </w:r>
      <w:proofErr w:type="spellStart"/>
      <w:r w:rsidR="00EC1F77" w:rsidRPr="00EC1F77">
        <w:rPr>
          <w:b/>
        </w:rPr>
        <w:t>12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09011020397</w:t>
      </w:r>
      <w:proofErr w:type="spellEnd"/>
      <w:r w:rsidR="00EC1F77" w:rsidRPr="00EC1F77">
        <w:t xml:space="preserve"> od dana 15.09.2009., </w:t>
      </w:r>
      <w:proofErr w:type="spellStart"/>
      <w:r w:rsidR="00EC1F77" w:rsidRPr="00EC1F77">
        <w:rPr>
          <w:b/>
        </w:rPr>
        <w:t>13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10011020135</w:t>
      </w:r>
      <w:proofErr w:type="spellEnd"/>
      <w:r w:rsidR="00EC1F77" w:rsidRPr="00EC1F77">
        <w:t xml:space="preserve"> od 07.04.2010., </w:t>
      </w:r>
      <w:proofErr w:type="spellStart"/>
      <w:r w:rsidR="00EC1F77" w:rsidRPr="00EC1F77">
        <w:rPr>
          <w:b/>
        </w:rPr>
        <w:t>14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kreditu broj </w:t>
      </w:r>
      <w:proofErr w:type="spellStart"/>
      <w:r w:rsidR="00EC1F77" w:rsidRPr="00EC1F77">
        <w:t>09011020279</w:t>
      </w:r>
      <w:proofErr w:type="spellEnd"/>
      <w:r w:rsidR="00EC1F77" w:rsidRPr="00EC1F77">
        <w:t xml:space="preserve"> od 30.06.2009. i Dodatak I </w:t>
      </w:r>
      <w:proofErr w:type="spellStart"/>
      <w:r w:rsidR="00EC1F77" w:rsidRPr="00EC1F77">
        <w:rPr>
          <w:b/>
        </w:rPr>
        <w:t>15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okvirnom iznosu zaduženja br. </w:t>
      </w:r>
      <w:proofErr w:type="spellStart"/>
      <w:r w:rsidR="00EC1F77" w:rsidRPr="00EC1F77">
        <w:t>09011550029</w:t>
      </w:r>
      <w:proofErr w:type="spellEnd"/>
      <w:r w:rsidR="00EC1F77" w:rsidRPr="00EC1F77">
        <w:t xml:space="preserve"> od 30.06.2009.g. </w:t>
      </w:r>
      <w:proofErr w:type="spellStart"/>
      <w:r w:rsidR="00EC1F77" w:rsidRPr="00EC1F77">
        <w:rPr>
          <w:b/>
        </w:rPr>
        <w:t>16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izdavanju garancije br. </w:t>
      </w:r>
      <w:proofErr w:type="spellStart"/>
      <w:r w:rsidR="00EC1F77" w:rsidRPr="00EC1F77">
        <w:t>08011280254</w:t>
      </w:r>
      <w:proofErr w:type="spellEnd"/>
      <w:r w:rsidR="00EC1F77" w:rsidRPr="00EC1F77">
        <w:t xml:space="preserve"> od 18.08.2008. </w:t>
      </w:r>
      <w:proofErr w:type="spellStart"/>
      <w:r w:rsidR="00EC1F77" w:rsidRPr="00EC1F77">
        <w:rPr>
          <w:b/>
        </w:rPr>
        <w:t>17</w:t>
      </w:r>
      <w:proofErr w:type="spellEnd"/>
      <w:r w:rsidR="00EC1F77" w:rsidRPr="00EC1F77">
        <w:rPr>
          <w:b/>
        </w:rPr>
        <w:t>.)</w:t>
      </w:r>
      <w:r w:rsidR="00EC1F77" w:rsidRPr="00EC1F77">
        <w:t xml:space="preserve"> Ugovor</w:t>
      </w:r>
      <w:r w:rsidR="00EC1F77">
        <w:t>a</w:t>
      </w:r>
      <w:r w:rsidR="00EC1F77" w:rsidRPr="00EC1F77">
        <w:t xml:space="preserve"> o otvaranju </w:t>
      </w:r>
      <w:proofErr w:type="spellStart"/>
      <w:r w:rsidR="00EC1F77" w:rsidRPr="00EC1F77">
        <w:t>RBA</w:t>
      </w:r>
      <w:proofErr w:type="spellEnd"/>
      <w:r w:rsidR="00EC1F77" w:rsidRPr="00EC1F77">
        <w:t xml:space="preserve"> transakcijskog računa br. </w:t>
      </w:r>
      <w:proofErr w:type="spellStart"/>
      <w:r w:rsidR="00EC1F77" w:rsidRPr="00EC1F77">
        <w:t>5004027351</w:t>
      </w:r>
      <w:proofErr w:type="spellEnd"/>
      <w:r w:rsidR="00EC1F77" w:rsidRPr="00EC1F77">
        <w:t xml:space="preserve"> od dana 13.12.2009.g.</w:t>
      </w:r>
      <w:r w:rsidR="000F7878">
        <w:t xml:space="preserve"> te </w:t>
      </w:r>
      <w:r w:rsidR="000F7878" w:rsidRPr="000F7878">
        <w:t>Sporazum</w:t>
      </w:r>
      <w:r w:rsidR="000F7878">
        <w:t>a</w:t>
      </w:r>
      <w:r w:rsidR="000F7878" w:rsidRPr="000F7878">
        <w:t xml:space="preserve"> o osiguranju stjecanjem založnog prava na nekretninama br. </w:t>
      </w:r>
      <w:proofErr w:type="spellStart"/>
      <w:r w:rsidR="000F7878" w:rsidRPr="000F7878">
        <w:t>08011020006</w:t>
      </w:r>
      <w:proofErr w:type="spellEnd"/>
      <w:r w:rsidR="000F7878" w:rsidRPr="000F7878">
        <w:t xml:space="preserve"> od 18.06.2008.g. </w:t>
      </w:r>
      <w:proofErr w:type="spellStart"/>
      <w:r w:rsidR="000F7878" w:rsidRPr="000F7878">
        <w:t>solemniziran</w:t>
      </w:r>
      <w:proofErr w:type="spellEnd"/>
      <w:r w:rsidR="000F7878" w:rsidRPr="000F7878">
        <w:t xml:space="preserve"> kod javnog bilježnika Lucije Popov iz Zagre</w:t>
      </w:r>
      <w:r w:rsidR="000F7878">
        <w:t xml:space="preserve">ba pod </w:t>
      </w:r>
      <w:proofErr w:type="spellStart"/>
      <w:r w:rsidR="000F7878">
        <w:t>posl</w:t>
      </w:r>
      <w:proofErr w:type="spellEnd"/>
      <w:r w:rsidR="000F7878">
        <w:t xml:space="preserve">. br. </w:t>
      </w:r>
      <w:proofErr w:type="spellStart"/>
      <w:r w:rsidR="000F7878">
        <w:t>OV</w:t>
      </w:r>
      <w:proofErr w:type="spellEnd"/>
      <w:r w:rsidR="000F7878">
        <w:t>-</w:t>
      </w:r>
      <w:proofErr w:type="spellStart"/>
      <w:r w:rsidR="000F7878">
        <w:t>6984</w:t>
      </w:r>
      <w:proofErr w:type="spellEnd"/>
      <w:r w:rsidR="000F7878">
        <w:t>/</w:t>
      </w:r>
      <w:proofErr w:type="spellStart"/>
      <w:r w:rsidR="000F7878">
        <w:t>08</w:t>
      </w:r>
      <w:proofErr w:type="spellEnd"/>
      <w:r w:rsidR="000F7878">
        <w:t xml:space="preserve"> i rješenja</w:t>
      </w:r>
      <w:r w:rsidR="000F7878" w:rsidRPr="000F7878">
        <w:t xml:space="preserve"> Općinskog građanskog suda u Zagrebu za uknjižbu, </w:t>
      </w:r>
      <w:proofErr w:type="spellStart"/>
      <w:r w:rsidR="000F7878" w:rsidRPr="000F7878">
        <w:t>Posl</w:t>
      </w:r>
      <w:proofErr w:type="spellEnd"/>
      <w:r w:rsidR="000F7878" w:rsidRPr="000F7878">
        <w:t>. br. Z-</w:t>
      </w:r>
      <w:proofErr w:type="spellStart"/>
      <w:r w:rsidR="000F7878" w:rsidRPr="000F7878">
        <w:t>37318</w:t>
      </w:r>
      <w:proofErr w:type="spellEnd"/>
      <w:r w:rsidR="000F7878" w:rsidRPr="000F7878">
        <w:t>/</w:t>
      </w:r>
      <w:proofErr w:type="spellStart"/>
      <w:r w:rsidR="000F7878" w:rsidRPr="000F7878">
        <w:t>08</w:t>
      </w:r>
      <w:proofErr w:type="spellEnd"/>
      <w:r w:rsidR="000F7878" w:rsidRPr="000F7878">
        <w:t>, temeljem zahtjeva podnesenog sudu 19.06.2008.</w:t>
      </w:r>
      <w:r w:rsidR="00C54F25">
        <w:t>g.</w:t>
      </w:r>
    </w:p>
    <w:p w:rsidRDefault="0098084D" w:rsidP="0054501D" w:rsidR="0098084D" w:rsidRPr="0005129E">
      <w:pPr>
        <w:jc w:val="both"/>
      </w:pPr>
    </w:p>
    <w:p w:rsidRDefault="0098084D" w:rsidP="0054501D" w:rsidR="0098084D" w:rsidRPr="0005129E">
      <w:pPr>
        <w:jc w:val="both"/>
      </w:pPr>
      <w:r w:rsidRPr="0005129E">
        <w:t xml:space="preserve">Obzirom da vjerovniku zakonske zatezne kamate teku do dana isplate, obračunom koji će dostaviti </w:t>
      </w:r>
      <w:proofErr w:type="spellStart"/>
      <w:r w:rsidRPr="0005129E">
        <w:t>razlučni</w:t>
      </w:r>
      <w:proofErr w:type="spellEnd"/>
      <w:r w:rsidRPr="0005129E">
        <w:t xml:space="preserve"> vjerovnik utvrditi će se koliko je isti namiren u odnosu na kamate, a koliko u odnosu na glavnicu.</w:t>
      </w:r>
    </w:p>
    <w:p w:rsidRDefault="0098084D" w:rsidP="0054501D" w:rsidR="0098084D" w:rsidRPr="0005129E">
      <w:pPr>
        <w:jc w:val="both"/>
      </w:pPr>
    </w:p>
    <w:p w:rsidRDefault="00186EF1" w:rsidP="0054501D" w:rsidR="00186EF1" w:rsidRPr="0005129E">
      <w:pPr>
        <w:jc w:val="both"/>
      </w:pPr>
      <w:r w:rsidRPr="0005129E">
        <w:t>S poštovanjem,</w:t>
      </w:r>
    </w:p>
    <w:p w:rsidRDefault="00186EF1" w:rsidP="0054501D" w:rsidR="00186EF1" w:rsidRPr="0005129E">
      <w:pPr>
        <w:jc w:val="both"/>
      </w:pPr>
      <w:r w:rsidRPr="0005129E">
        <w:t>stečajni upravitelj</w:t>
      </w:r>
    </w:p>
    <w:p w:rsidRDefault="00186EF1" w:rsidP="0054501D" w:rsidR="00186EF1" w:rsidRPr="0005129E">
      <w:pPr>
        <w:jc w:val="both"/>
      </w:pPr>
      <w:proofErr w:type="spellStart"/>
      <w:r w:rsidRPr="0005129E">
        <w:t>Maroje</w:t>
      </w:r>
      <w:proofErr w:type="spellEnd"/>
      <w:r w:rsidRPr="0005129E">
        <w:t xml:space="preserve"> </w:t>
      </w:r>
      <w:proofErr w:type="spellStart"/>
      <w:r w:rsidRPr="0005129E">
        <w:t>Stjepović</w:t>
      </w:r>
      <w:proofErr w:type="spellEnd"/>
    </w:p>
    <w:p w:rsidRDefault="00186EF1" w:rsidP="0054501D" w:rsidR="00186EF1" w:rsidRPr="0005129E">
      <w:pPr>
        <w:jc w:val="both"/>
      </w:pPr>
    </w:p>
    <w:p w:rsidRDefault="0092413B" w:rsidP="0054501D" w:rsidR="0092413B">
      <w:pPr>
        <w:jc w:val="both"/>
        <w:rPr>
          <w:b/>
        </w:rPr>
      </w:pPr>
    </w:p>
    <w:p w:rsidRDefault="00A7574A" w:rsidP="0054501D" w:rsidR="00A7574A">
      <w:pPr>
        <w:jc w:val="both"/>
        <w:rPr>
          <w:b/>
        </w:rPr>
      </w:pPr>
    </w:p>
    <w:p w:rsidRDefault="00A7574A" w:rsidP="0054501D" w:rsidR="00A7574A">
      <w:pPr>
        <w:jc w:val="both"/>
        <w:rPr>
          <w:b/>
        </w:rPr>
      </w:pPr>
    </w:p>
    <w:p w:rsidRDefault="00F63CD1" w:rsidP="0054501D" w:rsidR="00F63CD1">
      <w:pPr>
        <w:jc w:val="both"/>
        <w:rPr>
          <w:b/>
        </w:rPr>
      </w:pPr>
    </w:p>
    <w:p w:rsidRDefault="00186EF1" w:rsidP="0054501D" w:rsidR="00186EF1" w:rsidRPr="0005129E">
      <w:pPr>
        <w:jc w:val="both"/>
        <w:rPr>
          <w:b/>
        </w:rPr>
      </w:pPr>
      <w:r w:rsidRPr="0005129E">
        <w:rPr>
          <w:b/>
        </w:rPr>
        <w:lastRenderedPageBreak/>
        <w:t>Prilog:</w:t>
      </w:r>
    </w:p>
    <w:p w:rsidRDefault="00186EF1" w:rsidP="0054501D" w:rsidR="00186EF1" w:rsidRPr="0005129E">
      <w:pPr>
        <w:jc w:val="both"/>
      </w:pPr>
    </w:p>
    <w:p w:rsidRDefault="00A7574A" w:rsidP="00A7574A" w:rsid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0617</w:t>
      </w:r>
      <w:proofErr w:type="spellEnd"/>
      <w:r>
        <w:t>-</w:t>
      </w:r>
      <w:proofErr w:type="spellStart"/>
      <w:r>
        <w:t>0582502</w:t>
      </w:r>
      <w:proofErr w:type="spellEnd"/>
      <w:r>
        <w:t xml:space="preserve"> od 30.06.2017.g.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A7574A" w:rsidP="00A7574A" w:rsid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0717</w:t>
      </w:r>
      <w:proofErr w:type="spellEnd"/>
      <w:r>
        <w:t>-</w:t>
      </w:r>
      <w:proofErr w:type="spellStart"/>
      <w:r>
        <w:t>0668545</w:t>
      </w:r>
      <w:proofErr w:type="spellEnd"/>
      <w:r>
        <w:t xml:space="preserve"> od 31.07.2017.g.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A7574A" w:rsidP="00A7574A" w:rsid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0917</w:t>
      </w:r>
      <w:proofErr w:type="spellEnd"/>
      <w:r>
        <w:t>-</w:t>
      </w:r>
      <w:proofErr w:type="spellStart"/>
      <w:r>
        <w:t>0837790</w:t>
      </w:r>
      <w:proofErr w:type="spellEnd"/>
      <w:r>
        <w:t xml:space="preserve"> od 30.09.2017.g.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A7574A" w:rsidP="00A7574A" w:rsid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01017</w:t>
      </w:r>
      <w:proofErr w:type="spellEnd"/>
      <w:r>
        <w:t>-</w:t>
      </w:r>
      <w:proofErr w:type="spellStart"/>
      <w:r>
        <w:t>0921514</w:t>
      </w:r>
      <w:proofErr w:type="spellEnd"/>
      <w:r>
        <w:t xml:space="preserve"> od 31.10.2017.g.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A7574A" w:rsidP="00A7574A" w:rsid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1117</w:t>
      </w:r>
      <w:proofErr w:type="spellEnd"/>
      <w:r>
        <w:t>-</w:t>
      </w:r>
      <w:proofErr w:type="spellStart"/>
      <w:r>
        <w:t>1011085</w:t>
      </w:r>
      <w:proofErr w:type="spellEnd"/>
      <w:r>
        <w:t xml:space="preserve"> od 30.11.2017.g.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A7574A" w:rsidP="00A7574A" w:rsid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0118</w:t>
      </w:r>
      <w:proofErr w:type="spellEnd"/>
      <w:r>
        <w:t>-</w:t>
      </w:r>
      <w:proofErr w:type="spellStart"/>
      <w:r>
        <w:t>0086454</w:t>
      </w:r>
      <w:proofErr w:type="spellEnd"/>
      <w:r>
        <w:t xml:space="preserve"> od 31.01.2018.g.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A7574A" w:rsidP="00A7574A" w:rsid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0618</w:t>
      </w:r>
      <w:proofErr w:type="spellEnd"/>
      <w:r>
        <w:t>-</w:t>
      </w:r>
      <w:proofErr w:type="spellStart"/>
      <w:r>
        <w:t>0573410</w:t>
      </w:r>
      <w:proofErr w:type="spellEnd"/>
      <w:r>
        <w:t xml:space="preserve"> od 30.06.2018.g. na iznos od </w:t>
      </w:r>
      <w:proofErr w:type="spellStart"/>
      <w:r>
        <w:t>100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A7574A" w:rsidP="00A7574A" w:rsidR="00A7574A" w:rsidRPr="00A7574A">
      <w:pPr>
        <w:numPr>
          <w:ilvl w:val="0"/>
          <w:numId w:val="15"/>
        </w:numPr>
        <w:jc w:val="both"/>
      </w:pPr>
      <w:r w:rsidRPr="002317B7">
        <w:t xml:space="preserve">preslika </w:t>
      </w:r>
      <w:r>
        <w:t xml:space="preserve">računa broj </w:t>
      </w:r>
      <w:proofErr w:type="spellStart"/>
      <w:r>
        <w:t>77</w:t>
      </w:r>
      <w:proofErr w:type="spellEnd"/>
      <w:r>
        <w:t>-</w:t>
      </w:r>
      <w:proofErr w:type="spellStart"/>
      <w:r>
        <w:t>0718</w:t>
      </w:r>
      <w:proofErr w:type="spellEnd"/>
      <w:r>
        <w:t>-</w:t>
      </w:r>
      <w:proofErr w:type="spellStart"/>
      <w:r>
        <w:t>0653746</w:t>
      </w:r>
      <w:proofErr w:type="spellEnd"/>
      <w:r>
        <w:t xml:space="preserve"> od 31.07.2018.g. na iznos od </w:t>
      </w:r>
      <w:proofErr w:type="spellStart"/>
      <w:r>
        <w:t>50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izdavatelja Financijska agencija</w:t>
      </w:r>
    </w:p>
    <w:p w:rsidRDefault="00F66F90" w:rsidP="00F66F90" w:rsidR="00DE5ACE" w:rsidRPr="00A7574A">
      <w:pPr>
        <w:numPr>
          <w:ilvl w:val="0"/>
          <w:numId w:val="15"/>
        </w:numPr>
        <w:jc w:val="both"/>
        <w:rPr>
          <w:b/>
        </w:rPr>
      </w:pPr>
      <w:r>
        <w:t>obračun nagrade stečajnom upravitelju</w:t>
      </w:r>
    </w:p>
    <w:p w:rsidRDefault="00A7574A" w:rsidP="00A7574A" w:rsidR="00A7574A" w:rsidRPr="00F66F90">
      <w:pPr>
        <w:ind w:left="1080"/>
        <w:jc w:val="both"/>
        <w:rPr>
          <w:b/>
        </w:rPr>
      </w:pPr>
    </w:p>
    <w:sectPr w:rsidSect="006D5D87" w:rsidR="00A7574A" w:rsidRPr="00F66F90">
      <w:pgSz w:h="15840" w:w="12240"/>
      <w:pgMar w:gutter="0" w:footer="709" w:header="709" w:left="1134" w:bottom="567" w:right="1134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B723A"/>
    <w:multiLevelType w:val="hybridMultilevel"/>
    <w:tmpl w:val="79402F0E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9171D"/>
    <w:multiLevelType w:val="hybridMultilevel"/>
    <w:tmpl w:val="941461CC"/>
    <w:lvl w:tplc="DF92A33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175E5F"/>
    <w:multiLevelType w:val="hybridMultilevel"/>
    <w:tmpl w:val="B6AC74F6"/>
    <w:lvl w:tplc="1B226B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CB4CD9"/>
    <w:multiLevelType w:val="hybridMultilevel"/>
    <w:tmpl w:val="6AD84794"/>
    <w:lvl w:tplc="551C6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D95E34"/>
    <w:multiLevelType w:val="hybridMultilevel"/>
    <w:tmpl w:val="06846D86"/>
    <w:lvl w:tplc="B3BA8A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476D27"/>
    <w:multiLevelType w:val="hybridMultilevel"/>
    <w:tmpl w:val="D30C0E12"/>
    <w:lvl w:tplc="DF92A3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6F4C4D86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124608"/>
    <w:multiLevelType w:val="hybridMultilevel"/>
    <w:tmpl w:val="627ED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26B50BA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B17075"/>
    <w:multiLevelType w:val="hybridMultilevel"/>
    <w:tmpl w:val="9F3EA528"/>
    <w:lvl w:tplc="6F4C4D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B1F1A7F"/>
    <w:multiLevelType w:val="hybridMultilevel"/>
    <w:tmpl w:val="B0A4F790"/>
    <w:lvl w:tplc="49523D4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CBD2894"/>
    <w:multiLevelType w:val="hybridMultilevel"/>
    <w:tmpl w:val="7430E77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7020BEE"/>
    <w:multiLevelType w:val="hybridMultilevel"/>
    <w:tmpl w:val="EC7026A2"/>
    <w:lvl w:tplc="8C6A67C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Ansi="Times New Roman" w:ascii="Times New Roman" w:hint="default"/>
      </w:rPr>
    </w:lvl>
    <w:lvl w:tplc="CB2A7F2A" w:ilvl="1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2F60963"/>
    <w:multiLevelType w:val="hybridMultilevel"/>
    <w:tmpl w:val="423C47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2"/>
  </w:num>
  <w:num w:numId="11">
    <w:abstractNumId w:val="11"/>
  </w:num>
  <w:num w:numId="12">
    <w:abstractNumId w:val="12"/>
  </w:num>
  <w:num w:numId="13">
    <w:abstractNumId w:val="1"/>
  </w:num>
  <w:num w:numId="14">
    <w:abstractNumId w:val="0"/>
  </w:num>
  <w:num w:numId="15">
    <w:abstractNumId w:val="4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A1F"/>
    <w:rsid w:val="00003428"/>
    <w:rsid w:val="00022402"/>
    <w:rsid w:val="00024448"/>
    <w:rsid w:val="000449C6"/>
    <w:rsid w:val="0005129E"/>
    <w:rsid w:val="00053561"/>
    <w:rsid w:val="00055123"/>
    <w:rsid w:val="00057D88"/>
    <w:rsid w:val="00094115"/>
    <w:rsid w:val="00095E10"/>
    <w:rsid w:val="00097758"/>
    <w:rsid w:val="00097C33"/>
    <w:rsid w:val="000F7878"/>
    <w:rsid w:val="00102587"/>
    <w:rsid w:val="001168E0"/>
    <w:rsid w:val="00123AFF"/>
    <w:rsid w:val="001447D7"/>
    <w:rsid w:val="001448BF"/>
    <w:rsid w:val="00172250"/>
    <w:rsid w:val="0017473C"/>
    <w:rsid w:val="00180A20"/>
    <w:rsid w:val="00186EF1"/>
    <w:rsid w:val="00192786"/>
    <w:rsid w:val="001C135D"/>
    <w:rsid w:val="001C2056"/>
    <w:rsid w:val="001C4313"/>
    <w:rsid w:val="001C7C82"/>
    <w:rsid w:val="001D3A87"/>
    <w:rsid w:val="001E4BB5"/>
    <w:rsid w:val="001F0734"/>
    <w:rsid w:val="002028CA"/>
    <w:rsid w:val="00204034"/>
    <w:rsid w:val="0020672B"/>
    <w:rsid w:val="002317B7"/>
    <w:rsid w:val="00232326"/>
    <w:rsid w:val="002335C2"/>
    <w:rsid w:val="002354B7"/>
    <w:rsid w:val="00242B72"/>
    <w:rsid w:val="002462FB"/>
    <w:rsid w:val="002A50A4"/>
    <w:rsid w:val="002B22E3"/>
    <w:rsid w:val="002C2304"/>
    <w:rsid w:val="002C61D1"/>
    <w:rsid w:val="002E6765"/>
    <w:rsid w:val="002E7E98"/>
    <w:rsid w:val="002F4D10"/>
    <w:rsid w:val="00300BB1"/>
    <w:rsid w:val="00311889"/>
    <w:rsid w:val="00321843"/>
    <w:rsid w:val="00342B62"/>
    <w:rsid w:val="00342F57"/>
    <w:rsid w:val="00352566"/>
    <w:rsid w:val="00353354"/>
    <w:rsid w:val="00367368"/>
    <w:rsid w:val="00381089"/>
    <w:rsid w:val="00390EDC"/>
    <w:rsid w:val="003B0053"/>
    <w:rsid w:val="003B0EDB"/>
    <w:rsid w:val="003B2F8C"/>
    <w:rsid w:val="003B3B00"/>
    <w:rsid w:val="00400999"/>
    <w:rsid w:val="0041084D"/>
    <w:rsid w:val="00412F22"/>
    <w:rsid w:val="004133B4"/>
    <w:rsid w:val="004267C4"/>
    <w:rsid w:val="004269C3"/>
    <w:rsid w:val="004414E6"/>
    <w:rsid w:val="004511E1"/>
    <w:rsid w:val="00460285"/>
    <w:rsid w:val="00467659"/>
    <w:rsid w:val="004810AB"/>
    <w:rsid w:val="004A5F54"/>
    <w:rsid w:val="004C569C"/>
    <w:rsid w:val="004E14CD"/>
    <w:rsid w:val="004F5734"/>
    <w:rsid w:val="00506942"/>
    <w:rsid w:val="00517CE3"/>
    <w:rsid w:val="005432D8"/>
    <w:rsid w:val="00543781"/>
    <w:rsid w:val="0054501D"/>
    <w:rsid w:val="0055347F"/>
    <w:rsid w:val="00593E27"/>
    <w:rsid w:val="005A73A3"/>
    <w:rsid w:val="005B2EED"/>
    <w:rsid w:val="005D5812"/>
    <w:rsid w:val="005D7804"/>
    <w:rsid w:val="005E427C"/>
    <w:rsid w:val="005F6C8A"/>
    <w:rsid w:val="006074B3"/>
    <w:rsid w:val="00623B08"/>
    <w:rsid w:val="00625F88"/>
    <w:rsid w:val="006460BA"/>
    <w:rsid w:val="00655CF8"/>
    <w:rsid w:val="00662BED"/>
    <w:rsid w:val="006747D0"/>
    <w:rsid w:val="00697B4D"/>
    <w:rsid w:val="006B28BA"/>
    <w:rsid w:val="006C67DA"/>
    <w:rsid w:val="006D3FF3"/>
    <w:rsid w:val="006D5D87"/>
    <w:rsid w:val="006F02D4"/>
    <w:rsid w:val="006F7E94"/>
    <w:rsid w:val="00702ACA"/>
    <w:rsid w:val="007260E1"/>
    <w:rsid w:val="0073050C"/>
    <w:rsid w:val="00732522"/>
    <w:rsid w:val="007534A9"/>
    <w:rsid w:val="007730BC"/>
    <w:rsid w:val="00773E99"/>
    <w:rsid w:val="00782551"/>
    <w:rsid w:val="007C2AEE"/>
    <w:rsid w:val="007C5EE3"/>
    <w:rsid w:val="007E7DE2"/>
    <w:rsid w:val="007F1883"/>
    <w:rsid w:val="007F192F"/>
    <w:rsid w:val="0080223B"/>
    <w:rsid w:val="0081136F"/>
    <w:rsid w:val="008220BE"/>
    <w:rsid w:val="0082447D"/>
    <w:rsid w:val="00870D30"/>
    <w:rsid w:val="00872C03"/>
    <w:rsid w:val="0089239D"/>
    <w:rsid w:val="008A1645"/>
    <w:rsid w:val="008A470F"/>
    <w:rsid w:val="008D3B3C"/>
    <w:rsid w:val="008F012B"/>
    <w:rsid w:val="0092413B"/>
    <w:rsid w:val="009459FE"/>
    <w:rsid w:val="009525F6"/>
    <w:rsid w:val="009543A6"/>
    <w:rsid w:val="0096679B"/>
    <w:rsid w:val="0096763E"/>
    <w:rsid w:val="00970FEB"/>
    <w:rsid w:val="009728DF"/>
    <w:rsid w:val="00980023"/>
    <w:rsid w:val="0098084D"/>
    <w:rsid w:val="009971F2"/>
    <w:rsid w:val="009A09AD"/>
    <w:rsid w:val="009D14FA"/>
    <w:rsid w:val="009D54B3"/>
    <w:rsid w:val="009D65F0"/>
    <w:rsid w:val="009E2FD5"/>
    <w:rsid w:val="00A0784B"/>
    <w:rsid w:val="00A07C2E"/>
    <w:rsid w:val="00A12BF4"/>
    <w:rsid w:val="00A23E43"/>
    <w:rsid w:val="00A32F64"/>
    <w:rsid w:val="00A35DE7"/>
    <w:rsid w:val="00A43D9A"/>
    <w:rsid w:val="00A46075"/>
    <w:rsid w:val="00A7574A"/>
    <w:rsid w:val="00A85C9F"/>
    <w:rsid w:val="00A87927"/>
    <w:rsid w:val="00A97C05"/>
    <w:rsid w:val="00AE31E3"/>
    <w:rsid w:val="00AF1E79"/>
    <w:rsid w:val="00B0388A"/>
    <w:rsid w:val="00B22D28"/>
    <w:rsid w:val="00B32C55"/>
    <w:rsid w:val="00B91D63"/>
    <w:rsid w:val="00B96100"/>
    <w:rsid w:val="00BA59DC"/>
    <w:rsid w:val="00BB29E1"/>
    <w:rsid w:val="00BB3E15"/>
    <w:rsid w:val="00BB5195"/>
    <w:rsid w:val="00BC3BD6"/>
    <w:rsid w:val="00BD0C32"/>
    <w:rsid w:val="00BD607F"/>
    <w:rsid w:val="00C15217"/>
    <w:rsid w:val="00C212A7"/>
    <w:rsid w:val="00C22EE9"/>
    <w:rsid w:val="00C40BAE"/>
    <w:rsid w:val="00C44013"/>
    <w:rsid w:val="00C54F25"/>
    <w:rsid w:val="00C56E43"/>
    <w:rsid w:val="00C61FA8"/>
    <w:rsid w:val="00C736F4"/>
    <w:rsid w:val="00C8477E"/>
    <w:rsid w:val="00C928BD"/>
    <w:rsid w:val="00CA42ED"/>
    <w:rsid w:val="00CE6AAA"/>
    <w:rsid w:val="00D143F7"/>
    <w:rsid w:val="00D1689A"/>
    <w:rsid w:val="00D43773"/>
    <w:rsid w:val="00D46B35"/>
    <w:rsid w:val="00D50D9D"/>
    <w:rsid w:val="00D74AE9"/>
    <w:rsid w:val="00D75933"/>
    <w:rsid w:val="00D93BDD"/>
    <w:rsid w:val="00D95A1F"/>
    <w:rsid w:val="00DB1759"/>
    <w:rsid w:val="00DB40F4"/>
    <w:rsid w:val="00DB5629"/>
    <w:rsid w:val="00DE5ACE"/>
    <w:rsid w:val="00DE7E16"/>
    <w:rsid w:val="00E0524E"/>
    <w:rsid w:val="00E24CCD"/>
    <w:rsid w:val="00E27592"/>
    <w:rsid w:val="00E313D2"/>
    <w:rsid w:val="00E72FBC"/>
    <w:rsid w:val="00E84B1F"/>
    <w:rsid w:val="00E87A5D"/>
    <w:rsid w:val="00E92022"/>
    <w:rsid w:val="00EC1F77"/>
    <w:rsid w:val="00ED535C"/>
    <w:rsid w:val="00ED7813"/>
    <w:rsid w:val="00F20D8E"/>
    <w:rsid w:val="00F434DE"/>
    <w:rsid w:val="00F45368"/>
    <w:rsid w:val="00F545FB"/>
    <w:rsid w:val="00F55B6A"/>
    <w:rsid w:val="00F57046"/>
    <w:rsid w:val="00F57DE8"/>
    <w:rsid w:val="00F60079"/>
    <w:rsid w:val="00F63CD1"/>
    <w:rsid w:val="00F649EF"/>
    <w:rsid w:val="00F66F90"/>
    <w:rsid w:val="00F73379"/>
    <w:rsid w:val="00F73F68"/>
    <w:rsid w:val="00F805E6"/>
    <w:rsid w:val="00F91380"/>
    <w:rsid w:val="00FB09EA"/>
    <w:rsid w:val="00FB23C4"/>
    <w:rsid w:val="00FC2491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781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semiHidden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rsid w:val="00A43D9A"/>
    <w:rPr>
      <w:rFonts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A43D9A"/>
    <w:rPr>
      <w:rFonts w:cs="Segoe UI" w:hAnsi="Segoe UI" w:ascii="Segoe UI"/>
      <w:sz w:val="18"/>
      <w:szCs w:val="18"/>
      <w:lang w:eastAsia="hr-HR" w:val="hr-HR"/>
    </w:rPr>
  </w:style>
  <w:style w:styleId="Odlomakpopisa" w:type="paragraph">
    <w:name w:val="List Paragraph"/>
    <w:basedOn w:val="Normal"/>
    <w:uiPriority w:val="34"/>
    <w:qFormat/>
    <w:rsid w:val="00F55B6A"/>
    <w:pPr>
      <w:ind w:left="708"/>
    </w:pPr>
  </w:style>
  <w:style w:customStyle="true" w:styleId="Default" w:type="paragraph">
    <w:name w:val="Default"/>
    <w:rsid w:val="005432D8"/>
    <w:pPr>
      <w:autoSpaceDE w:val="false"/>
      <w:autoSpaceDN w:val="false"/>
      <w:adjustRightInd w:val="false"/>
    </w:pPr>
    <w:rPr>
      <w:color w:val="000000"/>
      <w:sz w:val="24"/>
      <w:szCs w:val="24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180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A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A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A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A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7813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balonia1" w:type="paragraph">
    <w:name w:val="Tekst balončića1"/>
    <w:basedOn w:val="Normal"/>
    <w:semiHidden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rsid w:val="00A43D9A"/>
    <w:rPr>
      <w:rFonts w:ascii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43D9A"/>
    <w:rPr>
      <w:rFonts w:ascii="Segoe UI" w:cs="Segoe UI" w:hAnsi="Segoe UI"/>
      <w:sz w:val="18"/>
      <w:szCs w:val="18"/>
      <w:lang w:eastAsia="hr-HR" w:val="hr-HR"/>
    </w:rPr>
  </w:style>
  <w:style w:styleId="Odlomakpopisa" w:type="paragraph">
    <w:name w:val="List Paragraph"/>
    <w:basedOn w:val="Normal"/>
    <w:uiPriority w:val="34"/>
    <w:qFormat/>
    <w:rsid w:val="00F55B6A"/>
    <w:pPr>
      <w:ind w:left="708"/>
    </w:pPr>
  </w:style>
  <w:style w:customStyle="1" w:styleId="Default" w:type="paragraph">
    <w:name w:val="Default"/>
    <w:rsid w:val="005432D8"/>
    <w:pPr>
      <w:autoSpaceDE w:val="0"/>
      <w:autoSpaceDN w:val="0"/>
      <w:adjustRightInd w:val="0"/>
    </w:pPr>
    <w:rPr>
      <w:color w:val="000000"/>
      <w:sz w:val="24"/>
      <w:szCs w:val="24"/>
      <w:lang w:eastAsia="en-GB" w:val="en-GB"/>
    </w:rPr>
  </w:style>
  <w:style w:styleId="Tekstrezerviranogmjesta" w:type="character">
    <w:name w:val="Placeholder Text"/>
    <w:basedOn w:val="Zadanifontodlomka"/>
    <w:uiPriority w:val="99"/>
    <w:semiHidden/>
    <w:rsid w:val="00180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A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A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A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A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894</properties:Words>
  <properties:Characters>5303</properties:Characters>
  <properties:Lines>121</properties:Lines>
  <properties:Paragraphs>49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MAROJE STJEPOVIĆ</vt:lpstr>
      <vt:lpstr>MAROJE STJEPOVIĆ</vt:lpstr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2019-01-24T09:52:00Z</dcterms:created>
  <dc:creator>Martina Smole</dc:creator>
  <cp:lastModifiedBy>Kristina Švajger</cp:lastModifiedBy>
  <cp:lastPrinted>2019-01-21T11:17:00Z</cp:lastPrinted>
  <dcterms:modified xmlns:xsi="http://www.w3.org/2001/XMLSchema-instance" xsi:type="dcterms:W3CDTF">2019-01-24T09:54:00Z</dcterms:modified>
  <cp:revision>3</cp:revision>
  <dc:title>MAROJE STJEPOVIĆ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St-1255/2012-254 / Podnesak - Podnesak (FKT -obračun troškova prodane nekretnine POSL. PROSTOR IVANIĆ, 22. 1.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