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82ca" w14:paraId="ad282ca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C03483" w:rsidP="00C03483" w:rsidR="00C03483" w:rsidRPr="00C03483">
      <w:pPr>
        <w:jc w:val="center"/>
      </w:pPr>
      <w:r w:rsidRPr="00C03483">
        <w:t>R E P U B L I K A  H R V A T S K A</w:t>
      </w:r>
    </w:p>
    <w:p w:rsidRDefault="00C03483" w:rsidP="00C03483" w:rsidR="00C03483" w:rsidRPr="00C03483">
      <w:pPr>
        <w:jc w:val="center"/>
      </w:pPr>
    </w:p>
    <w:p w:rsidRDefault="00C03483" w:rsidP="00C03483" w:rsidR="00C03483" w:rsidRPr="00C03483">
      <w:pPr>
        <w:jc w:val="center"/>
      </w:pPr>
      <w:r w:rsidRPr="00C03483">
        <w:t>R J E Š E N J E</w:t>
      </w:r>
    </w:p>
    <w:p w:rsidRDefault="00C03483" w:rsidP="00C03483" w:rsidR="00C03483" w:rsidRPr="00C03483">
      <w:pPr>
        <w:jc w:val="both"/>
      </w:pPr>
    </w:p>
    <w:p w:rsidRDefault="00C03483" w:rsidP="00C03483" w:rsidR="00C03483" w:rsidRPr="00C03483">
      <w:pPr>
        <w:jc w:val="both"/>
      </w:pPr>
    </w:p>
    <w:p w:rsidRDefault="003275F8" w:rsidP="003275F8" w:rsidR="003275F8">
      <w:pPr>
        <w:pStyle w:val="Tijeloteksta"/>
      </w:pPr>
      <w:r>
        <w:tab/>
        <w:t xml:space="preserve">Trgovački sud u Osijeku, po sucu Dubravki Kuveždić, </w:t>
      </w:r>
      <w:r w:rsidR="005F63A9">
        <w:t xml:space="preserve">povodom </w:t>
      </w:r>
      <w:r w:rsidR="00D34F31">
        <w:t>prijedloga FINANCIJSKE AGENCIJE,</w:t>
      </w:r>
      <w:r w:rsidR="005F63A9">
        <w:t xml:space="preserve"> Regionalni centar Zagreb, Podružnica Zagreb, Trg svibanjskih žrtava 1995. 1, OIB 85821130368 za otvaranje stečajnog postupka nad dužnikom </w:t>
      </w:r>
      <w:r w:rsidR="00FB6C60">
        <w:t xml:space="preserve">ARHITEKTURA VUK jednostavno društvo s ograničenom odgovornošću za projektiranje i usluge Zagreb, </w:t>
      </w:r>
      <w:proofErr w:type="spellStart"/>
      <w:r w:rsidR="00FB6C60">
        <w:t>Lašćinska</w:t>
      </w:r>
      <w:proofErr w:type="spellEnd"/>
      <w:r w:rsidR="00FB6C60">
        <w:t xml:space="preserve"> cesta 86, OIB 81561487206, MBS 080815284</w:t>
      </w:r>
      <w:r>
        <w:t xml:space="preserve">, dana 24. listopada 2017.,               </w:t>
      </w:r>
    </w:p>
    <w:p w:rsidRDefault="003275F8" w:rsidP="003275F8" w:rsidR="003275F8">
      <w:pPr>
        <w:pStyle w:val="Tijeloteksta"/>
      </w:pPr>
    </w:p>
    <w:p w:rsidRDefault="003275F8" w:rsidP="003275F8" w:rsidR="003275F8">
      <w:pPr>
        <w:jc w:val="both"/>
      </w:pPr>
    </w:p>
    <w:p w:rsidRDefault="003275F8" w:rsidP="003275F8" w:rsidR="003275F8">
      <w:pPr>
        <w:jc w:val="center"/>
      </w:pPr>
      <w:r>
        <w:t>r i j e š i o   j e</w:t>
      </w:r>
    </w:p>
    <w:p w:rsidRDefault="003275F8" w:rsidP="003275F8" w:rsidR="003275F8">
      <w:pPr>
        <w:pStyle w:val="Tijeloteksta"/>
      </w:pPr>
      <w:r>
        <w:tab/>
      </w:r>
    </w:p>
    <w:p w:rsidRDefault="003275F8" w:rsidP="003275F8" w:rsidR="003275F8">
      <w:pPr>
        <w:pStyle w:val="Tijeloteksta"/>
      </w:pPr>
    </w:p>
    <w:p w:rsidRDefault="009A6B7E" w:rsidP="009A6B7E" w:rsidR="003275F8" w:rsidRPr="009A6B7E">
      <w:pPr>
        <w:ind w:firstLine="708"/>
        <w:jc w:val="both"/>
        <w:rPr>
          <w:b/>
          <w:bCs/>
          <w:sz w:val="22"/>
          <w:szCs w:val="22"/>
        </w:rPr>
      </w:pPr>
      <w:r>
        <w:t>1. P</w:t>
      </w:r>
      <w:r w:rsidR="003275F8">
        <w:t xml:space="preserve">ozivaju se osobe koje imaju pravni interes za provedbom stečajnog postupka nad dužnikom </w:t>
      </w:r>
      <w:r w:rsidR="00FB6C60">
        <w:t xml:space="preserve">ARHITEKTURA VUK jednostavno društvo s ograničenom odgovornošću za projektiranje i usluge Zagreb, </w:t>
      </w:r>
      <w:proofErr w:type="spellStart"/>
      <w:r w:rsidR="00FB6C60">
        <w:t>Lašćinska</w:t>
      </w:r>
      <w:proofErr w:type="spellEnd"/>
      <w:r w:rsidR="00FB6C60">
        <w:t xml:space="preserve"> cesta 86, OIB 81561487206, MBS 080815284 </w:t>
      </w:r>
      <w:r w:rsidR="003275F8" w:rsidRPr="009A6B7E">
        <w:rPr>
          <w:color w:val="000000"/>
        </w:rPr>
        <w:t xml:space="preserve">da </w:t>
      </w:r>
      <w:r w:rsidR="003275F8">
        <w:t xml:space="preserve">u roku od 15 dana od dana objave ovog rješenja na e-oglasnoj ploči Trgovačkog suda u Osijeku solidarno uplate na sudski depozit ovog suda broj HR31 2390 0011 3000 0020 0 s pozivom na broj HR05 </w:t>
      </w:r>
      <w:r w:rsidR="00FB6C60">
        <w:t>1244-17</w:t>
      </w:r>
      <w:r w:rsidR="003275F8" w:rsidRPr="009A6B7E">
        <w:rPr>
          <w:b/>
        </w:rPr>
        <w:t xml:space="preserve"> </w:t>
      </w:r>
      <w:r w:rsidR="003275F8">
        <w:t xml:space="preserve">kod Hrvatske poštanske banke iznos od </w:t>
      </w:r>
      <w:r w:rsidR="003275F8" w:rsidRPr="009A6B7E">
        <w:rPr>
          <w:b/>
        </w:rPr>
        <w:t>19.</w:t>
      </w:r>
      <w:r w:rsidR="00FB6C60" w:rsidRPr="009A6B7E">
        <w:rPr>
          <w:b/>
        </w:rPr>
        <w:t>253</w:t>
      </w:r>
      <w:r w:rsidR="003275F8" w:rsidRPr="009A6B7E">
        <w:rPr>
          <w:b/>
        </w:rPr>
        <w:t>,</w:t>
      </w:r>
      <w:r w:rsidR="00FB6C60" w:rsidRPr="009A6B7E">
        <w:rPr>
          <w:b/>
        </w:rPr>
        <w:t>5</w:t>
      </w:r>
      <w:r w:rsidR="003275F8" w:rsidRPr="009A6B7E">
        <w:rPr>
          <w:b/>
        </w:rPr>
        <w:t>0 kn</w:t>
      </w:r>
      <w:r w:rsidR="003275F8">
        <w:t xml:space="preserve"> na ime predujma za pokriće troškova kako prethodnog tako i otvorenog stečajnog postupka a koji iznos se sastoji od:</w:t>
      </w:r>
    </w:p>
    <w:p w:rsidRDefault="00FB6C60" w:rsidP="00FB6C60" w:rsidR="00FB6C60">
      <w:pPr>
        <w:jc w:val="both"/>
      </w:pP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5954"/>
        <w:gridCol w:w="1984"/>
      </w:tblGrid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PRETHODNI STEČAJNI POSTUPAK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rPr>
                <w:sz w:val="22"/>
                <w:szCs w:val="22"/>
                <w:lang w:eastAsia="en-US"/>
              </w:rPr>
            </w:pP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Nastali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rPr>
                <w:sz w:val="22"/>
                <w:szCs w:val="22"/>
                <w:lang w:eastAsia="en-US"/>
              </w:rPr>
            </w:pP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Trošak poštarine za dopis upućen članici uprave 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Dužnika (9,50 kn) i izvješća Sudu (predvidivo 15,00 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tabs>
                <w:tab w:pos="690" w:val="left"/>
              </w:tabs>
              <w:spacing w:lineRule="auto" w:line="276"/>
              <w:ind w:right="-33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</w:t>
            </w:r>
          </w:p>
          <w:p w:rsidRDefault="00FB6C60" w:rsidR="00FB6C60">
            <w:pPr>
              <w:tabs>
                <w:tab w:pos="690" w:val="left"/>
              </w:tabs>
              <w:spacing w:lineRule="auto" w:line="276"/>
              <w:ind w:right="-33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24,50  </w:t>
            </w: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Trošak korištenja vlastitog automobila za pregled poslovnog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prostora te obavljanje razgovora sa direktoricom Dužnika 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(1 putni nalog </w:t>
            </w:r>
            <w:proofErr w:type="spellStart"/>
            <w:r>
              <w:rPr>
                <w:sz w:val="22"/>
                <w:szCs w:val="22"/>
                <w:lang w:eastAsia="en-US"/>
              </w:rPr>
              <w:t>Baćindol</w:t>
            </w:r>
            <w:proofErr w:type="spellEnd"/>
            <w:r>
              <w:rPr>
                <w:sz w:val="22"/>
                <w:szCs w:val="22"/>
                <w:lang w:eastAsia="en-US"/>
              </w:rPr>
              <w:t>-Zagreb 310 km x 2 kn = 620,00 kn,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cestarina 2x66,00 kn=132,00kn, ukupno 752,00 kn)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752,00           </w:t>
            </w: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Predvidivi dalji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Trošak korištenja vlastitog automobila za pristup ročištu 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(putni nalog </w:t>
            </w:r>
            <w:proofErr w:type="spellStart"/>
            <w:r>
              <w:rPr>
                <w:sz w:val="22"/>
                <w:szCs w:val="22"/>
                <w:lang w:eastAsia="en-US"/>
              </w:rPr>
              <w:t>Baćindol</w:t>
            </w:r>
            <w:proofErr w:type="spellEnd"/>
            <w:r>
              <w:rPr>
                <w:sz w:val="22"/>
                <w:szCs w:val="22"/>
                <w:lang w:eastAsia="en-US"/>
              </w:rPr>
              <w:t>-Osijek,  300 km x 2 kn = 600,00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kn, cestarina 2x61,00 kn=122,00 kn), ukupno 722,00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738,00</w:t>
            </w: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Jednokratna nagrada privremenom stečajnom upravitelju za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obavljene poslove u prethodnom stečajnom postupku, bruto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4.000,00</w:t>
            </w: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OTVORENI STEČAJNI POSTUPAK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Predvidivi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Trošak izrada pečata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150,00</w:t>
            </w: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Naknade banci za otvaranje i vođenje računa (</w:t>
            </w:r>
            <w:proofErr w:type="spellStart"/>
            <w:r>
              <w:rPr>
                <w:sz w:val="22"/>
                <w:szCs w:val="22"/>
                <w:lang w:eastAsia="en-US"/>
              </w:rPr>
              <w:t>cca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50,00 kn 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mjesečno, predvidivo 12 mjeseci) 50 x 12 = 600,00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600,00</w:t>
            </w: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Trošak knjigovodstvenih usluga (</w:t>
            </w:r>
            <w:proofErr w:type="spellStart"/>
            <w:r>
              <w:rPr>
                <w:sz w:val="22"/>
                <w:szCs w:val="22"/>
                <w:lang w:eastAsia="en-US"/>
              </w:rPr>
              <w:t>cca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600,00 kn mjesečno 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bez PDV-a, predvidivo 12 mjeseci) 600 x 12 = 7.200,00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7.200,00 </w:t>
            </w: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Troškovi poštarine u stečajnom postupku (</w:t>
            </w:r>
            <w:proofErr w:type="spellStart"/>
            <w:r>
              <w:rPr>
                <w:sz w:val="22"/>
                <w:szCs w:val="22"/>
                <w:lang w:eastAsia="en-US"/>
              </w:rPr>
              <w:t>cca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10 pošiljaka 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 9,50 kn) 10 x 12,50 = 125,00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125,00</w:t>
            </w: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Naknada FINA-i za objave financijskih izvješća (2x230 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460,00</w:t>
            </w: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Troškovi arhiviranja dokumentacije (bez PDV-a)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1.500,00</w:t>
            </w: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Putni troškovi stečajnog upravitelja (najmanje po 1 putovanje u Osijek i Zagreb), (742,00+722,00=1.464 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1.464,00 </w:t>
            </w: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Nagrada stečajnom upravitelju (16% od predvidivog</w:t>
            </w: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unovčenja od 14.000,00 kn = 2.240,00 kn bruto)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2.240,00</w:t>
            </w:r>
          </w:p>
        </w:tc>
      </w:tr>
      <w:tr w:rsidTr="00FB6C60" w:rsidR="00FB6C60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6C60" w:rsidR="00FB6C60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UKUPNO TROŠKOVI STEČAJNOG POSTUPKA: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C60" w:rsidR="00FB6C60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</w:t>
            </w:r>
            <w:r>
              <w:rPr>
                <w:b/>
                <w:sz w:val="22"/>
                <w:szCs w:val="22"/>
                <w:lang w:eastAsia="en-US"/>
              </w:rPr>
              <w:t>19.253,50</w:t>
            </w:r>
          </w:p>
        </w:tc>
      </w:tr>
    </w:tbl>
    <w:p w:rsidRDefault="00FB6C60" w:rsidP="00FB6C60" w:rsidR="00FB6C60">
      <w:pPr>
        <w:jc w:val="both"/>
        <w:rPr>
          <w:b/>
          <w:bCs/>
          <w:sz w:val="22"/>
          <w:szCs w:val="22"/>
        </w:rPr>
      </w:pPr>
    </w:p>
    <w:p w:rsidRDefault="00D34F31" w:rsidP="00FB6C60" w:rsidR="00D34F31">
      <w:pPr>
        <w:jc w:val="both"/>
        <w:rPr>
          <w:b/>
          <w:bCs/>
          <w:sz w:val="22"/>
          <w:szCs w:val="22"/>
        </w:rPr>
      </w:pPr>
    </w:p>
    <w:p w:rsidRDefault="009A6B7E" w:rsidP="009A6B7E" w:rsidR="009A6B7E">
      <w:pPr>
        <w:ind w:firstLine="720"/>
        <w:jc w:val="both"/>
      </w:pPr>
      <w:r>
        <w:t>2.</w:t>
      </w:r>
      <w:r>
        <w:tab/>
        <w:t>Ako vjerovnici dužnika ne postupe u skladu s točkom 1. ovog rješenja, sudac će donijeti odluku o otvaranju i zaključenju stečajnog postupka. U tom slučaju stečajni postupak se neće provesti i na odgovarajući će se način primijeniti odredba članka 132. Stečajnog zakona (N</w:t>
      </w:r>
      <w:r w:rsidR="005F63A9">
        <w:t xml:space="preserve">arodne novine br. </w:t>
      </w:r>
      <w:r>
        <w:t>71/15</w:t>
      </w:r>
      <w:r w:rsidR="005F63A9">
        <w:t>, dalje SZ</w:t>
      </w:r>
      <w:r>
        <w:t>).</w:t>
      </w:r>
    </w:p>
    <w:p w:rsidRDefault="009A6B7E" w:rsidP="009A6B7E" w:rsidR="009A6B7E">
      <w:pPr>
        <w:ind w:firstLine="720"/>
        <w:jc w:val="both"/>
      </w:pPr>
    </w:p>
    <w:p w:rsidRDefault="009A6B7E" w:rsidP="009A6B7E" w:rsidR="009A6B7E">
      <w:pPr>
        <w:ind w:firstLine="720"/>
        <w:jc w:val="both"/>
      </w:pPr>
      <w:r>
        <w:t>3.</w:t>
      </w:r>
      <w:r>
        <w:tab/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9A6B7E" w:rsidP="009A6B7E" w:rsidR="009A6B7E">
      <w:pPr>
        <w:jc w:val="both"/>
      </w:pPr>
    </w:p>
    <w:p w:rsidRDefault="009A6B7E" w:rsidP="009A6B7E" w:rsidR="009A6B7E">
      <w:pPr>
        <w:jc w:val="both"/>
      </w:pPr>
    </w:p>
    <w:p w:rsidRDefault="009A6B7E" w:rsidP="009A6B7E" w:rsidR="009A6B7E">
      <w:pPr>
        <w:jc w:val="center"/>
      </w:pPr>
      <w:r>
        <w:t>Obrazloženje</w:t>
      </w:r>
    </w:p>
    <w:p w:rsidRDefault="009A6B7E" w:rsidP="009A6B7E" w:rsidR="009A6B7E">
      <w:pPr>
        <w:jc w:val="center"/>
        <w:rPr>
          <w:b/>
        </w:rPr>
      </w:pPr>
    </w:p>
    <w:p w:rsidRDefault="009A6B7E" w:rsidP="009A6B7E" w:rsidR="009A6B7E">
      <w:pPr>
        <w:jc w:val="center"/>
        <w:rPr>
          <w:b/>
        </w:rPr>
      </w:pPr>
    </w:p>
    <w:p w:rsidRDefault="009A6B7E" w:rsidP="009A6B7E" w:rsidR="009A6B7E">
      <w:pPr>
        <w:tabs>
          <w:tab w:pos="4050" w:val="left"/>
        </w:tabs>
        <w:jc w:val="both"/>
      </w:pPr>
      <w:r>
        <w:t xml:space="preserve">           Predlagatelj FINA RC Zagreb</w:t>
      </w:r>
      <w:r w:rsidR="00741634">
        <w:t xml:space="preserve"> je 12. siječnja </w:t>
      </w:r>
      <w:r>
        <w:t>2017.</w:t>
      </w:r>
      <w:r w:rsidR="00741634">
        <w:t xml:space="preserve"> podnijela prijedlo</w:t>
      </w:r>
      <w:r>
        <w:t xml:space="preserve">g za otvaranje stečajnog postupka nad dužnikom </w:t>
      </w:r>
      <w:r w:rsidR="00741634">
        <w:t xml:space="preserve">ARHITEKTURA VUK jednostavno društvo s ograničenom odgovornošću za projektiranje i usluge Zagreb, </w:t>
      </w:r>
      <w:proofErr w:type="spellStart"/>
      <w:r w:rsidR="00741634">
        <w:t>Lašćinska</w:t>
      </w:r>
      <w:proofErr w:type="spellEnd"/>
      <w:r w:rsidR="00741634">
        <w:t xml:space="preserve"> cesta 86, OIB 81561487206</w:t>
      </w:r>
      <w:r>
        <w:t>.</w:t>
      </w:r>
    </w:p>
    <w:p w:rsidRDefault="009A6B7E" w:rsidP="009A6B7E" w:rsidR="009A6B7E">
      <w:pPr>
        <w:tabs>
          <w:tab w:pos="4050" w:val="left"/>
        </w:tabs>
        <w:jc w:val="both"/>
      </w:pPr>
      <w:r>
        <w:tab/>
      </w:r>
    </w:p>
    <w:p w:rsidRDefault="00675F58" w:rsidP="009A6B7E" w:rsidR="00675F58">
      <w:pPr>
        <w:ind w:firstLine="720"/>
        <w:jc w:val="both"/>
      </w:pPr>
      <w:r>
        <w:t xml:space="preserve">Rješenjem ovoga suda  </w:t>
      </w:r>
      <w:r w:rsidR="00741634">
        <w:t>S</w:t>
      </w:r>
      <w:r w:rsidR="009A6B7E">
        <w:t>t-1</w:t>
      </w:r>
      <w:r w:rsidR="00741634">
        <w:t>244/17</w:t>
      </w:r>
      <w:r w:rsidR="009A6B7E">
        <w:t xml:space="preserve"> od </w:t>
      </w:r>
      <w:r w:rsidR="00741634">
        <w:t>30. kolovoza 2017.</w:t>
      </w:r>
      <w:r>
        <w:t xml:space="preserve"> imenovan je privremeni stečajni upravitelj koji je 13. listopada 2017. dostavio izviješće</w:t>
      </w:r>
      <w:r w:rsidR="009A6B7E">
        <w:t>,</w:t>
      </w:r>
      <w:r>
        <w:t xml:space="preserve"> a</w:t>
      </w:r>
      <w:r w:rsidR="009A6B7E">
        <w:t xml:space="preserve"> koje je usmeno izni</w:t>
      </w:r>
      <w:r w:rsidR="00741634">
        <w:t>o</w:t>
      </w:r>
      <w:r w:rsidR="009A6B7E">
        <w:t xml:space="preserve"> na ročištu održanom dana </w:t>
      </w:r>
      <w:r w:rsidR="00741634">
        <w:t>24. listopada 2017.</w:t>
      </w:r>
    </w:p>
    <w:p w:rsidRDefault="00675F58" w:rsidP="009A6B7E" w:rsidR="00675F58">
      <w:pPr>
        <w:ind w:firstLine="720"/>
        <w:jc w:val="both"/>
      </w:pPr>
    </w:p>
    <w:p w:rsidRDefault="00675F58" w:rsidP="009A6B7E" w:rsidR="00FC2D63">
      <w:pPr>
        <w:ind w:firstLine="720"/>
        <w:jc w:val="both"/>
      </w:pPr>
      <w:r>
        <w:t xml:space="preserve"> Iz izviješća </w:t>
      </w:r>
      <w:r w:rsidR="00741634">
        <w:t>je vidljivo da</w:t>
      </w:r>
      <w:r w:rsidR="009A6B7E">
        <w:t xml:space="preserve"> su  kod  stečajnog dužnika ostvareni stečajni razlozi predviđeni člankom 5. Stečajnog zakona - dužnik je nesposoban za plaćanje i prezadužen. Sukladno materijalnoj dokumentaciji u spisu dužnik  je nesposoban za plaćanje i prezaduže</w:t>
      </w:r>
      <w:r>
        <w:t>n, ne posjeduje nikakvu imovinu</w:t>
      </w:r>
      <w:r w:rsidR="009A6B7E">
        <w:t xml:space="preserve"> n</w:t>
      </w:r>
      <w:r>
        <w:t>iti financijsku</w:t>
      </w:r>
      <w:r w:rsidR="009A6B7E">
        <w:t xml:space="preserve"> niti materijalnu. </w:t>
      </w:r>
    </w:p>
    <w:p w:rsidRDefault="00FC2D63" w:rsidP="009A6B7E" w:rsidR="00FC2D63">
      <w:pPr>
        <w:ind w:firstLine="720"/>
        <w:jc w:val="both"/>
      </w:pPr>
    </w:p>
    <w:p w:rsidRDefault="009A6B7E" w:rsidP="009A6B7E" w:rsidR="009A6B7E">
      <w:pPr>
        <w:ind w:firstLine="720"/>
        <w:jc w:val="both"/>
      </w:pPr>
      <w:r>
        <w:t>Predvidivi trošk</w:t>
      </w:r>
      <w:r w:rsidR="00675F58">
        <w:t>ovi stečajnog postupka prema oc</w:t>
      </w:r>
      <w:r>
        <w:t>jeni privremenog stečajnog upravitelja iznosili bi 19.</w:t>
      </w:r>
      <w:r w:rsidR="001E154F">
        <w:t>253,50</w:t>
      </w:r>
      <w:r>
        <w:t xml:space="preserve"> kn (trošak </w:t>
      </w:r>
      <w:r w:rsidR="00FC2D63">
        <w:t>knjigovodstvenih usluga, naknade banci, troškovi arhiviranja dokumentacije</w:t>
      </w:r>
      <w:r>
        <w:t>, bruto nagrada stečajnog upravitelja i ostali troškovi).</w:t>
      </w:r>
    </w:p>
    <w:p w:rsidRDefault="009A6B7E" w:rsidP="009A6B7E" w:rsidR="009A6B7E">
      <w:pPr>
        <w:jc w:val="both"/>
      </w:pPr>
    </w:p>
    <w:p w:rsidRDefault="00251152" w:rsidP="009A6B7E" w:rsidR="00251152">
      <w:pPr>
        <w:jc w:val="both"/>
      </w:pPr>
    </w:p>
    <w:p w:rsidRDefault="00251152" w:rsidP="009A6B7E" w:rsidR="00251152">
      <w:pPr>
        <w:jc w:val="both"/>
      </w:pPr>
      <w:bookmarkStart w:name="_GoBack" w:id="0"/>
      <w:bookmarkEnd w:id="0"/>
    </w:p>
    <w:p w:rsidRDefault="00251152" w:rsidP="009A6B7E" w:rsidR="00251152">
      <w:pPr>
        <w:jc w:val="both"/>
      </w:pPr>
    </w:p>
    <w:p w:rsidRDefault="009A6B7E" w:rsidP="009A6B7E" w:rsidR="009A6B7E">
      <w:pPr>
        <w:ind w:firstLine="720"/>
        <w:jc w:val="both"/>
      </w:pPr>
      <w:r>
        <w:t>Sukladno članku 132 st</w:t>
      </w:r>
      <w:r w:rsidR="005F63A9">
        <w:t xml:space="preserve">av </w:t>
      </w:r>
      <w:r>
        <w:t xml:space="preserve"> 1. i 2.  Stečajnog zakona riješeno je  u izreci.</w:t>
      </w:r>
    </w:p>
    <w:p w:rsidRDefault="009A6B7E" w:rsidP="00FB6C60" w:rsidR="009A6B7E">
      <w:pPr>
        <w:jc w:val="both"/>
        <w:rPr>
          <w:b/>
          <w:bCs/>
          <w:sz w:val="22"/>
          <w:szCs w:val="22"/>
        </w:rPr>
      </w:pPr>
    </w:p>
    <w:p w:rsidRDefault="001E154F" w:rsidP="00FC2D63" w:rsidR="001E154F" w:rsidRPr="001E154F">
      <w:pPr>
        <w:jc w:val="center"/>
        <w:rPr>
          <w:bCs/>
          <w:sz w:val="22"/>
          <w:szCs w:val="22"/>
        </w:rPr>
      </w:pPr>
    </w:p>
    <w:p w:rsidRDefault="001E154F" w:rsidP="00FC2D63" w:rsidR="001E154F" w:rsidRPr="001E154F">
      <w:pPr>
        <w:jc w:val="center"/>
        <w:rPr>
          <w:bCs/>
          <w:sz w:val="22"/>
          <w:szCs w:val="22"/>
        </w:rPr>
      </w:pPr>
      <w:r w:rsidRPr="00251152">
        <w:rPr>
          <w:bCs/>
        </w:rPr>
        <w:t>U Osijeku,  24. listopada  2017</w:t>
      </w:r>
      <w:r w:rsidRPr="001E154F">
        <w:rPr>
          <w:bCs/>
          <w:sz w:val="22"/>
          <w:szCs w:val="22"/>
        </w:rPr>
        <w:t>.</w:t>
      </w:r>
    </w:p>
    <w:p w:rsidRDefault="001E154F" w:rsidP="00FB6C60" w:rsidR="001E154F">
      <w:pPr>
        <w:jc w:val="both"/>
        <w:rPr>
          <w:b/>
          <w:bCs/>
          <w:sz w:val="22"/>
          <w:szCs w:val="22"/>
        </w:rPr>
      </w:pPr>
    </w:p>
    <w:p w:rsidRDefault="009A6B7E" w:rsidP="00FB6C60" w:rsidR="009A6B7E" w:rsidRPr="00FB6C60">
      <w:pPr>
        <w:jc w:val="both"/>
        <w:rPr>
          <w:b/>
          <w:bCs/>
          <w:sz w:val="22"/>
          <w:szCs w:val="22"/>
        </w:rPr>
      </w:pPr>
    </w:p>
    <w:p w:rsidRDefault="001E154F" w:rsidP="001E154F" w:rsidR="001E154F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</w:t>
      </w:r>
      <w:r w:rsidR="00251152">
        <w:rPr>
          <w:b w:val="false"/>
          <w:bCs w:val="false"/>
        </w:rPr>
        <w:t xml:space="preserve">APISNIČAR:                   </w:t>
      </w:r>
      <w:r w:rsidR="00251152">
        <w:rPr>
          <w:b w:val="false"/>
          <w:bCs w:val="false"/>
        </w:rPr>
        <w:tab/>
      </w:r>
      <w:r w:rsidR="00251152">
        <w:rPr>
          <w:b w:val="false"/>
          <w:bCs w:val="false"/>
        </w:rPr>
        <w:tab/>
      </w:r>
      <w:r w:rsidR="00251152">
        <w:rPr>
          <w:b w:val="false"/>
          <w:bCs w:val="false"/>
        </w:rPr>
        <w:tab/>
      </w:r>
      <w:r w:rsidR="00251152">
        <w:rPr>
          <w:b w:val="false"/>
          <w:bCs w:val="false"/>
        </w:rPr>
        <w:tab/>
      </w:r>
      <w:r w:rsidR="00251152">
        <w:rPr>
          <w:b w:val="false"/>
          <w:bCs w:val="false"/>
        </w:rPr>
        <w:tab/>
      </w:r>
      <w:r w:rsidR="00251152">
        <w:rPr>
          <w:b w:val="false"/>
          <w:bCs w:val="false"/>
        </w:rPr>
        <w:tab/>
        <w:t xml:space="preserve">    S U D A C :</w:t>
      </w:r>
    </w:p>
    <w:p w:rsidRDefault="00251152" w:rsidP="001E154F" w:rsidR="001E154F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251152" w:rsidP="001E154F" w:rsidR="00251152">
      <w:pPr>
        <w:jc w:val="both"/>
        <w:rPr>
          <w:b/>
          <w:bCs/>
        </w:rPr>
      </w:pPr>
    </w:p>
    <w:p w:rsidRDefault="001E154F" w:rsidP="001E154F" w:rsidR="001E154F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1E154F" w:rsidP="001E154F" w:rsidR="001E154F">
      <w:pPr>
        <w:pStyle w:val="Tijeloteksta"/>
      </w:pPr>
      <w:r>
        <w:t>POUKA O PRAVNOM LIJEKU:</w:t>
      </w:r>
    </w:p>
    <w:p w:rsidRDefault="001E154F" w:rsidP="001E154F" w:rsidR="001E154F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1E154F" w:rsidP="001E154F" w:rsidR="001E154F">
      <w:pPr>
        <w:jc w:val="both"/>
        <w:rPr>
          <w:b/>
          <w:bCs/>
        </w:rPr>
      </w:pPr>
      <w:r>
        <w:rPr>
          <w:b/>
          <w:bCs/>
        </w:rPr>
        <w:tab/>
      </w:r>
    </w:p>
    <w:p w:rsidRDefault="001E154F" w:rsidP="001E154F" w:rsidR="001E154F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1E154F" w:rsidP="001E154F" w:rsidR="001E154F">
      <w:pPr>
        <w:jc w:val="both"/>
      </w:pPr>
      <w:r>
        <w:t>D N A :</w:t>
      </w:r>
    </w:p>
    <w:p w:rsidRDefault="001E154F" w:rsidP="001E154F" w:rsidR="001E154F">
      <w:pPr>
        <w:numPr>
          <w:ilvl w:val="0"/>
          <w:numId w:val="16"/>
        </w:numPr>
        <w:jc w:val="both"/>
      </w:pPr>
      <w:r>
        <w:t xml:space="preserve">mrežna stranica e-Oglasna ploča sudova </w:t>
      </w:r>
    </w:p>
    <w:p w:rsidRDefault="00352DAF" w:rsidP="00251152" w:rsidR="00352DAF" w:rsidRPr="00864F4A">
      <w:pPr>
        <w:pStyle w:val="Odlomakpopisa"/>
      </w:pPr>
    </w:p>
    <w:sectPr w:rsidSect="00251152" w:rsidR="00352DAF" w:rsidRPr="00864F4A">
      <w:headerReference w:type="default" r:id="rId11"/>
      <w:pgSz w:h="16838" w:w="11906"/>
      <w:pgMar w:gutter="0" w:footer="708" w:header="708" w:left="1417" w:bottom="1417" w:right="1417" w:top="153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533" w:rsidP="00864F4A" w:rsidR="00584533">
      <w:r>
        <w:separator/>
      </w:r>
    </w:p>
  </w:endnote>
  <w:endnote w:id="0" w:type="continuationSeparator">
    <w:p w:rsidRDefault="00584533" w:rsidP="00864F4A" w:rsidR="00584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533" w:rsidP="00864F4A" w:rsidR="00584533">
      <w:r>
        <w:separator/>
      </w:r>
    </w:p>
  </w:footnote>
  <w:footnote w:id="0" w:type="continuationSeparator">
    <w:p w:rsidRDefault="00584533" w:rsidP="00864F4A" w:rsidR="005845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F31" w:rsidP="00D34F31" w:rsidR="00251152">
    <w:pPr>
      <w:pStyle w:val="Zaglavlje"/>
      <w:tabs>
        <w:tab w:pos="7513" w:val="left"/>
      </w:tabs>
    </w:pPr>
    <w:r>
      <w:tab/>
    </w:r>
    <w:sdt>
      <w:sdtPr>
        <w:id w:val="1625889365"/>
        <w:docPartObj>
          <w:docPartGallery w:val="Page Numbers (Top of Page)"/>
          <w:docPartUnique/>
        </w:docPartObj>
      </w:sdtPr>
      <w:sdtEndPr/>
      <w:sdtContent>
        <w:r w:rsidR="00251152">
          <w:fldChar w:fldCharType="begin"/>
        </w:r>
        <w:r w:rsidR="00251152">
          <w:instrText>PAGE   \* MERGEFORMAT</w:instrText>
        </w:r>
        <w:r w:rsidR="00251152">
          <w:fldChar w:fldCharType="separate"/>
        </w:r>
        <w:r>
          <w:rPr>
            <w:noProof/>
          </w:rPr>
          <w:t>3</w:t>
        </w:r>
        <w:r w:rsidR="00251152">
          <w:fldChar w:fldCharType="end"/>
        </w:r>
      </w:sdtContent>
    </w:sdt>
    <w:r>
      <w:tab/>
      <w:t>4 St-1244/17-8</w:t>
    </w:r>
  </w:p>
  <w:p w:rsidRDefault="00864F4A" w:rsidP="00864F4A" w:rsidR="00864F4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3"/>
  </w:num>
  <w:num w:numId="7">
    <w:abstractNumId w:val="6"/>
  </w:num>
  <w:num w:numId="8">
    <w:abstractNumId w:val="12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97D4D"/>
    <w:rsid w:val="000D19D0"/>
    <w:rsid w:val="000D6D83"/>
    <w:rsid w:val="000E3FFC"/>
    <w:rsid w:val="000E56D3"/>
    <w:rsid w:val="000E657B"/>
    <w:rsid w:val="001E154F"/>
    <w:rsid w:val="002062C0"/>
    <w:rsid w:val="00251152"/>
    <w:rsid w:val="002927CB"/>
    <w:rsid w:val="002969B7"/>
    <w:rsid w:val="002A6416"/>
    <w:rsid w:val="002F5770"/>
    <w:rsid w:val="003275F8"/>
    <w:rsid w:val="00337861"/>
    <w:rsid w:val="00343B1C"/>
    <w:rsid w:val="00352DAF"/>
    <w:rsid w:val="00374214"/>
    <w:rsid w:val="00374B01"/>
    <w:rsid w:val="003947E6"/>
    <w:rsid w:val="003C24E6"/>
    <w:rsid w:val="00452675"/>
    <w:rsid w:val="004A7C42"/>
    <w:rsid w:val="004D5EAE"/>
    <w:rsid w:val="004E08E4"/>
    <w:rsid w:val="004E50D8"/>
    <w:rsid w:val="004F7CC6"/>
    <w:rsid w:val="005004E8"/>
    <w:rsid w:val="005613AA"/>
    <w:rsid w:val="00584533"/>
    <w:rsid w:val="005D145B"/>
    <w:rsid w:val="005F63A9"/>
    <w:rsid w:val="0064567C"/>
    <w:rsid w:val="00645A02"/>
    <w:rsid w:val="00673593"/>
    <w:rsid w:val="00675F58"/>
    <w:rsid w:val="006925F2"/>
    <w:rsid w:val="006E1FC5"/>
    <w:rsid w:val="006F4B7A"/>
    <w:rsid w:val="00701DE4"/>
    <w:rsid w:val="00717715"/>
    <w:rsid w:val="0074057D"/>
    <w:rsid w:val="00741634"/>
    <w:rsid w:val="00771403"/>
    <w:rsid w:val="00795B53"/>
    <w:rsid w:val="00814A7C"/>
    <w:rsid w:val="00823E71"/>
    <w:rsid w:val="00864F4A"/>
    <w:rsid w:val="008904EA"/>
    <w:rsid w:val="008D7E28"/>
    <w:rsid w:val="009136EE"/>
    <w:rsid w:val="00914DBC"/>
    <w:rsid w:val="00933062"/>
    <w:rsid w:val="00953B56"/>
    <w:rsid w:val="00972093"/>
    <w:rsid w:val="00974208"/>
    <w:rsid w:val="009A270E"/>
    <w:rsid w:val="009A6B7E"/>
    <w:rsid w:val="009D556C"/>
    <w:rsid w:val="00A57BCA"/>
    <w:rsid w:val="00A7558D"/>
    <w:rsid w:val="00AF7195"/>
    <w:rsid w:val="00AF756A"/>
    <w:rsid w:val="00B259B4"/>
    <w:rsid w:val="00B7310E"/>
    <w:rsid w:val="00B847BC"/>
    <w:rsid w:val="00BF3639"/>
    <w:rsid w:val="00C03483"/>
    <w:rsid w:val="00C332C6"/>
    <w:rsid w:val="00C368D1"/>
    <w:rsid w:val="00C8182B"/>
    <w:rsid w:val="00CC57C4"/>
    <w:rsid w:val="00D10ECE"/>
    <w:rsid w:val="00D34F31"/>
    <w:rsid w:val="00D60EB0"/>
    <w:rsid w:val="00DA556D"/>
    <w:rsid w:val="00DC2C62"/>
    <w:rsid w:val="00DC56DD"/>
    <w:rsid w:val="00DF6832"/>
    <w:rsid w:val="00E31905"/>
    <w:rsid w:val="00E33005"/>
    <w:rsid w:val="00E46F24"/>
    <w:rsid w:val="00E9212A"/>
    <w:rsid w:val="00EF20AC"/>
    <w:rsid w:val="00EF49B6"/>
    <w:rsid w:val="00F42F75"/>
    <w:rsid w:val="00F848E4"/>
    <w:rsid w:val="00FB6C60"/>
    <w:rsid w:val="00FC028D"/>
    <w:rsid w:val="00FC2D63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154F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uiPriority w:val="99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75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75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5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5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5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3275F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275F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1E154F"/>
    <w:rPr>
      <w:b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154F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uiPriority w:val="99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75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75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5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5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5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nhideWhenUsed/>
    <w:rsid w:val="003275F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275F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1E154F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90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3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059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082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St-1244/2017-8</izvorni_sadrzaj>
    <derivirana_varijabla naziv="DomainObject.Oznaka_1">St-1244/2017-8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St-1244/2017</izvorni_sadrzaj>
    <derivirana_varijabla naziv="DomainObject.Predmet.OznakaBroj_1">St-1244/2017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ARHITEKTURA VUK jednostavno društvo s ograničenom odgovornošću za projektiranje i usluge</izvorni_sadrzaj>
    <derivirana_varijabla naziv="DomainObject.Predmet.ProtustrankaFormated_1">  ARHITEKTURA VUK jednostavno društvo s ograničenom odgovornošću za projektiranje i usluge</derivirana_varijabla>
  </DomainObject.Predmet.ProtustrankaFormated>
  <DomainObject.Predmet.ProtustrankaFormatedOIB>
    <izvorni_sadrzaj>  ARHITEKTURA VUK jednostavno društvo s ograničenom odgovornošću za projektiranje i usluge, OIB 81561487206</izvorni_sadrzaj>
    <derivirana_varijabla naziv="DomainObject.Predmet.ProtustrankaFormatedOIB_1">  ARHITEKTURA VUK jednostavno društvo s ograničenom odgovornošću za projektiranje i usluge, OIB 81561487206</derivirana_varijabla>
  </DomainObject.Predmet.ProtustrankaFormatedOIB>
  <DomainObject.Predmet.ProtustrankaFormatedWithAdress>
    <izvorni_sadrzaj> ARHITEKTURA VUK jednostavno društvo s ograničenom odgovornošću za projektiranje i usluge, Petrova 12, 10000 Zagreb</izvorni_sadrzaj>
    <derivirana_varijabla naziv="DomainObject.Predmet.ProtustrankaFormatedWithAdress_1"> ARHITEKTURA VUK jednostavno društvo s ograničenom odgovornošću za projektiranje i usluge, Petrova 12, 10000 Zagreb</derivirana_varijabla>
  </DomainObject.Predmet.ProtustrankaFormatedWithAdress>
  <DomainObject.Predmet.ProtustrankaFormatedWithAdressOIB>
    <izvorni_sadrzaj> ARHITEKTURA VUK jednostavno društvo s ograničenom odgovornošću za projektiranje i usluge, OIB 81561487206, Petrova 12, 10000 Zagreb</izvorni_sadrzaj>
    <derivirana_varijabla naziv="DomainObject.Predmet.ProtustrankaFormatedWithAdressOIB_1"> ARHITEKTURA VUK jednostavno društvo s ograničenom odgovornošću za projektiranje i usluge, OIB 81561487206, Petrova 12, 10000 Zagreb</derivirana_varijabla>
  </DomainObject.Predmet.ProtustrankaFormatedWithAdressOIB>
  <DomainObject.Predmet.ProtustrankaWithAdress>
    <izvorni_sadrzaj>ARHITEKTURA VUK jednostavno društvo s ograničenom odgovornošću za projektiranje i usluge Petrova 12, 10000 Zagreb</izvorni_sadrzaj>
    <derivirana_varijabla naziv="DomainObject.Predmet.ProtustrankaWithAdress_1">ARHITEKTURA VUK jednostavno društvo s ograničenom odgovornošću za projektiranje i usluge Petrova 12, 10000 Zagreb</derivirana_varijabla>
  </DomainObject.Predmet.ProtustrankaWithAdress>
  <DomainObject.Predmet.ProtustrankaWithAdressOIB>
    <izvorni_sadrzaj>ARHITEKTURA VUK jednostavno društvo s ograničenom odgovornošću za projektiranje i usluge, OIB 81561487206, Petrova 12, 10000 Zagreb</izvorni_sadrzaj>
    <derivirana_varijabla naziv="DomainObject.Predmet.ProtustrankaWithAdressOIB_1">ARHITEKTURA VUK jednostavno društvo s ograničenom odgovornošću za projektiranje i usluge, OIB 81561487206, Petrova 12, 10000 Zagreb</derivirana_varijabla>
  </DomainObject.Predmet.ProtustrankaWithAdressOIB>
  <DomainObject.Predmet.ProtustrankaNazivFormated>
    <izvorni_sadrzaj>ARHITEKTURA VUK jednostavno društvo s ograničenom odgovornošću za projektiranje i usluge</izvorni_sadrzaj>
    <derivirana_varijabla naziv="DomainObject.Predmet.ProtustrankaNazivFormated_1">ARHITEKTURA VUK jednostavno društvo s ograničenom odgovornošću za projektiranje i usluge</derivirana_varijabla>
  </DomainObject.Predmet.ProtustrankaNazivFormated>
  <DomainObject.Predmet.ProtustrankaNazivFormatedOIB>
    <izvorni_sadrzaj>ARHITEKTURA VUK jednostavno društvo s ograničenom odgovornošću za projektiranje i usluge, OIB 81561487206</izvorni_sadrzaj>
    <derivirana_varijabla naziv="DomainObject.Predmet.ProtustrankaNazivFormatedOIB_1">ARHITEKTURA VUK jednostavno društvo s ograničenom odgovornošću za projektiranje i usluge, OIB 81561487206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VUK jednostavno društvo s ograničenom odgovornošću za projektiranje i usluge</item>
    </izvorni_sadrzaj>
    <derivirana_varijabla naziv="DomainObject.Predmet.ProtuStrankaListFormated_1">
      <item>ARHITEKTURA VUK jednostavno društvo s ograničenom odgovornošću za projektiranje i usluge</item>
    </derivirana_varijabla>
  </DomainObject.Predmet.ProtuStrankaListFormated>
  <DomainObject.Predmet.ProtuStrankaListFormatedOIB>
    <izvorni_sadrzaj>
      <item>ARHITEKTURA VUK jednostavno društvo s ograničenom odgovornošću za projektiranje i usluge, OIB 81561487206</item>
    </izvorni_sadrzaj>
    <derivirana_varijabla naziv="DomainObject.Predmet.ProtuStrankaListFormatedOIB_1">
      <item>ARHITEKTURA VUK jednostavno društvo s ograničenom odgovornošću za projektiranje i usluge, OIB 81561487206</item>
    </derivirana_varijabla>
  </DomainObject.Predmet.ProtuStrankaListFormatedOIB>
  <DomainObject.Predmet.ProtuStrankaListFormatedWithAdress>
    <izvorni_sadrzaj>
      <item>ARHITEKTURA VUK jednostavno društvo s ograničenom odgovornošću za projektiranje i usluge, Petrova 12, 10000 Zagreb</item>
    </izvorni_sadrzaj>
    <derivirana_varijabla naziv="DomainObject.Predmet.ProtuStrankaListFormatedWithAdress_1">
      <item>ARHITEKTURA VUK jednostavno društvo s ograničenom odgovornošću za projektiranje i usluge, Petrova 12, 10000 Zagreb</item>
    </derivirana_varijabla>
  </DomainObject.Predmet.ProtuStrankaListFormatedWithAdress>
  <DomainObject.Predmet.ProtuStrankaListFormatedWithAdressOIB>
    <izvorni_sadrzaj>
      <item>ARHITEKTURA VUK jednostavno društvo s ograničenom odgovornošću za projektiranje i usluge, OIB 81561487206, Petrova 12, 10000 Zagreb</item>
    </izvorni_sadrzaj>
    <derivirana_varijabla naziv="DomainObject.Predmet.ProtuStrankaListFormatedWithAdressOIB_1">
      <item>ARHITEKTURA VUK jednostavno društvo s ograničenom odgovornošću za projektiranje i usluge, OIB 81561487206, Petrova 12, 10000 Zagreb</item>
    </derivirana_varijabla>
  </DomainObject.Predmet.ProtuStrankaListFormatedWithAdressOIB>
  <DomainObject.Predmet.ProtuStrankaListNazivFormated>
    <izvorni_sadrzaj>
      <item>ARHITEKTURA VUK jednostavno društvo s ograničenom odgovornošću za projektiranje i usluge</item>
    </izvorni_sadrzaj>
    <derivirana_varijabla naziv="DomainObject.Predmet.ProtuStrankaListNazivFormated_1">
      <item>ARHITEKTURA VUK jednostavno društvo s ograničenom odgovornošću za projektiranje i usluge</item>
    </derivirana_varijabla>
  </DomainObject.Predmet.ProtuStrankaListNazivFormated>
  <DomainObject.Predmet.ProtuStrankaListNazivFormatedOIB>
    <izvorni_sadrzaj>
      <item>ARHITEKTURA VUK jednostavno društvo s ograničenom odgovornošću za projektiranje i usluge, OIB 81561487206</item>
    </izvorni_sadrzaj>
    <derivirana_varijabla naziv="DomainObject.Predmet.ProtuStrankaListNazivFormatedOIB_1">
      <item>ARHITEKTURA VUK jednostavno društvo s ograničenom odgovornošću za projektiranje i usluge, OIB 81561487206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St-1244/2017-8</izvorni_sadrzaj>
    <derivirana_varijabla naziv="DomainObject.PoslovniBrojDokumenta_1">St-1244/2017-8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VUK jednostavno društvo s ograničenom odgovornošću za projektiranje i usluge</izvorni_sadrzaj>
    <derivirana_varijabla naziv="DomainObject.Predmet.ProtustrankaIDrugi_1">ARHITEKTURA VUK jednostavno društvo s ograničenom odgovornošću za projektiranje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ARHITEKTURA VUK jednostavno društvo s ograničenom odgovornošću za projektiranje i usluge, OIB 81561487206, Petrova 12, 10000 Zagreb</izvorni_sadrzaj>
    <derivirana_varijabla naziv="DomainObject.Predmet.ProtustrankaIDrugiAdressOIB_1">ARHITEKTURA VUK jednostavno društvo s ograničenom odgovornošću za projektiranje i usluge, OIB 81561487206, Petrova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ARHITEKTURA VUK jednostavno društvo s ograničenom odgovornošću za projektiranje i usluge</item>
      <item>FINA Regionalni centar Zagreb</item>
    </izvorni_sadrzaj>
    <derivirana_varijabla naziv="DomainObject.Predmet.SudioniciListNaziv_1">
      <item>ARHITEKTURA VUK jednostavno društvo s ograničenom odgovornošću za projektiranje i usluge</item>
      <item>FINA Regionalni centar Zagreb</item>
    </derivirana_varijabla>
  </DomainObject.Predmet.SudioniciListNaziv>
  <DomainObject.Predmet.SudioniciListAdressOIB>
    <izvorni_sadrzaj>
      <item>ARHITEKTURA VUK jednostavno društvo s ograničenom odgovornošću za projektiranje i usluge, OIB 81561487206, Petrova 12,10000 Zagreb</item>
      <item>FINA Regionalni centar Zagreb, OIB 85821130368, Trg svibanjskih žrtava 1995. br. 1,10000 Zagreb</item>
    </izvorni_sadrzaj>
    <derivirana_varijabla naziv="DomainObject.Predmet.SudioniciListAdressOIB_1">
      <item>ARHITEKTURA VUK jednostavno društvo s ograničenom odgovornošću za projektiranje i usluge, OIB 81561487206, Petrova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81561487206</item>
      <item>, OIB 85821130368</item>
    </izvorni_sadrzaj>
    <derivirana_varijabla naziv="DomainObject.Predmet.SudioniciListNazivOIB_1">
      <item>, OIB 81561487206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6DEF2-580B-4F66-90A7-E3D50CE86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3939</properties:Characters>
  <properties:Lines>161</properties:Lines>
  <properties:Paragraphs>76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2016-11-07T11:17:00Z</dcterms:created>
  <dc:creator>Korisnik</dc:creator>
  <cp:lastModifiedBy>Darija Miličević</cp:lastModifiedBy>
  <cp:lastPrinted>2016-11-07T11:36:00Z</cp:lastPrinted>
  <dcterms:modified xmlns:xsi="http://www.w3.org/2001/XMLSchema-instance" xsi:type="dcterms:W3CDTF">2017-10-24T11:40:00Z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St-1244/2017-8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