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3df9" w14:paraId="15d3df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ED5C1A">
        <w:rPr>
          <w:rFonts w:hAnsi="Times New Roman" w:ascii="Times New Roman"/>
        </w:rPr>
        <w:t>5421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9413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2/III</w:t>
      </w:r>
    </w:p>
    <w:p w:rsidRDefault="0089413E" w:rsidP="001725CA" w:rsidR="0089413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ED5C1A" w:rsidRPr="00ED5C1A">
        <w:rPr>
          <w:rFonts w:hAnsi="Times New Roman" w:ascii="Times New Roman"/>
        </w:rPr>
        <w:t>PROMO JABUKA jednostavno društvo s ograničenom odgovornošću za usluge, iz Zagreba, Vile Velebita 30, OIB: 72023869126, MBS: 080829408</w:t>
      </w:r>
      <w:r w:rsidR="00BB2EF7">
        <w:rPr>
          <w:rFonts w:hAnsi="Times New Roman" w:ascii="Times New Roman"/>
        </w:rPr>
        <w:t>,  dana 04</w:t>
      </w:r>
      <w:r w:rsidR="0089413E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D5C1A" w:rsidRPr="00ED5C1A">
        <w:rPr>
          <w:rFonts w:hAnsi="Times New Roman" w:ascii="Times New Roman"/>
        </w:rPr>
        <w:t>PROMO JABUKA jednostavno društvo s ograničenom odgovornošću za usluge, iz Zagreba, Vile Velebita 30, OIB: 72023869126, MBS: 080829408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BB2EF7">
        <w:rPr>
          <w:rFonts w:hAnsi="Times New Roman" w:ascii="Times New Roman"/>
        </w:rPr>
        <w:t>542116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B2EF7">
        <w:rPr>
          <w:rFonts w:hAnsi="Times New Roman" w:ascii="Times New Roman"/>
        </w:rPr>
        <w:t>Zagrebu, 04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89413E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BB2EF7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BB2EF7" w:rsidP="001725CA" w:rsidR="00BB2EF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B2EF7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BB2EF7" w:rsidP="00BB2EF7" w:rsidR="00BB2EF7">
      <w:pPr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BB2EF7" w:rsidP="00BB2EF7" w:rsidR="00BB2EF7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 ovlašteni službenik:</w:t>
      </w:r>
    </w:p>
    <w:p w:rsidRDefault="00BB2EF7" w:rsidP="00BB2EF7" w:rsidR="00BB2EF7" w:rsidRPr="00BB2EF7">
      <w:pPr>
        <w:pStyle w:val="Odlomakpopisa"/>
        <w:jc w:val="right"/>
        <w:rPr>
          <w:rFonts w:hAnsi="Times New Roman" w:ascii="Times New Roman"/>
        </w:rPr>
      </w:pPr>
      <w:r w:rsidRPr="00BB2EF7">
        <w:rPr>
          <w:rFonts w:hAnsi="Times New Roman" w:ascii="Times New Roman"/>
        </w:rPr>
        <w:t>Zlatka Plivelić</w:t>
      </w:r>
    </w:p>
    <w:sectPr w:rsidSect="00821309" w:rsidR="00BB2EF7" w:rsidRPr="00BB2EF7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326" w:rsidP="00A83AC6" w:rsidR="00D82326">
      <w:r>
        <w:separator/>
      </w:r>
    </w:p>
  </w:endnote>
  <w:endnote w:id="0" w:type="continuationSeparator">
    <w:p w:rsidRDefault="00D82326" w:rsidP="00A83AC6" w:rsidR="00D82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326" w:rsidP="00A83AC6" w:rsidR="00D82326">
      <w:r>
        <w:separator/>
      </w:r>
    </w:p>
  </w:footnote>
  <w:footnote w:id="0" w:type="continuationSeparator">
    <w:p w:rsidRDefault="00D82326" w:rsidP="00A83AC6" w:rsidR="00D82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DCF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B4215B">
      <w:rPr>
        <w:rFonts w:hAnsi="Times New Roman" w:ascii="Times New Roman"/>
      </w:rPr>
      <w:t>5421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1867D4"/>
    <w:multiLevelType w:val="hybridMultilevel"/>
    <w:tmpl w:val="C1046C0C"/>
    <w:lvl w:tplc="C1C2C868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72ABF"/>
    <w:rsid w:val="00091756"/>
    <w:rsid w:val="000E2398"/>
    <w:rsid w:val="0010653E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561ED"/>
    <w:rsid w:val="00462914"/>
    <w:rsid w:val="00480F04"/>
    <w:rsid w:val="004B5C11"/>
    <w:rsid w:val="004B797A"/>
    <w:rsid w:val="004C2A95"/>
    <w:rsid w:val="004D7CCC"/>
    <w:rsid w:val="004E3AF9"/>
    <w:rsid w:val="005151B2"/>
    <w:rsid w:val="00525DAC"/>
    <w:rsid w:val="005349D1"/>
    <w:rsid w:val="005363C9"/>
    <w:rsid w:val="00585AFA"/>
    <w:rsid w:val="00595FF2"/>
    <w:rsid w:val="00665D5F"/>
    <w:rsid w:val="006A451A"/>
    <w:rsid w:val="006B6FCA"/>
    <w:rsid w:val="007035B4"/>
    <w:rsid w:val="0071386B"/>
    <w:rsid w:val="0074528F"/>
    <w:rsid w:val="0077109B"/>
    <w:rsid w:val="007C7F81"/>
    <w:rsid w:val="007F5D44"/>
    <w:rsid w:val="00800A42"/>
    <w:rsid w:val="00811DCF"/>
    <w:rsid w:val="00816D8A"/>
    <w:rsid w:val="00821309"/>
    <w:rsid w:val="008236ED"/>
    <w:rsid w:val="00837E6C"/>
    <w:rsid w:val="0084638C"/>
    <w:rsid w:val="00854849"/>
    <w:rsid w:val="00854FA1"/>
    <w:rsid w:val="0089413E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215B"/>
    <w:rsid w:val="00B46CF5"/>
    <w:rsid w:val="00B708D8"/>
    <w:rsid w:val="00B87AEB"/>
    <w:rsid w:val="00B969B8"/>
    <w:rsid w:val="00BB2EF7"/>
    <w:rsid w:val="00BB40EC"/>
    <w:rsid w:val="00BC41A7"/>
    <w:rsid w:val="00BC580B"/>
    <w:rsid w:val="00C3624C"/>
    <w:rsid w:val="00C73EA6"/>
    <w:rsid w:val="00CA4F2A"/>
    <w:rsid w:val="00CD43E1"/>
    <w:rsid w:val="00CF7AB9"/>
    <w:rsid w:val="00D301E4"/>
    <w:rsid w:val="00D70F1C"/>
    <w:rsid w:val="00D82326"/>
    <w:rsid w:val="00D83115"/>
    <w:rsid w:val="00DA20FD"/>
    <w:rsid w:val="00DC1596"/>
    <w:rsid w:val="00DC30D9"/>
    <w:rsid w:val="00DE5A25"/>
    <w:rsid w:val="00E00E55"/>
    <w:rsid w:val="00E50C4C"/>
    <w:rsid w:val="00ED1D4D"/>
    <w:rsid w:val="00ED5C1A"/>
    <w:rsid w:val="00EE5FBB"/>
    <w:rsid w:val="00F0636B"/>
    <w:rsid w:val="00F33BE0"/>
    <w:rsid w:val="00F776E4"/>
    <w:rsid w:val="00FB00A5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5421</izvorni_sadrzaj>
    <derivirana_varijabla naziv="DomainObject.Predmet.Broj_1">5421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St-5421/2016</izvorni_sadrzaj>
    <derivirana_varijabla naziv="DomainObject.Predmet.OznakaBroj_1">St-5421/2016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JABUKA jednostavno društvo s ograničenom odgovornošću za usluge zastupanog po punomoćniku OLGICA NOVAK</izvorni_sadrzaj>
    <derivirana_varijabla naziv="DomainObject.Predmet.ProtustrankaFormated_1">  PROMO JABUKA jednostavno društvo s ograničenom odgovornošću za usluge zastupanog po punomoćniku OLGICA NOVAK</derivirana_varijabla>
  </DomainObject.Predmet.ProtustrankaFormated>
  <DomainObject.Predmet.ProtustrankaFormatedOIB>
    <izvorni_sadrzaj>  PROMO JABUKA jednostavno društvo s ograničenom odgovornošću za usluge, OIB 72023869126 zastupanog po punomoćniku OLGICA NOVAK</izvorni_sadrzaj>
    <derivirana_varijabla naziv="DomainObject.Predmet.ProtustrankaFormatedOIB_1">  PROMO JABUKA jednostavno društvo s ograničenom odgovornošću za usluge, OIB 72023869126 zastupanog po punomoćniku OLGICA NOVAK</derivirana_varijabla>
  </DomainObject.Predmet.ProtustrankaFormatedOIB>
  <DomainObject.Predmet.ProtustrankaFormatedWithAdress>
    <izvorni_sadrzaj> PROMO JABUKA jednostavno društvo s ograničenom odgovornošću za usluge, Vile Velebita 30, 10000 Zagreb zastupanog po punomoćniku OLGICA NOVAK</izvorni_sadrzaj>
    <derivirana_varijabla naziv="DomainObject.Predmet.ProtustrankaFormatedWithAdress_1"> PROMO JABUKA jednostavno društvo s ograničenom odgovornošću za usluge, Vile Velebita 30, 10000 Zagreb zastupanog po punomoćniku OLGICA NOVAK</derivirana_varijabla>
  </DomainObject.Predmet.ProtustrankaFormatedWithAdress>
  <DomainObject.Predmet.ProtustrankaFormatedWithAdressOIB>
    <izvorni_sadrzaj> PROMO JABUKA jednostavno društvo s ograničenom odgovornošću za usluge, OIB 72023869126, Vile Velebita 30, 10000 Zagreb zastupanog po punomoćniku OLGICA NOVAK</izvorni_sadrzaj>
    <derivirana_varijabla naziv="DomainObject.Predmet.ProtustrankaFormatedWithAdressOIB_1"> PROMO JABUKA jednostavno društvo s ograničenom odgovornošću za usluge, OIB 72023869126, Vile Velebita 30, 10000 Zagreb zastupanog po punomoćniku OLGICA NOVAK</derivirana_varijabla>
  </DomainObject.Predmet.ProtustrankaFormatedWithAdressOIB>
  <DomainObject.Predmet.ProtustrankaWithAdress>
    <izvorni_sadrzaj>PROMO JABUKA jednostavno društvo s ograničenom odgovornošću za usluge Vile Velebita 30, 10000 Zagreb</izvorni_sadrzaj>
    <derivirana_varijabla naziv="DomainObject.Predmet.ProtustrankaWithAdress_1">PROMO JABUKA jednostavno društvo s ograničenom odgovornošću za usluge Vile Velebita 30, 10000 Zagreb</derivirana_varijabla>
  </DomainObject.Predmet.ProtustrankaWithAdress>
  <DomainObject.Predmet.ProtustrankaWithAdressOIB>
    <izvorni_sadrzaj>PROMO JABUKA jednostavno društvo s ograničenom odgovornošću za usluge, OIB 72023869126, Vile Velebita 30, 10000 Zagreb</izvorni_sadrzaj>
    <derivirana_varijabla naziv="DomainObject.Predmet.ProtustrankaWithAdressOIB_1">PROMO JABUKA jednostavno društvo s ograničenom odgovornošću za usluge, OIB 72023869126, Vile Velebita 30, 10000 Zagreb</derivirana_varijabla>
  </DomainObject.Predmet.ProtustrankaWithAdressOIB>
  <DomainObject.Predmet.ProtustrankaNazivFormated>
    <izvorni_sadrzaj>PROMO JABUKA jednostavno društvo s ograničenom odgovornošću za usluge</izvorni_sadrzaj>
    <derivirana_varijabla naziv="DomainObject.Predmet.ProtustrankaNazivFormated_1">PROMO JABUKA jednostavno društvo s ograničenom odgovornošću za usluge</derivirana_varijabla>
  </DomainObject.Predmet.ProtustrankaNazivFormated>
  <DomainObject.Predmet.ProtustrankaNazivFormatedOIB>
    <izvorni_sadrzaj>PROMO JABUKA jednostavno društvo s ograničenom odgovornošću za usluge, OIB 72023869126</izvorni_sadrzaj>
    <derivirana_varijabla naziv="DomainObject.Predmet.ProtustrankaNazivFormatedOIB_1">PROMO JABUKA jednostavno društvo s ograničenom odgovornošću za usluge, OIB 72023869126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JABUKA jednostavno društvo s ograničenom odgovornošću za usluge zastupanog po punomoćniku OLGICA NOVAK</item>
    </izvorni_sadrzaj>
    <derivirana_varijabla naziv="DomainObject.Predmet.ProtuStrankaListFormated_1">
      <item>PROMO JABUKA jednostavno društvo s ograničenom odgovornošću za usluge zastupanog po punomoćniku OLGICA NOVAK</item>
    </derivirana_varijabla>
  </DomainObject.Predmet.ProtuStrankaListFormated>
  <DomainObject.Predmet.ProtuStrankaListFormatedOIB>
    <izvorni_sadrzaj>
      <item>PROMO JABUKA jednostavno društvo s ograničenom odgovornošću za usluge, OIB 72023869126 zastupanog po punomoćniku OLGICA NOVAK</item>
    </izvorni_sadrzaj>
    <derivirana_varijabla naziv="DomainObject.Predmet.ProtuStrankaListFormatedOIB_1">
      <item>PROMO JABUKA jednostavno društvo s ograničenom odgovornošću za usluge, OIB 72023869126 zastupanog po punomoćniku OLGICA NOVAK</item>
    </derivirana_varijabla>
  </DomainObject.Predmet.ProtuStrankaListFormatedOIB>
  <DomainObject.Predmet.ProtuStrankaListFormatedWithAdress>
    <izvorni_sadrzaj>
      <item>PROMO JABUKA jednostavno društvo s ograničenom odgovornošću za usluge, Vile Velebita 30, 10000 Zagreb zastupanog po punomoćniku OLGICA NOVAK</item>
    </izvorni_sadrzaj>
    <derivirana_varijabla naziv="DomainObject.Predmet.ProtuStrankaListFormatedWithAdress_1">
      <item>PROMO JABUKA jednostavno društvo s ograničenom odgovornošću za usluge, Vile Velebita 30, 10000 Zagreb zastupanog po punomoćniku OLGICA NOVAK</item>
    </derivirana_varijabla>
  </DomainObject.Predmet.ProtuStrankaListFormatedWithAdress>
  <DomainObject.Predmet.ProtuStrankaListFormatedWithAdressOIB>
    <izvorni_sadrzaj>
      <item>PROMO JABUKA jednostavno društvo s ograničenom odgovornošću za usluge, OIB 72023869126, Vile Velebita 30, 10000 Zagreb zastupanog po punomoćniku OLGICA NOVAK</item>
    </izvorni_sadrzaj>
    <derivirana_varijabla naziv="DomainObject.Predmet.ProtuStrankaListFormatedWithAdressOIB_1">
      <item>PROMO JABUKA jednostavno društvo s ograničenom odgovornošću za usluge, OIB 72023869126, Vile Velebita 30, 10000 Zagreb zastupanog po punomoćniku OLGICA NOVAK</item>
    </derivirana_varijabla>
  </DomainObject.Predmet.ProtuStrankaListFormatedWithAdressOIB>
  <DomainObject.Predmet.ProtuStrankaListNazivFormated>
    <izvorni_sadrzaj>
      <item>PROMO JABUKA jednostavno društvo s ograničenom odgovornošću za usluge</item>
    </izvorni_sadrzaj>
    <derivirana_varijabla naziv="DomainObject.Predmet.ProtuStrankaListNazivFormated_1">
      <item>PROMO JABUKA jednostavno društvo s ograničenom odgovornošću za usluge</item>
    </derivirana_varijabla>
  </DomainObject.Predmet.ProtuStrankaListNazivFormated>
  <DomainObject.Predmet.ProtuStrankaListNazivFormatedOIB>
    <izvorni_sadrzaj>
      <item>PROMO JABUKA jednostavno društvo s ograničenom odgovornošću za usluge, OIB 72023869126</item>
    </izvorni_sadrzaj>
    <derivirana_varijabla naziv="DomainObject.Predmet.ProtuStrankaListNazivFormatedOIB_1">
      <item>PROMO JABUKA jednostavno društvo s ograničenom odgovornošću za usluge, OIB 72023869126</item>
    </derivirana_varijabla>
  </DomainObject.Predmet.ProtuStrankaListNazivFormatedOIB>
  <DomainObject.Predmet.OstaliListFormated>
    <izvorni_sadrzaj>
      <item>OLGICA NOVAK punomoćnik sudionika u postupku PROMO JABUKA jednostavno društvo s ograničenom odgovornošću za usluge</item>
    </izvorni_sadrzaj>
    <derivirana_varijabla naziv="DomainObject.Predmet.OstaliListFormated_1">
      <item>OLGICA NOVAK punomoćnik sudionika u postupku PROMO JABUKA jednostavno društvo s ograničenom odgovornošću za usluge</item>
    </derivirana_varijabla>
  </DomainObject.Predmet.OstaliListFormated>
  <DomainObject.Predmet.OstaliListFormatedOIB>
    <izvorni_sadrzaj>
      <item>OLGICA NOVAK, OIB 87237594644 punomoćnik sudionika u postupku PROMO JABUKA jednostavno društvo s ograničenom odgovornošću za usluge</item>
    </izvorni_sadrzaj>
    <derivirana_varijabla naziv="DomainObject.Predmet.OstaliListFormatedOIB_1">
      <item>OLGICA NOVAK, OIB 87237594644 punomoćnik sudionika u postupku PROMO JABUKA jednostavno društvo s ograničenom odgovornošću za usluge</item>
    </derivirana_varijabla>
  </DomainObject.Predmet.OstaliListFormatedOIB>
  <DomainObject.Predmet.OstaliListFormatedWithAdress>
    <izvorni_sadrzaj>
      <item>OLGICA NOVAK, Dankovečka ulica 7, 10000 Zagreb punomoćnik sudionika u postupku PROMO JABUKA jednostavno društvo s ograničenom odgovornošću za usluge</item>
    </izvorni_sadrzaj>
    <derivirana_varijabla naziv="DomainObject.Predmet.OstaliListFormatedWithAdress_1">
      <item>OLGICA NOVAK, Dankovečka ulica 7, 10000 Zagreb punomoćnik sudionika u postupku PROMO JABUKA jednostavno društvo s ograničenom odgovornošću za usluge</item>
    </derivirana_varijabla>
  </DomainObject.Predmet.OstaliListFormatedWithAdress>
  <DomainObject.Predmet.OstaliListFormatedWithAdressOIB>
    <izvorni_sadrzaj>
      <item>OLGICA NOVAK, OIB 87237594644, Dankovečka ulica 7, 10000 Zagreb punomoćnik sudionika u postupku PROMO JABUKA jednostavno društvo s ograničenom odgovornošću za usluge</item>
    </izvorni_sadrzaj>
    <derivirana_varijabla naziv="DomainObject.Predmet.OstaliListFormatedWithAdressOIB_1">
      <item>OLGICA NOVAK, OIB 87237594644, Dankovečka ulica 7, 10000 Zagreb punomoćnik sudionika u postupku PROMO JABUKA jednostavno društvo s ograničenom odgovornošću za usluge</item>
    </derivirana_varijabla>
  </DomainObject.Predmet.OstaliListFormatedWithAdressOIB>
  <DomainObject.Predmet.OstaliListNazivFormated>
    <izvorni_sadrzaj>
      <item>OLGICA NOVAK</item>
    </izvorni_sadrzaj>
    <derivirana_varijabla naziv="DomainObject.Predmet.OstaliListNazivFormated_1">
      <item>OLGICA NOVAK</item>
    </derivirana_varijabla>
  </DomainObject.Predmet.OstaliListNazivFormated>
  <DomainObject.Predmet.OstaliListNazivFormatedOIB>
    <izvorni_sadrzaj>
      <item>OLGICA NOVAK, OIB 87237594644</item>
    </izvorni_sadrzaj>
    <derivirana_varijabla naziv="DomainObject.Predmet.OstaliListNazivFormatedOIB_1">
      <item>OLGICA NOVAK, OIB 87237594644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JABUKA jednostavno društvo s ograničenom odgovornošću za usluge</izvorni_sadrzaj>
    <derivirana_varijabla naziv="DomainObject.Predmet.ProtustrankaIDrugi_1">PROMO JABUKA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JABUKA jednostavno društvo s ograničenom odgovornošću za usluge, OIB 72023869126, Vile Velebita 30, 10000 Zagreb</izvorni_sadrzaj>
    <derivirana_varijabla naziv="DomainObject.Predmet.ProtustrankaIDrugiAdressOIB_1">PROMO JABUKA jednostavno društvo s ograničenom odgovornošću za usluge, OIB 72023869126, Vile Velebita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JABUKA jednostavno društvo s ograničenom odgovornošću za usluge</item>
      <item>OLGICA NOVAK</item>
    </izvorni_sadrzaj>
    <derivirana_varijabla naziv="DomainObject.Predmet.SudioniciListNaziv_1">
      <item>FINA Regionalni centar Zagreb</item>
      <item>PROMO JABUKA jednostavno društvo s ograničenom odgovornošću za usluge</item>
      <item>OLGICA NOVAK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 JABUKA jednostavno društvo s ograničenom odgovornošću za usluge, OIB 72023869126, Vile Velebita 30,10000 Zagreb</item>
      <item>OLGICA NOVAK, OIB 87237594644, Dankovečka ulica 7,10000 Zagreb</item>
    </izvorni_sadrzaj>
    <derivirana_varijabla naziv="DomainObject.Predmet.SudioniciListAdressOIB_1">
      <item>FINA Regionalni centar Zagreb, OIB 85821130368, Trg svibanjskih žrtava 1995. br. 1,10000 Zagreb</item>
      <item>PROMO JABUKA jednostavno društvo s ograničenom odgovornošću za usluge, OIB 72023869126, Vile Velebita 30,10000 Zagreb</item>
      <item>OLGICA NOVAK, OIB 87237594644, Dankovečka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72023869126</item>
      <item>, OIB 87237594644</item>
    </izvorni_sadrzaj>
    <derivirana_varijabla naziv="DomainObject.Predmet.SudioniciListNazivOIB_1">
      <item>, OIB 85821130368</item>
      <item>, OIB 72023869126</item>
      <item>, OIB 87237594644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17DF4-C261-4069-A176-FC34DAE9C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1938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2017-04-04T06:29:00Z</dcterms:created>
  <dc:creator>Vesna Fundurulić Perišin</dc:creator>
  <cp:lastModifiedBy>Zlatka Plivelić</cp:lastModifiedBy>
  <cp:lastPrinted>2017-04-04T12:27:00Z</cp:lastPrinted>
  <dcterms:modified xmlns:xsi="http://www.w3.org/2001/XMLSchema-instance" xsi:type="dcterms:W3CDTF">2017-04-04T12:28:00Z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