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23c0" w14:paraId="05c23c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17076B">
        <w:t>763/2017-3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17076B">
        <w:t xml:space="preserve">CONDOR j.d.o.o.o. za trgovinu, marketing i usluge, Gaj (Grad Lipik), Braće Opića 48, OIB38276653139 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17076B">
        <w:t>21.srpnja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17076B">
        <w:t>CONDOR j.d.o.o.o. za trgovinu, marketing i usluge, Gaj (Grad Lipik), Braće Opića 48, OIB38276653139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17076B">
        <w:t>17.628,56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17076B">
        <w:t>Željka Takač, Braće Opića 48, Gaj, OIB 15767169026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7076B">
        <w:rPr>
          <w:b/>
        </w:rPr>
        <w:t>763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7076B">
        <w:t>21.srpnja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042" w:rsidR="00B43042">
      <w:r>
        <w:separator/>
      </w:r>
    </w:p>
  </w:endnote>
  <w:endnote w:id="0" w:type="continuationSeparator">
    <w:p w:rsidRDefault="00B43042" w:rsidR="00B43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042" w:rsidR="00B43042">
      <w:r>
        <w:separator/>
      </w:r>
    </w:p>
  </w:footnote>
  <w:footnote w:id="0" w:type="continuationSeparator">
    <w:p w:rsidRDefault="00B43042" w:rsidR="00B43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409B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93E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17628.56</izvorni_sadrzaj>
    <derivirana_varijabla naziv="DomainObject.Predmet.InicijalnaVrijednost_1">17628.56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 1  SZ</izvorni_sadrzaj>
    <derivirana_varijabla naziv="DomainObject.Predmet.PrimjedbaSuca_1">čl.429 st. 1  SZ</derivirana_varijabla>
  </DomainObject.Predmet.PrimjedbaSuca>
  <DomainObject.Predmet.ProtustrankaFormated>
    <izvorni_sadrzaj>  CONDOR j.d.o.o. za trgovinu, marketing i usluge</izvorni_sadrzaj>
    <derivirana_varijabla naziv="DomainObject.Predmet.ProtustrankaFormated_1">  CONDOR j.d.o.o. za trgovinu, marketing i usluge</derivirana_varijabla>
  </DomainObject.Predmet.ProtustrankaFormated>
  <DomainObject.Predmet.ProtustrankaFormatedOIB>
    <izvorni_sadrzaj>  CONDOR j.d.o.o. za trgovinu, marketing i usluge, OIB 38276653139</izvorni_sadrzaj>
    <derivirana_varijabla naziv="DomainObject.Predmet.ProtustrankaFormatedOIB_1">  CONDOR j.d.o.o. za trgovinu, marketing i usluge, OIB 38276653139</derivirana_varijabla>
  </DomainObject.Predmet.ProtustrankaFormatedOIB>
  <DomainObject.Predmet.ProtustrankaFormatedWithAdress>
    <izvorni_sadrzaj> CONDOR j.d.o.o. za trgovinu, marketing i usluge, Braće Opića 48, 34543 Gaj</izvorni_sadrzaj>
    <derivirana_varijabla naziv="DomainObject.Predmet.ProtustrankaFormatedWithAdress_1"> CONDOR j.d.o.o. za trgovinu, marketing i usluge, Braće Opića 48, 34543 Gaj</derivirana_varijabla>
  </DomainObject.Predmet.ProtustrankaFormatedWithAdress>
  <DomainObject.Predmet.ProtustrankaFormatedWithAdressOIB>
    <izvorni_sadrzaj> CONDOR j.d.o.o. za trgovinu, marketing i usluge, OIB 38276653139, Braće Opića 48, 34543 Gaj</izvorni_sadrzaj>
    <derivirana_varijabla naziv="DomainObject.Predmet.ProtustrankaFormatedWithAdressOIB_1"> CONDOR j.d.o.o. za trgovinu, marketing i usluge, OIB 38276653139, Braće Opića 48, 34543 Gaj</derivirana_varijabla>
  </DomainObject.Predmet.ProtustrankaFormatedWithAdressOIB>
  <DomainObject.Predmet.ProtustrankaWithAdress>
    <izvorni_sadrzaj>CONDOR j.d.o.o. za trgovinu, marketing i usluge Braće Opića 48, 34543 Gaj</izvorni_sadrzaj>
    <derivirana_varijabla naziv="DomainObject.Predmet.ProtustrankaWithAdress_1">CONDOR j.d.o.o. za trgovinu, marketing i usluge Braće Opića 48, 34543 Gaj</derivirana_varijabla>
  </DomainObject.Predmet.ProtustrankaWithAdress>
  <DomainObject.Predmet.ProtustrankaWithAdressOIB>
    <izvorni_sadrzaj>CONDOR j.d.o.o. za trgovinu, marketing i usluge, OIB 38276653139, Braće Opića 48, 34543 Gaj</izvorni_sadrzaj>
    <derivirana_varijabla naziv="DomainObject.Predmet.ProtustrankaWithAdressOIB_1">CONDOR j.d.o.o. za trgovinu, marketing i usluge, OIB 38276653139, Braće Opića 48, 34543 Gaj</derivirana_varijabla>
  </DomainObject.Predmet.ProtustrankaWithAdressOIB>
  <DomainObject.Predmet.ProtustrankaNazivFormated>
    <izvorni_sadrzaj>CONDOR j.d.o.o. za trgovinu, marketing i usluge</izvorni_sadrzaj>
    <derivirana_varijabla naziv="DomainObject.Predmet.ProtustrankaNazivFormated_1">CONDOR j.d.o.o. za trgovinu, marketing i usluge</derivirana_varijabla>
  </DomainObject.Predmet.ProtustrankaNazivFormated>
  <DomainObject.Predmet.ProtustrankaNazivFormatedOIB>
    <izvorni_sadrzaj>CONDOR j.d.o.o. za trgovinu, marketing i usluge, OIB 38276653139</izvorni_sadrzaj>
    <derivirana_varijabla naziv="DomainObject.Predmet.ProtustrankaNazivFormatedOIB_1">CONDOR j.d.o.o. za trgovinu, marketing i usluge, OIB 38276653139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CONDOR j.d.o.o. za trgovinu, marketing i usluge</item>
    </izvorni_sadrzaj>
    <derivirana_varijabla naziv="DomainObject.Predmet.ProtuStrankaListFormated_1">
      <item>CONDOR j.d.o.o. za trgovinu, marketing i usluge</item>
    </derivirana_varijabla>
  </DomainObject.Predmet.ProtuStrankaListFormated>
  <DomainObject.Predmet.ProtuStrankaListFormatedOIB>
    <izvorni_sadrzaj>
      <item>CONDOR j.d.o.o. za trgovinu, marketing i usluge, OIB 38276653139</item>
    </izvorni_sadrzaj>
    <derivirana_varijabla naziv="DomainObject.Predmet.ProtuStrankaListFormatedOIB_1">
      <item>CONDOR j.d.o.o. za trgovinu, marketing i usluge, OIB 38276653139</item>
    </derivirana_varijabla>
  </DomainObject.Predmet.ProtuStrankaListFormatedOIB>
  <DomainObject.Predmet.ProtuStrankaListFormatedWithAdress>
    <izvorni_sadrzaj>
      <item>CONDOR j.d.o.o. za trgovinu, marketing i usluge, Braće Opića 48, 34543 Gaj</item>
    </izvorni_sadrzaj>
    <derivirana_varijabla naziv="DomainObject.Predmet.ProtuStrankaListFormatedWithAdress_1">
      <item>CONDOR j.d.o.o. za trgovinu, marketing i usluge, Braće Opića 48, 34543 Gaj</item>
    </derivirana_varijabla>
  </DomainObject.Predmet.ProtuStrankaListFormatedWithAdress>
  <DomainObject.Predmet.ProtuStrankaListFormatedWithAdressOIB>
    <izvorni_sadrzaj>
      <item>CONDOR j.d.o.o. za trgovinu, marketing i usluge, OIB 38276653139, Braće Opića 48, 34543 Gaj</item>
    </izvorni_sadrzaj>
    <derivirana_varijabla naziv="DomainObject.Predmet.ProtuStrankaListFormatedWithAdressOIB_1">
      <item>CONDOR j.d.o.o. za trgovinu, marketing i usluge, OIB 38276653139, Braće Opića 48, 34543 Gaj</item>
    </derivirana_varijabla>
  </DomainObject.Predmet.ProtuStrankaListFormatedWithAdressOIB>
  <DomainObject.Predmet.ProtuStrankaListNazivFormated>
    <izvorni_sadrzaj>
      <item>CONDOR j.d.o.o. za trgovinu, marketing i usluge</item>
    </izvorni_sadrzaj>
    <derivirana_varijabla naziv="DomainObject.Predmet.ProtuStrankaListNazivFormated_1">
      <item>CONDOR j.d.o.o. za trgovinu, marketing i usluge</item>
    </derivirana_varijabla>
  </DomainObject.Predmet.ProtuStrankaListNazivFormated>
  <DomainObject.Predmet.ProtuStrankaListNazivFormatedOIB>
    <izvorni_sadrzaj>
      <item>CONDOR j.d.o.o. za trgovinu, marketing i usluge, OIB 38276653139</item>
    </izvorni_sadrzaj>
    <derivirana_varijabla naziv="DomainObject.Predmet.ProtuStrankaListNazivFormatedOIB_1">
      <item>CONDOR j.d.o.o. za trgovinu, marketing i usluge, OIB 38276653139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CONDOR j.d.o.o. za trgovinu, marketing i usluge</izvorni_sadrzaj>
    <derivirana_varijabla naziv="DomainObject.Predmet.ProtustrankaIDrugi_1">CONDOR j.d.o.o.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CONDOR j.d.o.o. za trgovinu, marketing i usluge, OIB 38276653139, Braće Opića 48, 34543 Gaj</izvorni_sadrzaj>
    <derivirana_varijabla naziv="DomainObject.Predmet.ProtustrankaIDrugiAdressOIB_1">CONDOR j.d.o.o. za trgovinu, marketing i usluge, OIB 38276653139, Braće Opića 48, 34543 Gaj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CONDOR j.d.o.o. za trgovinu, marketing i usluge</item>
    </izvorni_sadrzaj>
    <derivirana_varijabla naziv="DomainObject.Predmet.SudioniciListNaziv_1">
      <item>Financijska agencija</item>
      <item>CONDOR j.d.o.o.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CONDOR j.d.o.o. za trgovinu, marketing i usluge, OIB 38276653139, Braće Opića 48,34543 Gaj</item>
    </izvorni_sadrzaj>
    <derivirana_varijabla naziv="DomainObject.Predmet.SudioniciListAdressOIB_1">
      <item>Financijska agencija, OIB 85821130368, Ulica grada Vukovara 70,10000 Zagreb</item>
      <item>CONDOR j.d.o.o. za trgovinu, marketing i usluge, OIB 38276653139, Braće Opića 48,34543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38276653139</item>
    </izvorni_sadrzaj>
    <derivirana_varijabla naziv="DomainObject.Predmet.SudioniciListNazivOIB_1">
      <item>, OIB 85821130368</item>
      <item>, OIB 38276653139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1938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2017-07-21T06:14:00Z</dcterms:created>
  <dc:creator>Korisnik</dc:creator>
  <cp:lastModifiedBy>wsadmin</cp:lastModifiedBy>
  <cp:lastPrinted>2017-05-10T07:39:00Z</cp:lastPrinted>
  <dcterms:modified xmlns:xsi="http://www.w3.org/2001/XMLSchema-instance" xsi:type="dcterms:W3CDTF">2017-07-21T12:17:00Z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