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5247" w14:paraId="c465247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82187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55ED5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821877">
        <w:rPr>
          <w:rFonts w:eastAsia="Times New Roman" w:hAnsi="Times New Roman" w:ascii="Times New Roman"/>
          <w:sz w:val="24"/>
          <w:szCs w:val="24"/>
        </w:rPr>
        <w:t>88785964957</w:t>
      </w:r>
      <w:r w:rsidRPr="0082187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21877">
        <w:rPr>
          <w:rFonts w:eastAsia="Times New Roman" w:hAnsi="Times New Roman" w:ascii="Times New Roman"/>
          <w:sz w:val="24"/>
          <w:szCs w:val="24"/>
        </w:rPr>
        <w:t>Nataši Malvich</w:t>
      </w:r>
      <w:r w:rsidRPr="0082187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8218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974" w:rsidRPr="00D34974">
        <w:rPr>
          <w:rFonts w:hAnsi="Times New Roman" w:ascii="Times New Roman"/>
          <w:sz w:val="24"/>
          <w:szCs w:val="24"/>
        </w:rPr>
        <w:t>UDRUGA ZA PROMICANJE ZDRAVLJA, PREVENCIJU OVISNOSTI I POMOĆ OVISNIKU "PRO SANITAS" iz Praputnjaka, Praputnjak 1, OIB: 45643388892, Registarski broj: 08002831</w:t>
      </w:r>
      <w:r w:rsidR="00954ECD" w:rsidRPr="00821877">
        <w:rPr>
          <w:rFonts w:hAnsi="Times New Roman" w:ascii="Times New Roman"/>
          <w:sz w:val="24"/>
          <w:szCs w:val="24"/>
        </w:rPr>
        <w:t>,</w:t>
      </w:r>
      <w:r w:rsidR="00C07C47" w:rsidRPr="0082187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82187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821877">
        <w:rPr>
          <w:rFonts w:eastAsia="Times New Roman" w:hAnsi="Times New Roman" w:ascii="Times New Roman"/>
          <w:sz w:val="24"/>
          <w:szCs w:val="24"/>
        </w:rPr>
        <w:t xml:space="preserve"> </w:t>
      </w:r>
      <w:r w:rsidR="00D34974">
        <w:rPr>
          <w:rFonts w:eastAsia="Times New Roman" w:hAnsi="Times New Roman" w:ascii="Times New Roman"/>
          <w:sz w:val="24"/>
          <w:szCs w:val="24"/>
        </w:rPr>
        <w:t>14. svibnja</w:t>
      </w:r>
      <w:r w:rsidR="00437A2D" w:rsidRPr="0082187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821877" w:rsidP="00821877" w:rsidR="00821877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3171A9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974" w:rsidRPr="00D34974">
        <w:rPr>
          <w:rFonts w:hAnsi="Times New Roman" w:ascii="Times New Roman"/>
          <w:sz w:val="24"/>
          <w:szCs w:val="24"/>
        </w:rPr>
        <w:t>UDRUGA ZA PROMICANJE ZDRAVLJA, PREVENCIJU OVISNOSTI I POMOĆ OVISNIKU "PRO SANITAS" iz Praputnjaka, Praputnjak 1, OIB: 45643388892, Registarski broj: 08002831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</w:t>
      </w:r>
      <w:r w:rsidR="00D34974">
        <w:rPr>
          <w:rFonts w:eastAsia="Times New Roman" w:hAnsi="Times New Roman" w:ascii="Times New Roman"/>
          <w:sz w:val="24"/>
          <w:szCs w:val="24"/>
        </w:rPr>
        <w:t xml:space="preserve">14. svibnja </w:t>
      </w:r>
      <w:r>
        <w:rPr>
          <w:rFonts w:eastAsia="Times New Roman" w:hAnsi="Times New Roman" w:ascii="Times New Roman"/>
          <w:sz w:val="24"/>
          <w:szCs w:val="24"/>
        </w:rPr>
        <w:t xml:space="preserve"> 2018. godine u </w:t>
      </w:r>
      <w:r w:rsidR="00D34974">
        <w:rPr>
          <w:rFonts w:eastAsia="Times New Roman" w:hAnsi="Times New Roman" w:ascii="Times New Roman"/>
          <w:sz w:val="24"/>
          <w:szCs w:val="24"/>
        </w:rPr>
        <w:t>11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30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21877" w:rsidP="00821877" w:rsidR="00821877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="00D34974">
        <w:rPr>
          <w:rFonts w:eastAsia="Times New Roman" w:hAnsi="Times New Roman" w:ascii="Times New Roman"/>
          <w:sz w:val="24"/>
          <w:szCs w:val="24"/>
        </w:rPr>
        <w:t>Anamarija Murtezani</w:t>
      </w:r>
      <w:r>
        <w:rPr>
          <w:rFonts w:eastAsia="Times New Roman" w:hAnsi="Times New Roman" w:ascii="Times New Roman"/>
          <w:sz w:val="24"/>
          <w:szCs w:val="24"/>
        </w:rPr>
        <w:t xml:space="preserve"> iz </w:t>
      </w:r>
      <w:r w:rsidR="00D34974">
        <w:rPr>
          <w:rFonts w:eastAsia="Times New Roman" w:hAnsi="Times New Roman" w:ascii="Times New Roman"/>
          <w:sz w:val="24"/>
          <w:szCs w:val="24"/>
        </w:rPr>
        <w:t>Zagreba, Sunčane Škrinjarić 1</w:t>
      </w:r>
      <w:r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D34974">
        <w:rPr>
          <w:rFonts w:eastAsia="Times New Roman" w:hAnsi="Times New Roman" w:ascii="Times New Roman"/>
          <w:sz w:val="24"/>
          <w:szCs w:val="24"/>
        </w:rPr>
        <w:t>54031780904.</w:t>
      </w:r>
    </w:p>
    <w:p w:rsidRDefault="00821877" w:rsidP="00821877" w:rsidR="00821877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3171A9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974" w:rsidRPr="00D34974">
        <w:rPr>
          <w:rFonts w:hAnsi="Times New Roman" w:ascii="Times New Roman"/>
          <w:sz w:val="24"/>
          <w:szCs w:val="24"/>
        </w:rPr>
        <w:t>UDRUGA ZA PROMICANJE ZDRAVLJA, PREVENCIJU OVISNOSTI I POMOĆ OVISNIKU "PRO SANITAS" iz Praputnjaka, Praputnjak 1, OIB: 45643388892, Registarski broj: 08002831</w:t>
      </w:r>
      <w:r w:rsidR="00D34974">
        <w:rPr>
          <w:rFonts w:hAnsi="Times New Roman" w:ascii="Times New Roman"/>
          <w:sz w:val="24"/>
          <w:szCs w:val="24"/>
        </w:rPr>
        <w:t>.</w:t>
      </w: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>
        <w:rPr>
          <w:rFonts w:eastAsia="Times New Roman" w:hAnsi="Times New Roman" w:ascii="Times New Roman"/>
          <w:sz w:val="24"/>
          <w:szCs w:val="24"/>
        </w:rPr>
        <w:t>Registra udruga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821877" w:rsidP="00821877" w:rsidR="00821877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34974">
        <w:rPr>
          <w:rFonts w:eastAsia="Times New Roman" w:hAnsi="Times New Roman" w:ascii="Times New Roman"/>
          <w:sz w:val="24"/>
          <w:szCs w:val="24"/>
        </w:rPr>
        <w:t xml:space="preserve">23. veljače 2018.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974" w:rsidRPr="00D34974">
        <w:rPr>
          <w:rFonts w:hAnsi="Times New Roman" w:ascii="Times New Roman"/>
          <w:sz w:val="24"/>
          <w:szCs w:val="24"/>
        </w:rPr>
        <w:t>UDRUGA ZA PROMICANJE ZDRAVLJA, PREVENCIJU OVISNOSTI I POMOĆ OVISNIKU "PRO SANITAS" iz Praputnjaka, Praputnjak 1, OIB: 45643388892, Registarski broj: 08002831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34974">
        <w:rPr>
          <w:rFonts w:eastAsia="Times New Roman" w:hAnsi="Times New Roman" w:ascii="Times New Roman"/>
          <w:sz w:val="24"/>
          <w:szCs w:val="24"/>
        </w:rPr>
        <w:t>16. ožujka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 xml:space="preserve">za zastupanje dužnika po </w:t>
      </w:r>
      <w:r>
        <w:rPr>
          <w:rFonts w:eastAsia="Times New Roman" w:hAnsi="Times New Roman" w:ascii="Times New Roman"/>
          <w:sz w:val="24"/>
          <w:szCs w:val="24"/>
        </w:rPr>
        <w:lastRenderedPageBreak/>
        <w:t>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D34974">
        <w:rPr>
          <w:rFonts w:eastAsia="Times New Roman" w:hAnsi="Times New Roman" w:ascii="Times New Roman"/>
          <w:sz w:val="24"/>
          <w:szCs w:val="24"/>
        </w:rPr>
        <w:t>14. svibnja 2018.</w:t>
      </w:r>
    </w:p>
    <w:p w:rsidRDefault="00821877" w:rsidP="00821877" w:rsidR="0082187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21877" w:rsidP="00821877" w:rsidR="00821877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821877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D6F2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34974">
      <w:rPr>
        <w:rFonts w:eastAsia="Times New Roman" w:hAnsi="Times New Roman" w:ascii="Times New Roman"/>
        <w:sz w:val="24"/>
        <w:szCs w:val="24"/>
        <w:lang w:eastAsia="hr-HR"/>
      </w:rPr>
      <w:t>139/2018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171A9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1877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34974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0D61"/>
    <w:rsid w:val="00DB2DDC"/>
    <w:rsid w:val="00DB4499"/>
    <w:rsid w:val="00DB4A5C"/>
    <w:rsid w:val="00DC4168"/>
    <w:rsid w:val="00DD0DA0"/>
    <w:rsid w:val="00DD6F27"/>
    <w:rsid w:val="00DE4DF9"/>
    <w:rsid w:val="00DF16A8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A4BD9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F2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F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F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F2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F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F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zdravlja, prevenciju ovisnosti i pomoć ovisniku PRO SANITAS</izvorni_sadrzaj>
    <derivirana_varijabla naziv="DomainObject.Predmet.ProtustrankaFormated_1">  Udruga za promicanje zdravlja, prevenciju ovisnosti i pomoć ovisniku PRO SANITAS</derivirana_varijabla>
  </DomainObject.Predmet.ProtustrankaFormated>
  <DomainObject.Predmet.ProtustrankaFormatedOIB>
    <izvorni_sadrzaj>  Udruga za promicanje zdravlja, prevenciju ovisnosti i pomoć ovisniku PRO SANITAS, OIB 45643388892</izvorni_sadrzaj>
    <derivirana_varijabla naziv="DomainObject.Predmet.ProtustrankaFormatedOIB_1">  Udruga za promicanje zdravlja, prevenciju ovisnosti i pomoć ovisniku PRO SANITAS, OIB 45643388892</derivirana_varijabla>
  </DomainObject.Predmet.ProtustrankaFormatedOIB>
  <DomainObject.Predmet.ProtustrankaFormatedWithAdress>
    <izvorni_sadrzaj> Udruga za promicanje zdravlja, prevenciju ovisnosti i pomoć ovisniku PRO SANITAS, Praputnjak 1, 51225 Praputnjak</izvorni_sadrzaj>
    <derivirana_varijabla naziv="DomainObject.Predmet.ProtustrankaFormatedWithAdress_1"> Udruga za promicanje zdravlja, prevenciju ovisnosti i pomoć ovisniku PRO SANITAS, Praputnjak 1, 51225 Praputnjak</derivirana_varijabla>
  </DomainObject.Predmet.ProtustrankaFormatedWithAdress>
  <DomainObject.Predmet.ProtustrankaFormatedWithAdressOIB>
    <izvorni_sadrzaj> Udruga za promicanje zdravlja, prevenciju ovisnosti i pomoć ovisniku PRO SANITAS, OIB 45643388892, Praputnjak 1, 51225 Praputnjak</izvorni_sadrzaj>
    <derivirana_varijabla naziv="DomainObject.Predmet.ProtustrankaFormatedWithAdressOIB_1"> Udruga za promicanje zdravlja, prevenciju ovisnosti i pomoć ovisniku PRO SANITAS, OIB 45643388892, Praputnjak 1, 51225 Praputnjak</derivirana_varijabla>
  </DomainObject.Predmet.ProtustrankaFormatedWithAdressOIB>
  <DomainObject.Predmet.ProtustrankaWithAdress>
    <izvorni_sadrzaj>Udruga za promicanje zdravlja, prevenciju ovisnosti i pomoć ovisniku PRO SANITAS Praputnjak 1, 51225 Praputnjak</izvorni_sadrzaj>
    <derivirana_varijabla naziv="DomainObject.Predmet.ProtustrankaWithAdress_1">Udruga za promicanje zdravlja, prevenciju ovisnosti i pomoć ovisniku PRO SANITAS Praputnjak 1, 51225 Praputnjak</derivirana_varijabla>
  </DomainObject.Predmet.ProtustrankaWithAdress>
  <DomainObject.Predmet.ProtustrankaWithAdressOIB>
    <izvorni_sadrzaj>Udruga za promicanje zdravlja, prevenciju ovisnosti i pomoć ovisniku PRO SANITAS, OIB 45643388892, Praputnjak 1, 51225 Praputnjak</izvorni_sadrzaj>
    <derivirana_varijabla naziv="DomainObject.Predmet.ProtustrankaWithAdressOIB_1">Udruga za promicanje zdravlja, prevenciju ovisnosti i pomoć ovisniku PRO SANITAS, OIB 45643388892, Praputnjak 1, 51225 Praputnjak</derivirana_varijabla>
  </DomainObject.Predmet.ProtustrankaWithAdressOIB>
  <DomainObject.Predmet.ProtustrankaNazivFormated>
    <izvorni_sadrzaj>Udruga za promicanje zdravlja, prevenciju ovisnosti i pomoć ovisniku PRO SANITAS</izvorni_sadrzaj>
    <derivirana_varijabla naziv="DomainObject.Predmet.ProtustrankaNazivFormated_1">Udruga za promicanje zdravlja, prevenciju ovisnosti i pomoć ovisniku PRO SANITAS</derivirana_varijabla>
  </DomainObject.Predmet.ProtustrankaNazivFormated>
  <DomainObject.Predmet.ProtustrankaNazivFormatedOIB>
    <izvorni_sadrzaj>Udruga za promicanje zdravlja, prevenciju ovisnosti i pomoć ovisniku PRO SANITAS, OIB 45643388892</izvorni_sadrzaj>
    <derivirana_varijabla naziv="DomainObject.Predmet.ProtustrankaNazivFormatedOIB_1">Udruga za promicanje zdravlja, prevenciju ovisnosti i pomoć ovisniku PRO SANITAS, OIB 45643388892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zdravlja, prevenciju ovisnosti i pomoć ovisniku PRO SANITAS</item>
    </izvorni_sadrzaj>
    <derivirana_varijabla naziv="DomainObject.Predmet.ProtuStrankaListFormated_1">
      <item>Udruga za promicanje zdravlja, prevenciju ovisnosti i pomoć ovisniku PRO SANITAS</item>
    </derivirana_varijabla>
  </DomainObject.Predmet.ProtuStrankaListFormated>
  <DomainObject.Predmet.ProtuStrankaListFormatedOIB>
    <izvorni_sadrzaj>
      <item>Udruga za promicanje zdravlja, prevenciju ovisnosti i pomoć ovisniku PRO SANITAS, OIB 45643388892</item>
    </izvorni_sadrzaj>
    <derivirana_varijabla naziv="DomainObject.Predmet.ProtuStrankaListFormatedOIB_1">
      <item>Udruga za promicanje zdravlja, prevenciju ovisnosti i pomoć ovisniku PRO SANITAS, OIB 45643388892</item>
    </derivirana_varijabla>
  </DomainObject.Predmet.ProtuStrankaListFormatedOIB>
  <DomainObject.Predmet.ProtuStrankaListFormatedWithAdress>
    <izvorni_sadrzaj>
      <item>Udruga za promicanje zdravlja, prevenciju ovisnosti i pomoć ovisniku PRO SANITAS, Praputnjak 1, 51225 Praputnjak</item>
    </izvorni_sadrzaj>
    <derivirana_varijabla naziv="DomainObject.Predmet.ProtuStrankaListFormatedWithAdress_1">
      <item>Udruga za promicanje zdravlja, prevenciju ovisnosti i pomoć ovisniku PRO SANITAS, Praputnjak 1, 51225 Praputnjak</item>
    </derivirana_varijabla>
  </DomainObject.Predmet.ProtuStrankaListFormatedWithAdress>
  <DomainObject.Predmet.ProtuStrankaListFormatedWithAdressOIB>
    <izvorni_sadrzaj>
      <item>Udruga za promicanje zdravlja, prevenciju ovisnosti i pomoć ovisniku PRO SANITAS, OIB 45643388892, Praputnjak 1, 51225 Praputnjak</item>
    </izvorni_sadrzaj>
    <derivirana_varijabla naziv="DomainObject.Predmet.ProtuStrankaListFormatedWithAdressOIB_1">
      <item>Udruga za promicanje zdravlja, prevenciju ovisnosti i pomoć ovisniku PRO SANITAS, OIB 45643388892, Praputnjak 1, 51225 Praputnjak</item>
    </derivirana_varijabla>
  </DomainObject.Predmet.ProtuStrankaListFormatedWithAdressOIB>
  <DomainObject.Predmet.ProtuStrankaListNazivFormated>
    <izvorni_sadrzaj>
      <item>Udruga za promicanje zdravlja, prevenciju ovisnosti i pomoć ovisniku PRO SANITAS</item>
    </izvorni_sadrzaj>
    <derivirana_varijabla naziv="DomainObject.Predmet.ProtuStrankaListNazivFormated_1">
      <item>Udruga za promicanje zdravlja, prevenciju ovisnosti i pomoć ovisniku PRO SANITAS</item>
    </derivirana_varijabla>
  </DomainObject.Predmet.ProtuStrankaListNazivFormated>
  <DomainObject.Predmet.ProtuStrankaListNazivFormatedOIB>
    <izvorni_sadrzaj>
      <item>Udruga za promicanje zdravlja, prevenciju ovisnosti i pomoć ovisniku PRO SANITAS, OIB 45643388892</item>
    </izvorni_sadrzaj>
    <derivirana_varijabla naziv="DomainObject.Predmet.ProtuStrankaListNazivFormatedOIB_1">
      <item>Udruga za promicanje zdravlja, prevenciju ovisnosti i pomoć ovisniku PRO SANITAS, OIB 45643388892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zdravlja, prevenciju ovisnosti i pomoć ovisniku PRO SANITAS</izvorni_sadrzaj>
    <derivirana_varijabla naziv="DomainObject.Predmet.ProtustrankaIDrugi_1">Udruga za promicanje zdravlja, prevenciju ovisnosti i pomoć ovisniku PRO SANITAS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zdravlja, prevenciju ovisnosti i pomoć ovisniku PRO SANITAS, OIB 45643388892, Praputnjak 1, 51225 Praputnjak</izvorni_sadrzaj>
    <derivirana_varijabla naziv="DomainObject.Predmet.ProtustrankaIDrugiAdressOIB_1">Udruga za promicanje zdravlja, prevenciju ovisnosti i pomoć ovisniku PRO SANITAS, OIB 45643388892, Praputnjak 1, 51225 Praputnjak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zdravlja, prevenciju ovisnosti i pomoć ovisniku PRO SANITAS</item>
    </izvorni_sadrzaj>
    <derivirana_varijabla naziv="DomainObject.Predmet.SudioniciListNaziv_1">
      <item>FINA  Rijeka</item>
      <item>Udruga za promicanje zdravlja, prevenciju ovisnosti i pomoć ovisniku PRO SANITAS</item>
    </derivirana_varijabla>
  </DomainObject.Predmet.SudioniciListNaziv>
  <DomainObject.Predmet.SudioniciListAdressOIB>
    <izvorni_sadrzaj>
      <item>FINA  Rijeka, OIB 85821130368, Frana Kurelca 8,51000 Rijeka</item>
      <item>Udruga za promicanje zdravlja, prevenciju ovisnosti i pomoć ovisniku PRO SANITAS, OIB 45643388892, Praputnjak 1,51225 Praputnjak</item>
    </izvorni_sadrzaj>
    <derivirana_varijabla naziv="DomainObject.Predmet.SudioniciListAdressOIB_1">
      <item>FINA  Rijeka, OIB 85821130368, Frana Kurelca 8,51000 Rijeka</item>
      <item>Udruga za promicanje zdravlja, prevenciju ovisnosti i pomoć ovisniku PRO SANITAS, OIB 45643388892, Praputnjak 1,51225 Praputnjak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45643388892</item>
    </izvorni_sadrzaj>
    <derivirana_varijabla naziv="DomainObject.Predmet.SudioniciListNazivOIB_1">
      <item>, OIB 85821130368</item>
      <item>, OIB 45643388892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2764</properties:Characters>
  <properties:Lines>96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2018-05-14T08:42:00Z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2018-05-14T09:00:00Z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(139 18 otvaranje i zaključenje stečaja-NOVO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