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5bbe" w14:paraId="ecd5bb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6A0E">
        <w:rPr>
          <w:rFonts w:hAnsi="Times New Roman" w:ascii="Times New Roman"/>
          <w:b/>
          <w:sz w:val="24"/>
          <w:szCs w:val="24"/>
        </w:rPr>
        <w:t>4721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F6A0E">
        <w:rPr>
          <w:rFonts w:hAnsi="Times New Roman" w:ascii="Times New Roman"/>
        </w:rPr>
        <w:t>4721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1F6A0E" w:rsidRPr="001F6A0E">
        <w:rPr>
          <w:rFonts w:hAnsi="Times New Roman" w:ascii="Times New Roman"/>
        </w:rPr>
        <w:t>FAK-</w:t>
      </w:r>
      <w:proofErr w:type="spellStart"/>
      <w:r w:rsidR="001F6A0E" w:rsidRPr="001F6A0E">
        <w:rPr>
          <w:rFonts w:hAnsi="Times New Roman" w:ascii="Times New Roman"/>
        </w:rPr>
        <w:t>S.H</w:t>
      </w:r>
      <w:proofErr w:type="spellEnd"/>
      <w:r w:rsidR="001F6A0E" w:rsidRPr="001F6A0E">
        <w:rPr>
          <w:rFonts w:hAnsi="Times New Roman" w:ascii="Times New Roman"/>
        </w:rPr>
        <w:t>. poduzeće za projektiranje, izradu i montažu telefonskih mreža, trgovinu i usluge d.o.o.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F6A0E" w:rsidRPr="001F6A0E">
        <w:rPr>
          <w:rFonts w:hAnsi="Times New Roman" w:ascii="Times New Roman"/>
        </w:rPr>
        <w:t>56013034471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E64F9"/>
    <w:rsid w:val="002F1DCB"/>
    <w:rsid w:val="003013A7"/>
    <w:rsid w:val="003A4EEE"/>
    <w:rsid w:val="004B5AA8"/>
    <w:rsid w:val="00517E91"/>
    <w:rsid w:val="0054720E"/>
    <w:rsid w:val="005A4E46"/>
    <w:rsid w:val="00672486"/>
    <w:rsid w:val="00716ACC"/>
    <w:rsid w:val="00777B1E"/>
    <w:rsid w:val="007F3918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4F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4F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4F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4F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F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F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4721</izvorni_sadrzaj>
    <derivirana_varijabla naziv="DomainObject.Predmet.Broj_1">4721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St-4721/2015</izvorni_sadrzaj>
    <derivirana_varijabla naziv="DomainObject.Predmet.OznakaBroj_1">St-4721/2015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sudkom registru se ne nalazi poslovni subjekt
prema OIB-u niti po nazivu
spis u ormaru - delegacija</izvorni_sadrzaj>
    <derivirana_varijabla naziv="DomainObject.Predmet.PrimjedbaSuca_1">u sudkom registru se ne nalazi poslovni subjekt
prema OIB-u niti po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FAK-S.H. poduzeće za projektiranje, izradu i montažu telefonskih mreža, trgovinu i usluge d.o.o.</izvorni_sadrzaj>
    <derivirana_varijabla naziv="DomainObject.Predmet.ProtustrankaFormated_1">  FAK-S.H. poduzeće za projektiranje, izradu i montažu telefonskih mreža, trgovinu i usluge d.o.o.</derivirana_varijabla>
  </DomainObject.Predmet.ProtustrankaFormated>
  <DomainObject.Predmet.ProtustrankaFormatedOIB>
    <izvorni_sadrzaj>  FAK-S.H. poduzeće za projektiranje, izradu i montažu telefonskih mreža, trgovinu i usluge d.o.o., OIB 56013034471</izvorni_sadrzaj>
    <derivirana_varijabla naziv="DomainObject.Predmet.ProtustrankaFormatedOIB_1">  FAK-S.H. poduzeće za projektiranje, izradu i montažu telefonskih mreža, trgovinu i usluge d.o.o., OIB 56013034471</derivirana_varijabla>
  </DomainObject.Predmet.ProtustrankaFormatedOIB>
  <DomainObject.Predmet.ProtustrankaFormatedWithAdress>
    <izvorni_sadrzaj> FAK-S.H. poduzeće za projektiranje, izradu i montažu telefonskih mreža, trgovinu i usluge d.o.o., K. S. Đalskoga 15, 10000 Zagreb</izvorni_sadrzaj>
    <derivirana_varijabla naziv="DomainObject.Predmet.ProtustrankaFormatedWithAdress_1"> FAK-S.H. poduzeće za projektiranje, izradu i montažu telefonskih mreža, trgovinu i usluge d.o.o., K. S. Đalskoga 15, 10000 Zagreb</derivirana_varijabla>
  </DomainObject.Predmet.ProtustrankaFormatedWithAdress>
  <DomainObject.Predmet.ProtustrankaFormatedWithAdressOIB>
    <izvorni_sadrzaj> FAK-S.H. poduzeće za projektiranje, izradu i montažu telefonskih mreža, trgovinu i usluge d.o.o., OIB 56013034471, K. S. Đalskoga 15, 10000 Zagreb</izvorni_sadrzaj>
    <derivirana_varijabla naziv="DomainObject.Predmet.ProtustrankaFormatedWithAdressOIB_1"> FAK-S.H. poduzeće za projektiranje, izradu i montažu telefonskih mreža, trgovinu i usluge d.o.o., OIB 56013034471, K. S. Đalskoga 15, 10000 Zagreb</derivirana_varijabla>
  </DomainObject.Predmet.ProtustrankaFormatedWithAdressOIB>
  <DomainObject.Predmet.ProtustrankaWithAdress>
    <izvorni_sadrzaj>FAK-S.H. poduzeće za projektiranje, izradu i montažu telefonskih mreža, trgovinu i usluge d.o.o. K. S. Đalskoga 15, 10000 Zagreb</izvorni_sadrzaj>
    <derivirana_varijabla naziv="DomainObject.Predmet.ProtustrankaWithAdress_1">FAK-S.H. poduzeće za projektiranje, izradu i montažu telefonskih mreža, trgovinu i usluge d.o.o. K. S. Đalskoga 15, 10000 Zagreb</derivirana_varijabla>
  </DomainObject.Predmet.ProtustrankaWithAdress>
  <DomainObject.Predmet.ProtustrankaWithAdressOIB>
    <izvorni_sadrzaj>FAK-S.H. poduzeće za projektiranje, izradu i montažu telefonskih mreža, trgovinu i usluge d.o.o., OIB 56013034471, K. S. Đalskoga 15, 10000 Zagreb</izvorni_sadrzaj>
    <derivirana_varijabla naziv="DomainObject.Predmet.ProtustrankaWithAdressOIB_1">FAK-S.H. poduzeće za projektiranje, izradu i montažu telefonskih mreža, trgovinu i usluge d.o.o., OIB 56013034471, K. S. Đalskoga 15, 10000 Zagreb</derivirana_varijabla>
  </DomainObject.Predmet.ProtustrankaWithAdressOIB>
  <DomainObject.Predmet.ProtustrankaNazivFormated>
    <izvorni_sadrzaj>FAK-S.H. poduzeće za projektiranje, izradu i montažu telefonskih mreža, trgovinu i usluge d.o.o.</izvorni_sadrzaj>
    <derivirana_varijabla naziv="DomainObject.Predmet.ProtustrankaNazivFormated_1">FAK-S.H. poduzeće za projektiranje, izradu i montažu telefonskih mreža, trgovinu i usluge d.o.o.</derivirana_varijabla>
  </DomainObject.Predmet.ProtustrankaNazivFormated>
  <DomainObject.Predmet.ProtustrankaNazivFormatedOIB>
    <izvorni_sadrzaj>FAK-S.H. poduzeće za projektiranje, izradu i montažu telefonskih mreža, trgovinu i usluge d.o.o., OIB 56013034471</izvorni_sadrzaj>
    <derivirana_varijabla naziv="DomainObject.Predmet.ProtustrankaNazivFormatedOIB_1">FAK-S.H. poduzeće za projektiranje, izradu i montažu telefonskih mreža, trgovinu i usluge d.o.o., OIB 56013034471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FAK-S.H. poduzeće za projektiranje, izradu i montažu telefonskih mreža, trgovinu i usluge d.o.o.</item>
    </izvorni_sadrzaj>
    <derivirana_varijabla naziv="DomainObject.Predmet.ProtuStrankaListFormated_1">
      <item>FAK-S.H. poduzeće za projektiranje, izradu i montažu telefonskih mreža, trgovinu i usluge d.o.o.</item>
    </derivirana_varijabla>
  </DomainObject.Predmet.ProtuStrankaListFormated>
  <DomainObject.Predmet.ProtuStrankaListFormatedOIB>
    <izvorni_sadrzaj>
      <item>FAK-S.H. poduzeće za projektiranje, izradu i montažu telefonskih mreža, trgovinu i usluge d.o.o., OIB 56013034471</item>
    </izvorni_sadrzaj>
    <derivirana_varijabla naziv="DomainObject.Predmet.ProtuStrankaListFormatedOIB_1">
      <item>FAK-S.H. poduzeće za projektiranje, izradu i montažu telefonskih mreža, trgovinu i usluge d.o.o., OIB 56013034471</item>
    </derivirana_varijabla>
  </DomainObject.Predmet.ProtuStrankaListFormatedOIB>
  <DomainObject.Predmet.ProtuStrankaListFormatedWithAdress>
    <izvorni_sadrzaj>
      <item>FAK-S.H. poduzeće za projektiranje, izradu i montažu telefonskih mreža, trgovinu i usluge d.o.o., K. S. Đalskoga 15, 10000 Zagreb</item>
    </izvorni_sadrzaj>
    <derivirana_varijabla naziv="DomainObject.Predmet.ProtuStrankaListFormatedWithAdress_1">
      <item>FAK-S.H. poduzeće za projektiranje, izradu i montažu telefonskih mreža, trgovinu i usluge d.o.o., K. S. Đalskoga 15, 10000 Zagreb</item>
    </derivirana_varijabla>
  </DomainObject.Predmet.ProtuStrankaListFormatedWithAdress>
  <DomainObject.Predmet.ProtuStrankaListFormatedWithAdressOIB>
    <izvorni_sadrzaj>
      <item>FAK-S.H. poduzeće za projektiranje, izradu i montažu telefonskih mreža, trgovinu i usluge d.o.o., OIB 56013034471, K. S. Đalskoga 15, 10000 Zagreb</item>
    </izvorni_sadrzaj>
    <derivirana_varijabla naziv="DomainObject.Predmet.ProtuStrankaListFormatedWithAdressOIB_1">
      <item>FAK-S.H. poduzeće za projektiranje, izradu i montažu telefonskih mreža, trgovinu i usluge d.o.o., OIB 56013034471, K. S. Đalskoga 15, 10000 Zagreb</item>
    </derivirana_varijabla>
  </DomainObject.Predmet.ProtuStrankaListFormatedWithAdressOIB>
  <DomainObject.Predmet.ProtuStrankaListNazivFormated>
    <izvorni_sadrzaj>
      <item>FAK-S.H. poduzeće za projektiranje, izradu i montažu telefonskih mreža, trgovinu i usluge d.o.o.</item>
    </izvorni_sadrzaj>
    <derivirana_varijabla naziv="DomainObject.Predmet.ProtuStrankaListNazivFormated_1">
      <item>FAK-S.H. poduzeće za projektiranje, izradu i montažu telefonskih mreža, trgovinu i usluge d.o.o.</item>
    </derivirana_varijabla>
  </DomainObject.Predmet.ProtuStrankaListNazivFormated>
  <DomainObject.Predmet.ProtuStrankaListNazivFormatedOIB>
    <izvorni_sadrzaj>
      <item>FAK-S.H. poduzeće za projektiranje, izradu i montažu telefonskih mreža, trgovinu i usluge d.o.o., OIB 56013034471</item>
    </izvorni_sadrzaj>
    <derivirana_varijabla naziv="DomainObject.Predmet.ProtuStrankaListNazivFormatedOIB_1">
      <item>FAK-S.H. poduzeće za projektiranje, izradu i montažu telefonskih mreža, trgovinu i usluge d.o.o., OIB 56013034471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FAK-S.H. poduzeće za projektiranje, izradu i montažu telefonskih mreža, trgovinu i usluge d.o.o.</izvorni_sadrzaj>
    <derivirana_varijabla naziv="DomainObject.Predmet.ProtustrankaIDrugi_1">FAK-S.H. poduzeće za projektiranje, izradu i montažu telefonskih mreža, trgovinu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FAK-S.H. poduzeće za projektiranje, izradu i montažu telefonskih mreža, trgovinu i usluge d.o.o., OIB 56013034471, K. S. Đalskoga 15, 10000 Zagreb</izvorni_sadrzaj>
    <derivirana_varijabla naziv="DomainObject.Predmet.ProtustrankaIDrugiAdressOIB_1">FAK-S.H. poduzeće za projektiranje, izradu i montažu telefonskih mreža, trgovinu i usluge d.o.o., OIB 56013034471, K. S. Đalskoga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FAK-S.H. poduzeće za projektiranje, izradu i montažu telefonskih mreža, trgovinu i usluge d.o.o.</item>
    </izvorni_sadrzaj>
    <derivirana_varijabla naziv="DomainObject.Predmet.SudioniciListNaziv_1">
      <item>FINA Regionalni centar Zagreb</item>
      <item>FAK-S.H. poduzeće za projektiranje, izradu i montažu telefonskih mreža, trgovinu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FAK-S.H. poduzeće za projektiranje, izradu i montažu telefonskih mreža, trgovinu i usluge d.o.o., OIB 56013034471, K. S. Đalskoga 15,10000 Zagreb</item>
    </izvorni_sadrzaj>
    <derivirana_varijabla naziv="DomainObject.Predmet.SudioniciListAdressOIB_1">
      <item>FINA Regionalni centar Zagreb, OIB 85821130368, Trg svibanjskih žrtava 1995. 1,10000 Zagreb</item>
      <item>FAK-S.H. poduzeće za projektiranje, izradu i montažu telefonskih mreža, trgovinu i usluge d.o.o., OIB 56013034471, K. S. Đalskoga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56013034471</item>
    </izvorni_sadrzaj>
    <derivirana_varijabla naziv="DomainObject.Predmet.SudioniciListNazivOIB_1">
      <item>, OIB 85821130368</item>
      <item>, OIB 56013034471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828</properties:Characters>
  <properties:Lines>50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2016-04-16T06:38:00Z</cp:lastPrinted>
  <dcterms:modified xmlns:xsi="http://www.w3.org/2001/XMLSchema-instance" xsi:type="dcterms:W3CDTF">2016-04-16T06:40:00Z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