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d4b6" w14:paraId="802d4b6" w:rsidRDefault="00587929" w:rsidP="00587929" w:rsidR="00587929" w:rsidRPr="00587929">
      <w:pPr>
        <w:jc w:val="both"/>
        <w15:collapsed w:val="false"/>
        <w:rPr>
          <w:rFonts w:eastAsiaTheme="minorHAnsi"/>
          <w:szCs w:val="22"/>
          <w:lang w:eastAsia="en-US"/>
        </w:rPr>
      </w:pPr>
      <w:bookmarkStart w:name="_GoBack" w:id="0"/>
      <w:bookmarkEnd w:id="0"/>
      <w:r w:rsidRPr="00587929">
        <w:rPr>
          <w:rFonts w:eastAsiaTheme="minorHAnsi"/>
          <w:szCs w:val="22"/>
          <w:lang w:eastAsia="en-US"/>
        </w:rPr>
        <w:t xml:space="preserve">                 </w:t>
      </w:r>
      <w:r w:rsidRPr="00587929">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87929" w:rsidP="00587929" w:rsidR="00587929" w:rsidRPr="00587929">
      <w:pPr>
        <w:jc w:val="both"/>
        <w:rPr>
          <w:rFonts w:eastAsiaTheme="minorHAnsi"/>
          <w:szCs w:val="22"/>
          <w:lang w:eastAsia="en-US"/>
        </w:rPr>
      </w:pPr>
      <w:r w:rsidRPr="00587929">
        <w:rPr>
          <w:rFonts w:eastAsia="MS Mincho"/>
          <w:lang w:eastAsia="en-US"/>
        </w:rPr>
        <w:t xml:space="preserve">   REPUBLIKA HRVATSKA</w:t>
      </w:r>
    </w:p>
    <w:p w:rsidRDefault="00587929" w:rsidP="00587929" w:rsidR="00587929" w:rsidRPr="00587929">
      <w:pPr>
        <w:jc w:val="both"/>
        <w:rPr>
          <w:rFonts w:eastAsiaTheme="minorHAnsi"/>
          <w:szCs w:val="22"/>
          <w:lang w:eastAsia="en-US"/>
        </w:rPr>
      </w:pPr>
      <w:r w:rsidRPr="00587929">
        <w:rPr>
          <w:rFonts w:eastAsia="MS Mincho"/>
          <w:lang w:eastAsia="en-US"/>
        </w:rPr>
        <w:t>TRGOVAČKI SUD U RIJECI</w:t>
      </w:r>
    </w:p>
    <w:p w:rsidRDefault="00587929" w:rsidP="00587929" w:rsidR="0005272A">
      <w:pPr>
        <w:jc w:val="both"/>
        <w:rPr>
          <w:rFonts w:eastAsia="MS Mincho"/>
          <w:lang w:eastAsia="en-US"/>
        </w:rPr>
      </w:pPr>
      <w:r w:rsidRPr="00587929">
        <w:rPr>
          <w:rFonts w:eastAsia="MS Mincho"/>
          <w:lang w:eastAsia="en-US"/>
        </w:rPr>
        <w:t xml:space="preserve">       Rijeka, Zadarska 1 i 3</w:t>
      </w:r>
    </w:p>
    <w:p w:rsidRDefault="00587929" w:rsidP="00587929" w:rsidR="00587929">
      <w:pPr>
        <w:jc w:val="both"/>
        <w:rPr>
          <w:rFonts w:eastAsia="MS Mincho"/>
          <w:lang w:eastAsia="en-US"/>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w:t>
      </w:r>
      <w:proofErr w:type="spellStart"/>
      <w:r>
        <w:t>Jelenović</w:t>
      </w:r>
      <w:proofErr w:type="spellEnd"/>
      <w:r>
        <w:t xml:space="preserve">, odlučujući o prijedlogu Financijske agencije, Zagreb, Ulica grada Vukovara 70, Regionalni centar Rijeka, Podružnica Rijeka, Rijeka, F. Kurelca 8, OIB: 85821130368 za otvaranje stečajnog postupka nad trgovačkim društvom </w:t>
      </w:r>
      <w:r w:rsidR="006F6763" w:rsidRPr="006F6763">
        <w:rPr>
          <w:bCs/>
        </w:rPr>
        <w:t>KRSTAČIĆ</w:t>
      </w:r>
      <w:r w:rsidR="006F6763" w:rsidRPr="006F6763">
        <w:t xml:space="preserve"> društvo s ograničenom odgovornošću za ugostiteljstvo i usluge Rijeka, Marka Marulića 4</w:t>
      </w:r>
      <w:r w:rsidRPr="006F6763">
        <w:t xml:space="preserve">, OIB: </w:t>
      </w:r>
      <w:r w:rsidR="006F6763" w:rsidRPr="006F6763">
        <w:t>05738872497</w:t>
      </w:r>
      <w:r w:rsidRPr="006F6763">
        <w:t xml:space="preserve">, MBS: </w:t>
      </w:r>
      <w:r w:rsidR="006F6763" w:rsidRPr="006F6763">
        <w:t>040281136</w:t>
      </w:r>
      <w:r>
        <w:t xml:space="preserve">, dana </w:t>
      </w:r>
      <w:r w:rsidR="00C87857">
        <w:t>1</w:t>
      </w:r>
      <w:r w:rsidR="00830EFE">
        <w:t>2</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F6763" w:rsidRPr="006F6763">
        <w:rPr>
          <w:bCs/>
        </w:rPr>
        <w:t>KRSTAČIĆ</w:t>
      </w:r>
      <w:r w:rsidR="006F6763" w:rsidRPr="006F6763">
        <w:t xml:space="preserve"> društvo s ograničenom odgovornošću za ugostiteljstvo i usluge Rijeka, Marka Marulića 4, OIB: 05738872497, MBS: 040281136</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F6763">
        <w:t xml:space="preserve">Naređuje se osobi ovlaštenoj za zastupanje dužnika </w:t>
      </w:r>
      <w:r w:rsidR="006F6763" w:rsidRPr="006F6763">
        <w:t xml:space="preserve">Neven </w:t>
      </w:r>
      <w:proofErr w:type="spellStart"/>
      <w:r w:rsidR="006F6763" w:rsidRPr="006F6763">
        <w:t>Krstačić</w:t>
      </w:r>
      <w:proofErr w:type="spellEnd"/>
      <w:r w:rsidR="006F6763" w:rsidRPr="006F6763">
        <w:t xml:space="preserve">, OIB: 29942701898, Rijeka, Ivana </w:t>
      </w:r>
      <w:proofErr w:type="spellStart"/>
      <w:r w:rsidR="006F6763" w:rsidRPr="006F6763">
        <w:t>Ćikovića</w:t>
      </w:r>
      <w:proofErr w:type="spellEnd"/>
      <w:r w:rsidR="006F6763" w:rsidRPr="006F6763">
        <w:t xml:space="preserve"> </w:t>
      </w:r>
      <w:proofErr w:type="spellStart"/>
      <w:r w:rsidR="006F6763" w:rsidRPr="006F6763">
        <w:t>Belog</w:t>
      </w:r>
      <w:proofErr w:type="spellEnd"/>
      <w:r w:rsidR="006F6763" w:rsidRPr="006F6763">
        <w:t xml:space="preserve"> 8/B da u</w:t>
      </w:r>
      <w:r w:rsidRPr="006F6763">
        <w:t xml:space="preserve"> roku od osam dana preda sudu pisano izviješće o financijsko – gospodarskom stanju dužnika u kojem će biti naznačeni podaci o </w:t>
      </w:r>
      <w:r w:rsidRPr="006971E2">
        <w:t xml:space="preserve">imovini </w:t>
      </w:r>
      <w:r>
        <w:t xml:space="preserve">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F6763" w:rsidP="0005272A" w:rsidR="0005272A">
      <w:pPr>
        <w:jc w:val="center"/>
        <w:rPr>
          <w:bCs/>
        </w:rPr>
      </w:pPr>
      <w:r>
        <w:rPr>
          <w:bCs/>
        </w:rPr>
        <w:lastRenderedPageBreak/>
        <w:t>5</w:t>
      </w:r>
      <w:r w:rsidR="006F50B2">
        <w:rPr>
          <w:bCs/>
        </w:rPr>
        <w:t>. travnja</w:t>
      </w:r>
      <w:r w:rsidR="0005272A">
        <w:rPr>
          <w:bCs/>
        </w:rPr>
        <w:t xml:space="preserve"> 2017. godine u </w:t>
      </w:r>
      <w:r w:rsidR="004362DF">
        <w:rPr>
          <w:bCs/>
        </w:rPr>
        <w:t>10</w:t>
      </w:r>
      <w:r w:rsidR="0005272A">
        <w:rPr>
          <w:bCs/>
        </w:rPr>
        <w:t>:</w:t>
      </w:r>
      <w:r w:rsidR="004362DF">
        <w:rPr>
          <w:bCs/>
        </w:rPr>
        <w:t>45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6F50B2" w:rsidRPr="006F50B2">
        <w:rPr>
          <w:bCs/>
        </w:rPr>
        <w:t>HORTA STYLE</w:t>
      </w:r>
      <w:r w:rsidR="006F50B2" w:rsidRPr="006F50B2">
        <w:t xml:space="preserve"> jednostavno društvo s ograničenom odgovornošću za njegu i održavanje tijela Rijeka, Sveti Križ 2/D, OIB: 50318228377, MBS: 040353851</w:t>
      </w:r>
      <w:r w:rsidR="006F50B2">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6F6763">
        <w:t>1</w:t>
      </w:r>
      <w:r w:rsidR="006F50B2">
        <w:t>9</w:t>
      </w:r>
      <w:r w:rsidR="00633F7B">
        <w:t>. srpnja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6F6763">
        <w:t>21.913,12</w:t>
      </w:r>
      <w:r w:rsidR="00627E0F">
        <w:t xml:space="preserve"> </w:t>
      </w:r>
      <w:r>
        <w:t xml:space="preserve">kn u koji iznos je uračunata i kamata i naknada Financijske agencije za provedbe ovrhe, te da dužnik ima </w:t>
      </w:r>
      <w:r w:rsidR="006F6763">
        <w:t xml:space="preserve">tri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4362DF">
        <w:t>2</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w:t>
      </w:r>
      <w:proofErr w:type="spellStart"/>
      <w:r>
        <w:t>Jelenović</w:t>
      </w:r>
      <w:proofErr w:type="spellEnd"/>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6F6763">
        <w:t>Podravska banka</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 xml:space="preserve">dužnikovom </w:t>
      </w:r>
      <w:proofErr w:type="spellStart"/>
      <w:r>
        <w:t>zz</w:t>
      </w:r>
      <w:proofErr w:type="spellEnd"/>
      <w:r>
        <w:t xml:space="preserve"> i na kućnu adresu</w:t>
      </w:r>
    </w:p>
    <w:p w:rsidRDefault="0005272A" w:rsidP="0005272A" w:rsidR="0005272A">
      <w:pPr>
        <w:ind w:left="360"/>
        <w:jc w:val="both"/>
      </w:pPr>
    </w:p>
    <w:p w:rsidRDefault="0005272A" w:rsidP="0005272A" w:rsidR="0005272A">
      <w:pPr>
        <w:jc w:val="both"/>
      </w:pPr>
      <w:r>
        <w:t xml:space="preserve">Rijeka, </w:t>
      </w:r>
      <w:r w:rsidR="0034156B">
        <w:t>1</w:t>
      </w:r>
      <w:r w:rsidR="004362DF">
        <w:t>2</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 xml:space="preserve">Vera </w:t>
      </w:r>
      <w:proofErr w:type="spellStart"/>
      <w:r>
        <w:t>Jelenović</w:t>
      </w:r>
      <w:proofErr w:type="spellEnd"/>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4563" w:rsidP="0005272A" w:rsidR="00FC4563">
      <w:r>
        <w:separator/>
      </w:r>
    </w:p>
  </w:endnote>
  <w:endnote w:id="0" w:type="continuationSeparator">
    <w:p w:rsidRDefault="00FC4563" w:rsidP="0005272A" w:rsidR="00FC45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4563" w:rsidP="0005272A" w:rsidR="00FC4563">
      <w:r>
        <w:separator/>
      </w:r>
    </w:p>
  </w:footnote>
  <w:footnote w:id="0" w:type="continuationSeparator">
    <w:p w:rsidRDefault="00FC4563" w:rsidP="0005272A" w:rsidR="00FC45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St-1</w:t>
    </w:r>
    <w:r w:rsidR="00633F7B">
      <w:t>30</w:t>
    </w:r>
    <w:r w:rsidR="006F6763">
      <w:t>6</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4156B"/>
    <w:rsid w:val="003541B1"/>
    <w:rsid w:val="003E547B"/>
    <w:rsid w:val="004362DF"/>
    <w:rsid w:val="00474B05"/>
    <w:rsid w:val="004F6C16"/>
    <w:rsid w:val="00507748"/>
    <w:rsid w:val="00520689"/>
    <w:rsid w:val="00541FC9"/>
    <w:rsid w:val="00587929"/>
    <w:rsid w:val="00627E0F"/>
    <w:rsid w:val="00633F7B"/>
    <w:rsid w:val="006971E2"/>
    <w:rsid w:val="006F50B2"/>
    <w:rsid w:val="006F6763"/>
    <w:rsid w:val="0076139A"/>
    <w:rsid w:val="007B6D04"/>
    <w:rsid w:val="00830EFE"/>
    <w:rsid w:val="00836506"/>
    <w:rsid w:val="008E752A"/>
    <w:rsid w:val="00920B99"/>
    <w:rsid w:val="00942A0F"/>
    <w:rsid w:val="00943452"/>
    <w:rsid w:val="00AA43BC"/>
    <w:rsid w:val="00AF0A5D"/>
    <w:rsid w:val="00B12526"/>
    <w:rsid w:val="00B93FF3"/>
    <w:rsid w:val="00BA3EB5"/>
    <w:rsid w:val="00C17835"/>
    <w:rsid w:val="00C81897"/>
    <w:rsid w:val="00C87857"/>
    <w:rsid w:val="00CA2B80"/>
    <w:rsid w:val="00CC147A"/>
    <w:rsid w:val="00D67E91"/>
    <w:rsid w:val="00E518D1"/>
    <w:rsid w:val="00EB20F1"/>
    <w:rsid w:val="00ED0D53"/>
    <w:rsid w:val="00ED58B5"/>
    <w:rsid w:val="00FB57AD"/>
    <w:rsid w:val="00FC4563"/>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12526"/>
    <w:rPr>
      <w:color w:val="808080"/>
      <w:bdr w:space="0" w:sz="0" w:color="auto" w:val="none"/>
      <w:shd w:fill="auto" w:color="auto" w:val="clear"/>
    </w:rPr>
  </w:style>
  <w:style w:customStyle="true" w:styleId="eSPISCCParagraphDefaultFont" w:type="character">
    <w:name w:val="eSPIS_CC_Paragraph Default Font"/>
    <w:basedOn w:val="Zadanifontodlomka"/>
    <w:rsid w:val="00B12526"/>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B12526"/>
    <w:rPr>
      <w:rFonts w:eastAsiaTheme="minorHAnsi"/>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B12526"/>
    <w:rPr>
      <w:rFonts w:eastAsiaTheme="minorHAnsi" w:cs="Times New Roman"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B12526"/>
    <w:rPr>
      <w:rFonts w:eastAsiaTheme="minorHAnsi" w:cs="Times New Roman"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12526"/>
    <w:rPr>
      <w:color w:val="808080"/>
      <w:bdr w:color="auto" w:space="0" w:sz="0" w:val="none"/>
      <w:shd w:color="auto" w:fill="auto" w:val="clear"/>
    </w:rPr>
  </w:style>
  <w:style w:customStyle="1" w:styleId="eSPISCCParagraphDefaultFont" w:type="character">
    <w:name w:val="eSPIS_CC_Paragraph Default Font"/>
    <w:basedOn w:val="Zadanifontodlomka"/>
    <w:rsid w:val="00B12526"/>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B12526"/>
    <w:rPr>
      <w:rFonts w:eastAsiaTheme="minorHAnsi"/>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B12526"/>
    <w:rPr>
      <w:rFonts w:ascii="Times New Roman" w:cs="Times New Roman"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B12526"/>
    <w:rPr>
      <w:rFonts w:ascii="Times New Roman" w:cs="Times New Roman"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St-1306/2016</izvorni_sadrzaj>
    <derivirana_varijabla naziv="DomainObject.Predmet.OznakaBroj_1">St-1306/2016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KRSTAČIĆ d.o.o.</izvorni_sadrzaj>
    <derivirana_varijabla naziv="DomainObject.Predmet.ProtustrankaFormated_1">  KRSTAČIĆ d.o.o.</derivirana_varijabla>
  </DomainObject.Predmet.ProtustrankaFormated>
  <DomainObject.Predmet.ProtustrankaFormatedOIB>
    <izvorni_sadrzaj>  KRSTAČIĆ d.o.o., OIB 05738872497</izvorni_sadrzaj>
    <derivirana_varijabla naziv="DomainObject.Predmet.ProtustrankaFormatedOIB_1">  KRSTAČIĆ d.o.o., OIB 05738872497</derivirana_varijabla>
  </DomainObject.Predmet.ProtustrankaFormatedOIB>
  <DomainObject.Predmet.ProtustrankaFormatedWithAdress>
    <izvorni_sadrzaj> KRSTAČIĆ d.o.o., Marka Marulića 4, 51000 Rijeka</izvorni_sadrzaj>
    <derivirana_varijabla naziv="DomainObject.Predmet.ProtustrankaFormatedWithAdress_1"> KRSTAČIĆ d.o.o., Marka Marulića 4, 51000 Rijeka</derivirana_varijabla>
  </DomainObject.Predmet.ProtustrankaFormatedWithAdress>
  <DomainObject.Predmet.ProtustrankaFormatedWithAdressOIB>
    <izvorni_sadrzaj> KRSTAČIĆ d.o.o., OIB 05738872497, Marka Marulića 4, 51000 Rijeka</izvorni_sadrzaj>
    <derivirana_varijabla naziv="DomainObject.Predmet.ProtustrankaFormatedWithAdressOIB_1"> KRSTAČIĆ d.o.o., OIB 05738872497, Marka Marulića 4, 51000 Rijeka</derivirana_varijabla>
  </DomainObject.Predmet.ProtustrankaFormatedWithAdressOIB>
  <DomainObject.Predmet.ProtustrankaWithAdress>
    <izvorni_sadrzaj>KRSTAČIĆ d.o.o. Marka Marulića 4, 51000 Rijeka</izvorni_sadrzaj>
    <derivirana_varijabla naziv="DomainObject.Predmet.ProtustrankaWithAdress_1">KRSTAČIĆ d.o.o. Marka Marulića 4, 51000 Rijeka</derivirana_varijabla>
  </DomainObject.Predmet.ProtustrankaWithAdress>
  <DomainObject.Predmet.ProtustrankaWithAdressOIB>
    <izvorni_sadrzaj>KRSTAČIĆ d.o.o., OIB 05738872497, Marka Marulića 4, 51000 Rijeka</izvorni_sadrzaj>
    <derivirana_varijabla naziv="DomainObject.Predmet.ProtustrankaWithAdressOIB_1">KRSTAČIĆ d.o.o., OIB 05738872497, Marka Marulića 4, 51000 Rijeka</derivirana_varijabla>
  </DomainObject.Predmet.ProtustrankaWithAdressOIB>
  <DomainObject.Predmet.ProtustrankaNazivFormated>
    <izvorni_sadrzaj>KRSTAČIĆ d.o.o.</izvorni_sadrzaj>
    <derivirana_varijabla naziv="DomainObject.Predmet.ProtustrankaNazivFormated_1">KRSTAČIĆ d.o.o.</derivirana_varijabla>
  </DomainObject.Predmet.ProtustrankaNazivFormated>
  <DomainObject.Predmet.ProtustrankaNazivFormatedOIB>
    <izvorni_sadrzaj>KRSTAČIĆ d.o.o., OIB 05738872497</izvorni_sadrzaj>
    <derivirana_varijabla naziv="DomainObject.Predmet.ProtustrankaNazivFormatedOIB_1">KRSTAČIĆ d.o.o., OIB 05738872497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KRSTAČIĆ d.o.o.</item>
    </izvorni_sadrzaj>
    <derivirana_varijabla naziv="DomainObject.Predmet.ProtuStrankaListFormated_1">
      <item>KRSTAČIĆ d.o.o.</item>
    </derivirana_varijabla>
  </DomainObject.Predmet.ProtuStrankaListFormated>
  <DomainObject.Predmet.ProtuStrankaListFormatedOIB>
    <izvorni_sadrzaj>
      <item>KRSTAČIĆ d.o.o., OIB 05738872497</item>
    </izvorni_sadrzaj>
    <derivirana_varijabla naziv="DomainObject.Predmet.ProtuStrankaListFormatedOIB_1">
      <item>KRSTAČIĆ d.o.o., OIB 05738872497</item>
    </derivirana_varijabla>
  </DomainObject.Predmet.ProtuStrankaListFormatedOIB>
  <DomainObject.Predmet.ProtuStrankaListFormatedWithAdress>
    <izvorni_sadrzaj>
      <item>KRSTAČIĆ d.o.o., Marka Marulića 4, 51000 Rijeka</item>
    </izvorni_sadrzaj>
    <derivirana_varijabla naziv="DomainObject.Predmet.ProtuStrankaListFormatedWithAdress_1">
      <item>KRSTAČIĆ d.o.o., Marka Marulića 4, 51000 Rijeka</item>
    </derivirana_varijabla>
  </DomainObject.Predmet.ProtuStrankaListFormatedWithAdress>
  <DomainObject.Predmet.ProtuStrankaListFormatedWithAdressOIB>
    <izvorni_sadrzaj>
      <item>KRSTAČIĆ d.o.o., OIB 05738872497, Marka Marulića 4, 51000 Rijeka</item>
    </izvorni_sadrzaj>
    <derivirana_varijabla naziv="DomainObject.Predmet.ProtuStrankaListFormatedWithAdressOIB_1">
      <item>KRSTAČIĆ d.o.o., OIB 05738872497, Marka Marulića 4, 51000 Rijeka</item>
    </derivirana_varijabla>
  </DomainObject.Predmet.ProtuStrankaListFormatedWithAdressOIB>
  <DomainObject.Predmet.ProtuStrankaListNazivFormated>
    <izvorni_sadrzaj>
      <item>KRSTAČIĆ d.o.o.</item>
    </izvorni_sadrzaj>
    <derivirana_varijabla naziv="DomainObject.Predmet.ProtuStrankaListNazivFormated_1">
      <item>KRSTAČIĆ d.o.o.</item>
    </derivirana_varijabla>
  </DomainObject.Predmet.ProtuStrankaListNazivFormated>
  <DomainObject.Predmet.ProtuStrankaListNazivFormatedOIB>
    <izvorni_sadrzaj>
      <item>KRSTAČIĆ d.o.o., OIB 05738872497</item>
    </izvorni_sadrzaj>
    <derivirana_varijabla naziv="DomainObject.Predmet.ProtuStrankaListNazivFormatedOIB_1">
      <item>KRSTAČIĆ d.o.o., OIB 05738872497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KRSTAČIĆ d.o.o.</izvorni_sadrzaj>
    <derivirana_varijabla naziv="DomainObject.Predmet.ProtustrankaIDrugi_1">KRSTAČIĆ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KRSTAČIĆ d.o.o., OIB 05738872497, Marka Marulića 4, 51000 Rijeka</izvorni_sadrzaj>
    <derivirana_varijabla naziv="DomainObject.Predmet.ProtustrankaIDrugiAdressOIB_1">KRSTAČIĆ d.o.o., OIB 05738872497, Marka Marulića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KRSTAČIĆ d.o.o.</item>
    </izvorni_sadrzaj>
    <derivirana_varijabla naziv="DomainObject.Predmet.SudioniciListNaziv_1">
      <item>FINA  Rijeka</item>
      <item>KRSTAČIĆ d.o.o.</item>
    </derivirana_varijabla>
  </DomainObject.Predmet.SudioniciListNaziv>
  <DomainObject.Predmet.SudioniciListAdressOIB>
    <izvorni_sadrzaj>
      <item>FINA  Rijeka, OIB 85821130368, Frana Kurelca 8,51000 Rijeka</item>
      <item>KRSTAČIĆ d.o.o., OIB 05738872497, Marka Marulića 4,51000 Rijeka</item>
    </izvorni_sadrzaj>
    <derivirana_varijabla naziv="DomainObject.Predmet.SudioniciListAdressOIB_1">
      <item>FINA  Rijeka, OIB 85821130368, Frana Kurelca 8,51000 Rijeka</item>
      <item>KRSTAČIĆ d.o.o., OIB 05738872497, Marka Marulića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05738872497</item>
    </izvorni_sadrzaj>
    <derivirana_varijabla naziv="DomainObject.Predmet.SudioniciListNazivOIB_1">
      <item>, OIB 85821130368</item>
      <item>, OIB 05738872497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4213</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2017-01-12T12:38:00Z</dcterms:created>
  <dc:creator>Vera Jelenović</dc:creator>
  <cp:lastModifiedBy>Nika Ostojić</cp:lastModifiedBy>
  <dcterms:modified xmlns:xsi="http://www.w3.org/2001/XMLSchema-instance" xsi:type="dcterms:W3CDTF">2017-01-12T13:12:00Z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