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03c4ade" w14:paraId="03c4ade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0C052D">
        <w:rPr>
          <w:sz w:val="24"/>
          <w:szCs w:val="24"/>
        </w:rPr>
        <w:t>6034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0C052D">
        <w:rPr>
          <w:sz w:val="24"/>
          <w:szCs w:val="24"/>
        </w:rPr>
        <w:t>BELMAT INSTALACIJE d.o.o., Pustodol 20, 49240 Donja Stubica,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0C052D">
        <w:rPr>
          <w:sz w:val="24"/>
          <w:szCs w:val="24"/>
        </w:rPr>
        <w:t>15106858672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BF2CD4">
        <w:rPr>
          <w:sz w:val="24"/>
          <w:szCs w:val="24"/>
        </w:rPr>
        <w:t>23. veljače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BF2CD4">
        <w:rPr>
          <w:sz w:val="24"/>
          <w:szCs w:val="24"/>
        </w:rPr>
        <w:t>23. veljače 2016.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BF2CD4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C052D"/>
    <w:rsid w:val="000E29D2"/>
    <w:rsid w:val="000E47EB"/>
    <w:rsid w:val="001000C2"/>
    <w:rsid w:val="00147905"/>
    <w:rsid w:val="00185D56"/>
    <w:rsid w:val="001A2F7F"/>
    <w:rsid w:val="001B2497"/>
    <w:rsid w:val="001D07C7"/>
    <w:rsid w:val="001D6084"/>
    <w:rsid w:val="001E3342"/>
    <w:rsid w:val="002176AC"/>
    <w:rsid w:val="00222F5D"/>
    <w:rsid w:val="00222F65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23904"/>
    <w:rsid w:val="00332F7E"/>
    <w:rsid w:val="003710D5"/>
    <w:rsid w:val="00373CE9"/>
    <w:rsid w:val="00384E5E"/>
    <w:rsid w:val="00386FB5"/>
    <w:rsid w:val="003F74F6"/>
    <w:rsid w:val="004157DA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62407"/>
    <w:rsid w:val="00575347"/>
    <w:rsid w:val="005A0419"/>
    <w:rsid w:val="005E3CAC"/>
    <w:rsid w:val="005E74E0"/>
    <w:rsid w:val="005F5DCF"/>
    <w:rsid w:val="00654E47"/>
    <w:rsid w:val="006A7324"/>
    <w:rsid w:val="006F3B72"/>
    <w:rsid w:val="00740D7A"/>
    <w:rsid w:val="00777D62"/>
    <w:rsid w:val="007857FF"/>
    <w:rsid w:val="007B24FD"/>
    <w:rsid w:val="007E29A1"/>
    <w:rsid w:val="007F10B5"/>
    <w:rsid w:val="007F3275"/>
    <w:rsid w:val="008533E6"/>
    <w:rsid w:val="008647C3"/>
    <w:rsid w:val="0087712D"/>
    <w:rsid w:val="008772B4"/>
    <w:rsid w:val="008E11C9"/>
    <w:rsid w:val="009160D8"/>
    <w:rsid w:val="00931514"/>
    <w:rsid w:val="00945E7C"/>
    <w:rsid w:val="009C0A59"/>
    <w:rsid w:val="009C2FDC"/>
    <w:rsid w:val="009E25F6"/>
    <w:rsid w:val="009E68B4"/>
    <w:rsid w:val="00A07225"/>
    <w:rsid w:val="00A25C40"/>
    <w:rsid w:val="00A31DFB"/>
    <w:rsid w:val="00A415DC"/>
    <w:rsid w:val="00A41D5F"/>
    <w:rsid w:val="00A42F30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5242F"/>
    <w:rsid w:val="00B808EE"/>
    <w:rsid w:val="00B82DDD"/>
    <w:rsid w:val="00B839EB"/>
    <w:rsid w:val="00BA2699"/>
    <w:rsid w:val="00BA501D"/>
    <w:rsid w:val="00BD3A1C"/>
    <w:rsid w:val="00BF2CD4"/>
    <w:rsid w:val="00C07C55"/>
    <w:rsid w:val="00C2028D"/>
    <w:rsid w:val="00C21C93"/>
    <w:rsid w:val="00C54B01"/>
    <w:rsid w:val="00C5586C"/>
    <w:rsid w:val="00C71D03"/>
    <w:rsid w:val="00C83484"/>
    <w:rsid w:val="00CB056B"/>
    <w:rsid w:val="00CC60F6"/>
    <w:rsid w:val="00CD4F6C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D277E"/>
    <w:rsid w:val="00DF7AEF"/>
    <w:rsid w:val="00E21620"/>
    <w:rsid w:val="00E23CA7"/>
    <w:rsid w:val="00E3131D"/>
    <w:rsid w:val="00E91C79"/>
    <w:rsid w:val="00E9380C"/>
    <w:rsid w:val="00EF0F9F"/>
    <w:rsid w:val="00F212AF"/>
    <w:rsid w:val="00F24993"/>
    <w:rsid w:val="00F54670"/>
    <w:rsid w:val="00F7389C"/>
    <w:rsid w:val="00FB4F03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05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056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056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056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056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05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056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056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056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056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6034</izvorni_sadrzaj>
    <derivirana_varijabla naziv="DomainObject.Predmet.Broj_1">6034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St-6034/2015</izvorni_sadrzaj>
    <derivirana_varijabla naziv="DomainObject.Predmet.OznakaBroj_1">St-6034/2015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BELMAT INSTALACIJE d.o.o.</izvorni_sadrzaj>
    <derivirana_varijabla naziv="DomainObject.Predmet.ProtustrankaFormated_1">  BELMAT INSTALACIJE d.o.o.</derivirana_varijabla>
  </DomainObject.Predmet.ProtustrankaFormated>
  <DomainObject.Predmet.ProtustrankaFormatedOIB>
    <izvorni_sadrzaj>  BELMAT INSTALACIJE d.o.o., OIB 15106858672</izvorni_sadrzaj>
    <derivirana_varijabla naziv="DomainObject.Predmet.ProtustrankaFormatedOIB_1">  BELMAT INSTALACIJE d.o.o., OIB 15106858672</derivirana_varijabla>
  </DomainObject.Predmet.ProtustrankaFormatedOIB>
  <DomainObject.Predmet.ProtustrankaFormatedWithAdress>
    <izvorni_sadrzaj> BELMAT INSTALACIJE d.o.o., Pustodol 20, 49240 Donja Stubica</izvorni_sadrzaj>
    <derivirana_varijabla naziv="DomainObject.Predmet.ProtustrankaFormatedWithAdress_1"> BELMAT INSTALACIJE d.o.o., Pustodol 20, 49240 Donja Stubica</derivirana_varijabla>
  </DomainObject.Predmet.ProtustrankaFormatedWithAdress>
  <DomainObject.Predmet.ProtustrankaFormatedWithAdressOIB>
    <izvorni_sadrzaj> BELMAT INSTALACIJE d.o.o., OIB 15106858672, Pustodol 20, 49240 Donja Stubica</izvorni_sadrzaj>
    <derivirana_varijabla naziv="DomainObject.Predmet.ProtustrankaFormatedWithAdressOIB_1"> BELMAT INSTALACIJE d.o.o., OIB 15106858672, Pustodol 20, 49240 Donja Stubica</derivirana_varijabla>
  </DomainObject.Predmet.ProtustrankaFormatedWithAdressOIB>
  <DomainObject.Predmet.ProtustrankaWithAdress>
    <izvorni_sadrzaj>BELMAT INSTALACIJE d.o.o. Pustodol 20, 49240 Donja Stubica</izvorni_sadrzaj>
    <derivirana_varijabla naziv="DomainObject.Predmet.ProtustrankaWithAdress_1">BELMAT INSTALACIJE d.o.o. Pustodol 20, 49240 Donja Stubica</derivirana_varijabla>
  </DomainObject.Predmet.ProtustrankaWithAdress>
  <DomainObject.Predmet.ProtustrankaWithAdressOIB>
    <izvorni_sadrzaj>BELMAT INSTALACIJE d.o.o., OIB 15106858672, Pustodol 20, 49240 Donja Stubica</izvorni_sadrzaj>
    <derivirana_varijabla naziv="DomainObject.Predmet.ProtustrankaWithAdressOIB_1">BELMAT INSTALACIJE d.o.o., OIB 15106858672, Pustodol 20, 49240 Donja Stubica</derivirana_varijabla>
  </DomainObject.Predmet.ProtustrankaWithAdressOIB>
  <DomainObject.Predmet.ProtustrankaNazivFormated>
    <izvorni_sadrzaj>BELMAT INSTALACIJE d.o.o.</izvorni_sadrzaj>
    <derivirana_varijabla naziv="DomainObject.Predmet.ProtustrankaNazivFormated_1">BELMAT INSTALACIJE d.o.o.</derivirana_varijabla>
  </DomainObject.Predmet.ProtustrankaNazivFormated>
  <DomainObject.Predmet.ProtustrankaNazivFormatedOIB>
    <izvorni_sadrzaj>BELMAT INSTALACIJE d.o.o., OIB 15106858672</izvorni_sadrzaj>
    <derivirana_varijabla naziv="DomainObject.Predmet.ProtustrankaNazivFormatedOIB_1">BELMAT INSTALACIJE d.o.o., OIB 15106858672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BELMAT INSTALACIJE d.o.o.</item>
    </izvorni_sadrzaj>
    <derivirana_varijabla naziv="DomainObject.Predmet.ProtuStrankaListFormated_1">
      <item>BELMAT INSTALACIJE d.o.o.</item>
    </derivirana_varijabla>
  </DomainObject.Predmet.ProtuStrankaListFormated>
  <DomainObject.Predmet.ProtuStrankaListFormatedOIB>
    <izvorni_sadrzaj>
      <item>BELMAT INSTALACIJE d.o.o., OIB 15106858672</item>
    </izvorni_sadrzaj>
    <derivirana_varijabla naziv="DomainObject.Predmet.ProtuStrankaListFormatedOIB_1">
      <item>BELMAT INSTALACIJE d.o.o., OIB 15106858672</item>
    </derivirana_varijabla>
  </DomainObject.Predmet.ProtuStrankaListFormatedOIB>
  <DomainObject.Predmet.ProtuStrankaListFormatedWithAdress>
    <izvorni_sadrzaj>
      <item>BELMAT INSTALACIJE d.o.o., Pustodol 20, 49240 Donja Stubica</item>
    </izvorni_sadrzaj>
    <derivirana_varijabla naziv="DomainObject.Predmet.ProtuStrankaListFormatedWithAdress_1">
      <item>BELMAT INSTALACIJE d.o.o., Pustodol 20, 49240 Donja Stubica</item>
    </derivirana_varijabla>
  </DomainObject.Predmet.ProtuStrankaListFormatedWithAdress>
  <DomainObject.Predmet.ProtuStrankaListFormatedWithAdressOIB>
    <izvorni_sadrzaj>
      <item>BELMAT INSTALACIJE d.o.o., OIB 15106858672, Pustodol 20, 49240 Donja Stubica</item>
    </izvorni_sadrzaj>
    <derivirana_varijabla naziv="DomainObject.Predmet.ProtuStrankaListFormatedWithAdressOIB_1">
      <item>BELMAT INSTALACIJE d.o.o., OIB 15106858672, Pustodol 20, 49240 Donja Stubica</item>
    </derivirana_varijabla>
  </DomainObject.Predmet.ProtuStrankaListFormatedWithAdressOIB>
  <DomainObject.Predmet.ProtuStrankaListNazivFormated>
    <izvorni_sadrzaj>
      <item>BELMAT INSTALACIJE d.o.o.</item>
    </izvorni_sadrzaj>
    <derivirana_varijabla naziv="DomainObject.Predmet.ProtuStrankaListNazivFormated_1">
      <item>BELMAT INSTALACIJE d.o.o.</item>
    </derivirana_varijabla>
  </DomainObject.Predmet.ProtuStrankaListNazivFormated>
  <DomainObject.Predmet.ProtuStrankaListNazivFormatedOIB>
    <izvorni_sadrzaj>
      <item>BELMAT INSTALACIJE d.o.o., OIB 15106858672</item>
    </izvorni_sadrzaj>
    <derivirana_varijabla naziv="DomainObject.Predmet.ProtuStrankaListNazivFormatedOIB_1">
      <item>BELMAT INSTALACIJE d.o.o., OIB 15106858672</item>
    </derivirana_varijabla>
  </DomainObject.Predmet.ProtuStrankaListNazivFormatedOIB>
  <DomainObject.Predmet.OstaliListFormated>
    <izvorni_sadrzaj>
      <item>Josip Belinić</item>
      <item>Mario Matić</item>
    </izvorni_sadrzaj>
    <derivirana_varijabla naziv="DomainObject.Predmet.OstaliListFormated_1">
      <item>Josip Belinić</item>
      <item>Mario Matić</item>
    </derivirana_varijabla>
  </DomainObject.Predmet.OstaliListFormated>
  <DomainObject.Predmet.OstaliListFormatedOIB>
    <izvorni_sadrzaj>
      <item>Josip Belinić, OIB 86296737361</item>
      <item>Mario Matić, OIB 93644832262</item>
    </izvorni_sadrzaj>
    <derivirana_varijabla naziv="DomainObject.Predmet.OstaliListFormatedOIB_1">
      <item>Josip Belinić, OIB 86296737361</item>
      <item>Mario Matić, OIB 93644832262</item>
    </derivirana_varijabla>
  </DomainObject.Predmet.OstaliListFormatedOIB>
  <DomainObject.Predmet.OstaliListFormatedWithAdress>
    <izvorni_sadrzaj>
      <item>Josip Belinić, Pustodol 20, 49240 Donja Stubica</item>
      <item>Mario Matić, Lasinjska 4, 10000 Zagreb</item>
    </izvorni_sadrzaj>
    <derivirana_varijabla naziv="DomainObject.Predmet.OstaliListFormatedWithAdress_1">
      <item>Josip Belinić, Pustodol 20, 49240 Donja Stubica</item>
      <item>Mario Matić, Lasinjska 4, 10000 Zagreb</item>
    </derivirana_varijabla>
  </DomainObject.Predmet.OstaliListFormatedWithAdress>
  <DomainObject.Predmet.OstaliListFormatedWithAdressOIB>
    <izvorni_sadrzaj>
      <item>Josip Belinić, OIB 86296737361, Pustodol 20, 49240 Donja Stubica</item>
      <item>Mario Matić, OIB 93644832262, Lasinjska 4, 10000 Zagreb</item>
    </izvorni_sadrzaj>
    <derivirana_varijabla naziv="DomainObject.Predmet.OstaliListFormatedWithAdressOIB_1">
      <item>Josip Belinić, OIB 86296737361, Pustodol 20, 49240 Donja Stubica</item>
      <item>Mario Matić, OIB 93644832262, Lasinjska 4, 10000 Zagreb</item>
    </derivirana_varijabla>
  </DomainObject.Predmet.OstaliListFormatedWithAdressOIB>
  <DomainObject.Predmet.OstaliListNazivFormated>
    <izvorni_sadrzaj>
      <item>Josip Belinić</item>
      <item>Mario Matić</item>
    </izvorni_sadrzaj>
    <derivirana_varijabla naziv="DomainObject.Predmet.OstaliListNazivFormated_1">
      <item>Josip Belinić</item>
      <item>Mario Matić</item>
    </derivirana_varijabla>
  </DomainObject.Predmet.OstaliListNazivFormated>
  <DomainObject.Predmet.OstaliListNazivFormatedOIB>
    <izvorni_sadrzaj>
      <item>Josip Belinić, OIB 86296737361</item>
      <item>Mario Matić, OIB 93644832262</item>
    </izvorni_sadrzaj>
    <derivirana_varijabla naziv="DomainObject.Predmet.OstaliListNazivFormatedOIB_1">
      <item>Josip Belinić, OIB 86296737361</item>
      <item>Mario Matić, OIB 93644832262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BELMAT INSTALACIJE d.o.o.</izvorni_sadrzaj>
    <derivirana_varijabla naziv="DomainObject.Predmet.ProtustrankaIDrugi_1">BELMAT INSTALACIJE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BELMAT INSTALACIJE d.o.o., OIB 15106858672, Pustodol 20, 49240 Donja Stubica</izvorni_sadrzaj>
    <derivirana_varijabla naziv="DomainObject.Predmet.ProtustrankaIDrugiAdressOIB_1">BELMAT INSTALACIJE d.o.o., OIB 15106858672, Pustodol 20,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BELMAT INSTALACIJE d.o.o.</item>
      <item>Josip Belinić</item>
      <item>Mario Matić</item>
    </izvorni_sadrzaj>
    <derivirana_varijabla naziv="DomainObject.Predmet.SudioniciListNaziv_1">
      <item>FINA Regionalni centar Zagreb</item>
      <item>BELMAT INSTALACIJE d.o.o.</item>
      <item>Josip Belinić</item>
      <item>Mario Matić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BELMAT INSTALACIJE d.o.o., OIB 15106858672, Pustodol 20,49240 Donja Stubica</item>
      <item>Josip Belinić, OIB 86296737361, Pustodol 20,49240 Donja Stubica</item>
      <item>Mario Matić, OIB 93644832262, Lasinjska 4,10000 Zagreb</item>
    </izvorni_sadrzaj>
    <derivirana_varijabla naziv="DomainObject.Predmet.SudioniciListAdressOIB_1">
      <item>FINA Regionalni centar Zagreb, OIB 85821130368, Trg svibanjskih žrtava 1995. 1,10000 Zagreb</item>
      <item>BELMAT INSTALACIJE d.o.o., OIB 15106858672, Pustodol 20,49240 Donja Stubica</item>
      <item>Josip Belinić, OIB 86296737361, Pustodol 20,49240 Donja Stubica</item>
      <item>Mario Matić, OIB 93644832262, Lasinjska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15106858672</item>
      <item>, OIB 86296737361</item>
      <item>, OIB 93644832262</item>
    </izvorni_sadrzaj>
    <derivirana_varijabla naziv="DomainObject.Predmet.SudioniciListNazivOIB_1">
      <item>, OIB 85821130368</item>
      <item>, OIB 15106858672</item>
      <item>, OIB 86296737361</item>
      <item>, OIB 93644832262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1645</properties:Characters>
  <properties:Lines>51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2015-12-10T07:15:00Z</dcterms:created>
  <dc:creator>Iva Buljan</dc:creator>
  <cp:lastModifiedBy>Željka Kordić</cp:lastModifiedBy>
  <cp:lastPrinted>2016-02-23T09:33:00Z</cp:lastPrinted>
  <dcterms:modified xmlns:xsi="http://www.w3.org/2001/XMLSchema-instance" xsi:type="dcterms:W3CDTF">2016-02-23T09:36:00Z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