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c5e96f" w14:paraId="1c5e96f" w:rsidRDefault="00A25B89" w:rsidP="00A25B89" w:rsidR="00A25B89">
      <w:pPr>
        <w:pStyle w:val="Bezproreda"/>
        <w:jc w:val="both"/>
        <w15:collapsed w:val="false"/>
        <w:rPr>
          <w:rFonts w:cs="Times New Roman" w:hAnsi="Times New Roman" w:ascii="Times New Roman"/>
          <w:b/>
          <w:sz w:val="24"/>
          <w:szCs w:val="24"/>
        </w:rPr>
      </w:pPr>
      <w:bookmarkStart w:name="_GoBack" w:id="0"/>
      <w:bookmarkEnd w:id="0"/>
    </w:p>
    <w:p w:rsidRDefault="00A25B89" w:rsidP="00A25B89" w:rsidR="00A25B89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A25B89" w:rsidP="00A25B89" w:rsidR="00A25B89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A25B89" w:rsidP="00A25B89" w:rsidR="00A25B89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A25B89" w:rsidP="00A25B89" w:rsidR="00A25B89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REPUBLIKA HRVATSKA</w:t>
      </w:r>
    </w:p>
    <w:p w:rsidRDefault="00A25B89" w:rsidP="00A25B89" w:rsidR="00A25B89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TRGOVAČKI SUD U ZADRU</w:t>
      </w:r>
    </w:p>
    <w:p w:rsidRDefault="00A25B89" w:rsidP="00A25B89" w:rsidR="00A25B89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STALNA SLUŽBA U ŠIBENIKU</w:t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  <w:t>7 St-213/11-89</w:t>
      </w:r>
    </w:p>
    <w:p w:rsidRDefault="00A25B89" w:rsidP="00A25B89" w:rsidR="00A25B89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22000 ŠIBENIK</w:t>
      </w:r>
    </w:p>
    <w:p w:rsidRDefault="00A25B89" w:rsidP="00A25B89" w:rsidR="00A25B89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Stjepana Radića 81/II</w:t>
      </w:r>
    </w:p>
    <w:p w:rsidRDefault="00A25B89" w:rsidP="00A25B89" w:rsidR="00A25B89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A25B89" w:rsidP="00A25B89" w:rsidR="00A25B89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A25B89" w:rsidP="00A25B89" w:rsidR="00A25B89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U IME REPUBLIKE HRAVATSKE</w:t>
      </w:r>
    </w:p>
    <w:p w:rsidRDefault="00A25B89" w:rsidP="00A25B89" w:rsidR="00A25B89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A25B89" w:rsidP="00A25B89" w:rsidR="00A25B89">
      <w:pPr>
        <w:pStyle w:val="Bezproreda"/>
        <w:ind w:left="3540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R J E Š E N J E</w:t>
      </w:r>
    </w:p>
    <w:p w:rsidRDefault="00A25B89" w:rsidP="00A25B89" w:rsidR="00A25B8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A25B89" w:rsidP="00A25B89" w:rsidR="00A25B8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Trgovački sud u Zadru, Stalna služba u Šibeniku, po stečajnom sudu Jošku Livakoviću, u stečajnom postupku nad stečajnim dužnikom VILA DALMACIJA d.o.o. iz Šibenika, Petra Preradovića 7, MBS:100005617, OIB:</w:t>
      </w:r>
      <w:r w:rsidRPr="00A25B89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69137869337, zastupanog po stečajnom upravitelju mr.sc. Drašku Lambaša, dipl.iur. iz Šibenika, Drniških žrtava 10, dana 09. prosinca 2015. godine</w:t>
      </w:r>
    </w:p>
    <w:p w:rsidRDefault="00A25B89" w:rsidP="00A25B89" w:rsidR="00A25B8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A25B89" w:rsidP="00A25B89" w:rsidR="00A25B8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A25B89" w:rsidP="00A25B89" w:rsidR="00A25B8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A25B89" w:rsidP="00A25B89" w:rsidR="00A25B8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A25B89" w:rsidP="00A25B89" w:rsidR="00A25B8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A25B89" w:rsidP="00A25B89" w:rsidR="00A25B8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1.Zaključuje se stečajni postupak vođen nad stečajnim dužnikom VILA DALMACIJA d.o.o. iz Šibenika, Petra Preradovića 7, MBS:100005617, OIB:</w:t>
      </w:r>
      <w:r w:rsidRPr="00A25B89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69137869337, zastupanog po stečajnom upravitelju mr.sc. Drašku Lambaša, dipl.iur. iz Šibenika, Drniških žrtava 10.</w:t>
      </w:r>
    </w:p>
    <w:p w:rsidRDefault="00A25B89" w:rsidP="00A25B89" w:rsidR="00A25B8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2.Ovo rješenje i osnova zaključenja stečajnog postupka objavit će se u izvatku oglasom u "Narodnim novinama" i na posebnoj stečajnoj e-oglasnoj ploči Stalne službe u cijelosti.</w:t>
      </w:r>
    </w:p>
    <w:p w:rsidRDefault="00A25B89" w:rsidP="00A25B89" w:rsidR="00A25B8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3.Po pravomoćnosti ovog rješenja isto će se dostaviti sudskom registru ovog suda radi brisanja stečajnog dužnika iz sudskog registra.</w:t>
      </w:r>
    </w:p>
    <w:p w:rsidRDefault="00A25B89" w:rsidP="00A25B89" w:rsidR="00A25B89">
      <w:pPr>
        <w:pStyle w:val="Bezproreda"/>
        <w:ind w:left="720"/>
        <w:jc w:val="both"/>
        <w:rPr>
          <w:rFonts w:cs="Times New Roman" w:hAnsi="Times New Roman" w:ascii="Times New Roman"/>
          <w:sz w:val="24"/>
          <w:szCs w:val="24"/>
        </w:rPr>
      </w:pPr>
    </w:p>
    <w:p w:rsidRDefault="00A25B89" w:rsidP="00A25B89" w:rsidR="00A25B8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A25B89" w:rsidP="00A25B89" w:rsidR="00A25B8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Obrazloženje</w:t>
      </w:r>
    </w:p>
    <w:p w:rsidRDefault="00A25B89" w:rsidP="00A25B89" w:rsidR="00A25B8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A25B89" w:rsidP="00A25B89" w:rsidR="00A25B8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A25B89" w:rsidP="00A25B89" w:rsidR="00A25B8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Rješenjem Trgovačkog suda u Zadru, Stalne službe u Šibeniku, pod poslovnim brojem  7 St 213/11-15 od dana 22. svibnja 2012. godine otvoren je stečajni postupak nad stečajnim dužnikom VILA DALMACIJA d.o.o. iz Šibenika, Petra Preradovića 7, MBS:100005617, OIB:69137869337, zastupanog po stečajnom upravitelju mr.sc. Drašku Lambaša, dipl.iur. iz Šibenika, Drniških žrtava 10.</w:t>
      </w:r>
    </w:p>
    <w:p w:rsidRDefault="00A25B89" w:rsidP="00A25B89" w:rsidR="00A25B8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ovom stečajnom postupku unovčena je cjelokupna stečajna masa dužnika iz koje su kupovnine u iznosu od 411.166,90 kn dobivene od Općinskog suda u Šibeniku namireni  kako troškovi iz čl.170 st.1. Stečajnog zakona ("Narodne novine" 44/96-45/13) i to troškovi ut</w:t>
      </w:r>
      <w:r w:rsidR="00BC42C2">
        <w:rPr>
          <w:rFonts w:cs="Times New Roman" w:hAnsi="Times New Roman" w:ascii="Times New Roman"/>
          <w:sz w:val="24"/>
          <w:szCs w:val="24"/>
        </w:rPr>
        <w:t>vr</w:t>
      </w:r>
      <w:r>
        <w:rPr>
          <w:rFonts w:cs="Times New Roman" w:hAnsi="Times New Roman" w:ascii="Times New Roman"/>
          <w:sz w:val="24"/>
          <w:szCs w:val="24"/>
        </w:rPr>
        <w:t>đivanja tražbine u iznosu od 59.000,00 kn, a koji čine: troškovi "režije</w:t>
      </w:r>
      <w:r w:rsidR="00BC42C2">
        <w:rPr>
          <w:rFonts w:cs="Times New Roman" w:hAnsi="Times New Roman" w:ascii="Times New Roman"/>
          <w:sz w:val="24"/>
          <w:szCs w:val="24"/>
        </w:rPr>
        <w:t>"</w:t>
      </w:r>
      <w:r>
        <w:rPr>
          <w:rFonts w:cs="Times New Roman" w:hAnsi="Times New Roman" w:ascii="Times New Roman"/>
          <w:sz w:val="24"/>
          <w:szCs w:val="24"/>
        </w:rPr>
        <w:t xml:space="preserve"> nekret</w:t>
      </w:r>
      <w:r w:rsidR="00BC42C2">
        <w:rPr>
          <w:rFonts w:cs="Times New Roman" w:hAnsi="Times New Roman" w:ascii="Times New Roman"/>
          <w:sz w:val="24"/>
          <w:szCs w:val="24"/>
        </w:rPr>
        <w:t>n</w:t>
      </w:r>
      <w:r>
        <w:rPr>
          <w:rFonts w:cs="Times New Roman" w:hAnsi="Times New Roman" w:ascii="Times New Roman"/>
          <w:sz w:val="24"/>
          <w:szCs w:val="24"/>
        </w:rPr>
        <w:t>ine, trošak nagrade stečajnog upravitelja u neto iznosu (sukladno Uredbi o kriterijima i načinu obračuna plaćanja nagrade stečajnim upraviteljima), te porezi i doprinosi na net</w:t>
      </w:r>
      <w:r w:rsidR="00BC42C2">
        <w:rPr>
          <w:rFonts w:cs="Times New Roman" w:hAnsi="Times New Roman" w:ascii="Times New Roman"/>
          <w:sz w:val="24"/>
          <w:szCs w:val="24"/>
        </w:rPr>
        <w:t xml:space="preserve">o nagradu stečajnog upravitelja, tako i razlučni vjerovnik Republika Hrvatska, Ministarstvo financija, Područni </w:t>
      </w:r>
      <w:r w:rsidR="00BC42C2">
        <w:rPr>
          <w:rFonts w:cs="Times New Roman" w:hAnsi="Times New Roman" w:ascii="Times New Roman"/>
          <w:sz w:val="24"/>
          <w:szCs w:val="24"/>
        </w:rPr>
        <w:lastRenderedPageBreak/>
        <w:t>ured Dalmacija u iznosu od 352.166,90 kn i to rješenjem ovog suda od dana 28. rujna 2015. pod poslovnim brojem 7 St-213/11-86.</w:t>
      </w:r>
    </w:p>
    <w:p w:rsidRDefault="00A25B89" w:rsidP="00A25B89" w:rsidR="00A25B8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A25B89" w:rsidP="00A25B89" w:rsidR="00A25B8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Stoga je temeljem odredbe članka 196. Stečajnog zakona ("Narodne novine" broj 44/96, 29/99, 129/00, 123/03, 82/06 i 116/10) odlučeno kao u izreci.</w:t>
      </w:r>
    </w:p>
    <w:p w:rsidRDefault="00A25B89" w:rsidP="00A25B89" w:rsidR="00A25B8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A25B89" w:rsidP="00A25B89" w:rsidR="00A25B8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A25B89" w:rsidP="00A25B89" w:rsidR="00A25B8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Šibeniku, 09. prosinca 2015. godine</w:t>
      </w:r>
    </w:p>
    <w:p w:rsidRDefault="00A25B89" w:rsidP="00A25B89" w:rsidR="00A25B8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A25B89" w:rsidP="00A25B89" w:rsidR="00A25B89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A25B89" w:rsidP="00A25B89" w:rsidR="00A25B89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A25B89" w:rsidP="00A25B89" w:rsidR="00A25B89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STEČAJNI SUDAC</w:t>
      </w:r>
    </w:p>
    <w:p w:rsidRDefault="00A25B89" w:rsidP="00A25B89" w:rsidR="00A25B89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A25B89" w:rsidP="00A25B89" w:rsidR="00A25B89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Joško Livaković</w:t>
      </w:r>
    </w:p>
    <w:p w:rsidRDefault="00A25B89" w:rsidP="00A25B89" w:rsidR="00A25B8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A25B89" w:rsidP="00A25B89" w:rsidR="00A25B8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A25B89" w:rsidP="00A25B89" w:rsidR="00A25B8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A25B89" w:rsidP="00A25B89" w:rsidR="00A25B8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A25B89" w:rsidP="00A25B89" w:rsidR="00A25B8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A25B89" w:rsidP="00A25B89" w:rsidR="00A25B8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A25B89" w:rsidP="00A25B89" w:rsidR="00A25B8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A25B89" w:rsidP="00A25B89" w:rsidR="00A25B8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Protiv ovog rješenja dopuštena je žalba Visokom trgovačkom sudu Republike Hrvatske u Zagrebu.</w:t>
      </w:r>
    </w:p>
    <w:p w:rsidRDefault="00A25B89" w:rsidP="00A25B89" w:rsidR="00A25B8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Žalba se podnosi ovom sudu, u dovoljnom broju primjeraka, u roku od 8 dana od dostave pisanog prijepisa rješenja.</w:t>
      </w:r>
    </w:p>
    <w:p w:rsidRDefault="00A25B89" w:rsidP="00A25B89" w:rsidR="00A25B8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A25B89" w:rsidP="00A25B89" w:rsidR="00A25B8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A25B89" w:rsidP="00A25B89" w:rsidR="00A25B8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DN-a:</w:t>
      </w:r>
    </w:p>
    <w:p w:rsidRDefault="00A25B89" w:rsidP="00A25B89" w:rsidR="00A25B8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-Stečajnom upravitelju mr.sc. Draško Lambaša, dipl.iur. iz Šibenika, Drniških žrtava 10</w:t>
      </w:r>
    </w:p>
    <w:p w:rsidRDefault="00A25B89" w:rsidP="00A25B89" w:rsidR="00A25B8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-Porezna uprava</w:t>
      </w:r>
    </w:p>
    <w:p w:rsidRDefault="00A25B89" w:rsidP="00A25B89" w:rsidR="00A25B8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-ŽDO, Građansko-upravni odjel</w:t>
      </w:r>
    </w:p>
    <w:p w:rsidRDefault="00A25B89" w:rsidP="00A25B89" w:rsidR="00A25B8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-Posebna stečajna e-oglasna ploča Stalne službe u Šibeniku</w:t>
      </w:r>
    </w:p>
    <w:p w:rsidRDefault="00A25B89" w:rsidP="00A25B89" w:rsidR="00A25B8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-Narodne novine – u oglasu</w:t>
      </w:r>
    </w:p>
    <w:p w:rsidRDefault="00A25B89" w:rsidP="00A25B89" w:rsidR="00A25B8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-Sudskom registru – po pravomoćnosti</w:t>
      </w:r>
    </w:p>
    <w:p w:rsidRDefault="00A25B89" w:rsidP="00A25B89" w:rsidR="00A25B8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A25B89" w:rsidP="00A25B89" w:rsidR="00A25B8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D3649" w:rsidP="00A25B89" w:rsidR="00FD3649" w:rsidRPr="00A25B8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sectPr w:rsidR="00FD3649" w:rsidRPr="00A25B8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25B89"/>
    <w:rsid w:val="005B07C2"/>
    <w:rsid w:val="00A25B89"/>
    <w:rsid w:val="00BC42C2"/>
    <w:rsid w:val="00FD36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25B89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5B07C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B07C2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B07C2"/>
    <w:rPr>
      <w:rFonts w:cs="Times New Roman"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B07C2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B07C2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25B89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5B07C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B07C2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B07C2"/>
    <w:rPr>
      <w:rFonts w:ascii="Times New Roman" w:cs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B07C2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B07C2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578942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prosinca 2015.</izvorni_sadrzaj>
    <derivirana_varijabla naziv="DomainObject.DatumDonosenjaOdluke_1">9.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Joško</izvorni_sadrzaj>
    <derivirana_varijabla naziv="DomainObject.DonositeljOdluke.Ime_1">Joško</derivirana_varijabla>
  </DomainObject.DonositeljOdluke.Ime>
  <DomainObject.DonositeljOdluke.Prezime>
    <izvorni_sadrzaj>Livaković</izvorni_sadrzaj>
    <derivirana_varijabla naziv="DomainObject.DonositeljOdluke.Prezime_1">Livaković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213</izvorni_sadrzaj>
    <derivirana_varijabla naziv="DomainObject.Predmet.Broj_1">213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rujna 2011.</izvorni_sadrzaj>
    <derivirana_varijabla naziv="DomainObject.Predmet.DatumOsnivanja_1">9. rujna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Spis - 2 svežnja</izvorni_sadrzaj>
    <derivirana_varijabla naziv="DomainObject.Predmet.Opis_1">Spis - 2 svežnja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St-213/2011</izvorni_sadrzaj>
    <derivirana_varijabla naziv="DomainObject.Predmet.OznakaBroj_1">St-213/2011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- uvid 13.11.15.</izvorni_sadrzaj>
    <derivirana_varijabla naziv="DomainObject.Predmet.PrimjedbaSuca_1">- uvid 13.11.15.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VILA  DALMACIJA d.o.o. Šibenik zastupanog po punomoćniku PAOLO LUNGARINI; LUCA ALESSANDRINI</izvorni_sadrzaj>
    <derivirana_varijabla naziv="DomainObject.Predmet.ProtustrankaFormated_1">  VILA  DALMACIJA d.o.o. Šibenik zastupanog po punomoćniku PAOLO LUNGARINI; LUCA ALESSANDRINI</derivirana_varijabla>
  </DomainObject.Predmet.ProtustrankaFormated>
  <DomainObject.Predmet.ProtustrankaFormatedOIB>
    <izvorni_sadrzaj>  VILA  DALMACIJA d.o.o. Šibenik, OIB 69137869337 zastupanog po punomoćniku PAOLO LUNGARINI; LUCA ALESSANDRINI</izvorni_sadrzaj>
    <derivirana_varijabla naziv="DomainObject.Predmet.ProtustrankaFormatedOIB_1">  VILA  DALMACIJA d.o.o. Šibenik, OIB 69137869337 zastupanog po punomoćniku PAOLO LUNGARINI; LUCA ALESSANDRINI</derivirana_varijabla>
  </DomainObject.Predmet.ProtustrankaFormatedOIB>
  <DomainObject.Predmet.ProtustrankaFormatedWithAdress>
    <izvorni_sadrzaj> VILA  DALMACIJA d.o.o. Šibenik, Petra Preradovića 7, 22000 Šibenik zastupanog po punomoćniku PAOLO LUNGARINI; LUCA ALESSANDRINI</izvorni_sadrzaj>
    <derivirana_varijabla naziv="DomainObject.Predmet.ProtustrankaFormatedWithAdress_1"> VILA  DALMACIJA d.o.o. Šibenik, Petra Preradovića 7, 22000 Šibenik zastupanog po punomoćniku PAOLO LUNGARINI; LUCA ALESSANDRINI</derivirana_varijabla>
  </DomainObject.Predmet.ProtustrankaFormatedWithAdress>
  <DomainObject.Predmet.ProtustrankaFormatedWithAdressOIB>
    <izvorni_sadrzaj> VILA  DALMACIJA d.o.o. Šibenik, OIB 69137869337, Petra Preradovića 7, 22000 Šibenik zastupanog po punomoćniku PAOLO LUNGARINI; LUCA ALESSANDRINI</izvorni_sadrzaj>
    <derivirana_varijabla naziv="DomainObject.Predmet.ProtustrankaFormatedWithAdressOIB_1"> VILA  DALMACIJA d.o.o. Šibenik, OIB 69137869337, Petra Preradovića 7, 22000 Šibenik zastupanog po punomoćniku PAOLO LUNGARINI; LUCA ALESSANDRINI</derivirana_varijabla>
  </DomainObject.Predmet.ProtustrankaFormatedWithAdressOIB>
  <DomainObject.Predmet.ProtustrankaWithAdress>
    <izvorni_sadrzaj>VILA  DALMACIJA d.o.o. Šibenik Petra Preradovića 7, 22000 Šibenik</izvorni_sadrzaj>
    <derivirana_varijabla naziv="DomainObject.Predmet.ProtustrankaWithAdress_1">VILA  DALMACIJA d.o.o. Šibenik Petra Preradovića 7, 22000 Šibenik</derivirana_varijabla>
  </DomainObject.Predmet.ProtustrankaWithAdress>
  <DomainObject.Predmet.ProtustrankaWithAdressOIB>
    <izvorni_sadrzaj>VILA  DALMACIJA d.o.o. Šibenik, OIB 69137869337, Petra Preradovića 7, 22000 Šibenik</izvorni_sadrzaj>
    <derivirana_varijabla naziv="DomainObject.Predmet.ProtustrankaWithAdressOIB_1">VILA  DALMACIJA d.o.o. Šibenik, OIB 69137869337, Petra Preradovića 7, 22000 Šibenik</derivirana_varijabla>
  </DomainObject.Predmet.ProtustrankaWithAdressOIB>
  <DomainObject.Predmet.ProtustrankaNazivFormated>
    <izvorni_sadrzaj>VILA  DALMACIJA d.o.o. Šibenik</izvorni_sadrzaj>
    <derivirana_varijabla naziv="DomainObject.Predmet.ProtustrankaNazivFormated_1">VILA  DALMACIJA d.o.o. Šibenik</derivirana_varijabla>
  </DomainObject.Predmet.ProtustrankaNazivFormated>
  <DomainObject.Predmet.ProtustrankaNazivFormatedOIB>
    <izvorni_sadrzaj>VILA  DALMACIJA d.o.o. Šibenik, OIB 69137869337</izvorni_sadrzaj>
    <derivirana_varijabla naziv="DomainObject.Predmet.ProtustrankaNazivFormatedOIB_1">VILA  DALMACIJA d.o.o. Šibenik, OIB 69137869337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</izvorni_sadrzaj>
    <derivirana_varijabla naziv="DomainObject.Predmet.Referada.Naziv_1">Referada 7 </derivirana_varijabla>
  </DomainObject.Predmet.Referada.Naziv>
  <DomainObject.Predmet.Referada.Oznaka>
    <izvorni_sadrzaj>7 </izvorni_sadrzaj>
    <derivirana_varijabla naziv="DomainObject.Predmet.Referada.Oznaka_1">7 </derivirana_varijabla>
  </DomainObject.Predmet.Referada.Oznaka>
  <DomainObject.Predmet.Referada.Prostorija.Naziv>
    <izvorni_sadrzaj>soba 212</izvorni_sadrzaj>
    <derivirana_varijabla naziv="DomainObject.Predmet.Referada.Prostorija.Naziv_1">soba 212</derivirana_varijabla>
  </DomainObject.Predmet.Referada.Prostorija.Naziv>
  <DomainObject.Predmet.Referada.Prostorija.Oznaka>
    <izvorni_sadrzaj>soba 212</izvorni_sadrzaj>
    <derivirana_varijabla naziv="DomainObject.Predmet.Referada.Prostorija.Oznaka_1">soba 212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Joško Livaković</izvorni_sadrzaj>
    <derivirana_varijabla naziv="DomainObject.Predmet.Referada.Sudac_1">Joško Livaković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punomoćnik zz dužnika / Borivoj Mitrić; stečajni upravitelj / Draško Lambaša; REPUBLIKA HRVATSKA, MINISTARSTVO FINANCIJA, POREZNA UPRAVA, PODRUČNI URED ŠIBENIK zastupanog po punomoćniku ŽUPANIJSKO DRŽAVNO ODVJETNIŠTVO U ŠIBENIKU, Građšansko-upravni odjel</izvorni_sadrzaj>
    <derivirana_varijabla naziv="DomainObject.Predmet.StrankaFormated_1">  punomoćnik zz dužnika / Borivoj Mitrić; stečajni upravitelj / Draško Lambaša; REPUBLIKA HRVATSKA, MINISTARSTVO FINANCIJA, POREZNA UPRAVA, PODRUČNI URED ŠIBENIK zastupanog po punomoćniku ŽUPANIJSKO DRŽAVNO ODVJETNIŠTVO U ŠIBENIKU, Građšansko-upravni odjel</derivirana_varijabla>
  </DomainObject.Predmet.StrankaFormated>
  <DomainObject.Predmet.StrankaFormatedOIB>
    <izvorni_sadrzaj>  punomoćnik zz dužnika / Borivoj Mitrić; stečajni upravitelj / Draško Lambaša; REPUBLIKA HRVATSKA, MINISTARSTVO FINANCIJA, POREZNA UPRAVA, PODRUČNI URED ŠIBENIK zastupanog po punomoćniku ŽUPANIJSKO DRŽAVNO ODVJETNIŠTVO U ŠIBENIKU, Građšansko-upravni odjel</izvorni_sadrzaj>
    <derivirana_varijabla naziv="DomainObject.Predmet.StrankaFormatedOIB_1">  punomoćnik zz dužnika / Borivoj Mitrić; stečajni upravitelj / Draško Lambaša; REPUBLIKA HRVATSKA, MINISTARSTVO FINANCIJA, POREZNA UPRAVA, PODRUČNI URED ŠIBENIK zastupanog po punomoćniku ŽUPANIJSKO DRŽAVNO ODVJETNIŠTVO U ŠIBENIKU, Građšansko-upravni odjel</derivirana_varijabla>
  </DomainObject.Predmet.StrankaFormatedOIB>
  <DomainObject.Predmet.StrankaFormatedWithAdress>
    <izvorni_sadrzaj> punomoćnik zz dužnika / Borivoj Mitrić; stečajni upravitelj / Draško Lambaša; REPUBLIKA HRVATSKA, MINISTARSTVO FINANCIJA, POREZNA UPRAVA, PODRUČNI URED ŠIBENIK, 22000 Šibenik zastupanog po punomoćniku ŽUPANIJSKO DRŽAVNO ODVJETNIŠTVO U ŠIBENIKU, Građšansko-upravni odjel</izvorni_sadrzaj>
    <derivirana_varijabla naziv="DomainObject.Predmet.StrankaFormatedWithAdress_1"> punomoćnik zz dužnika / Borivoj Mitrić; stečajni upravitelj / Draško Lambaša; REPUBLIKA HRVATSKA, MINISTARSTVO FINANCIJA, POREZNA UPRAVA, PODRUČNI URED ŠIBENIK, 22000 Šibenik zastupanog po punomoćniku ŽUPANIJSKO DRŽAVNO ODVJETNIŠTVO U ŠIBENIKU, Građšansko-upravni odjel</derivirana_varijabla>
  </DomainObject.Predmet.StrankaFormatedWithAdress>
  <DomainObject.Predmet.StrankaFormatedWithAdressOIB>
    <izvorni_sadrzaj> punomoćnik zz dužnika / Borivoj Mitrić; stečajni upravitelj / Draško Lambaša; REPUBLIKA HRVATSKA, MINISTARSTVO FINANCIJA, POREZNA UPRAVA, PODRUČNI URED ŠIBENIK, 22000 Šibenik zastupanog po punomoćniku ŽUPANIJSKO DRŽAVNO ODVJETNIŠTVO U ŠIBENIKU, Građšansko-upravni odjel</izvorni_sadrzaj>
    <derivirana_varijabla naziv="DomainObject.Predmet.StrankaFormatedWithAdressOIB_1"> punomoćnik zz dužnika / Borivoj Mitrić; stečajni upravitelj / Draško Lambaša; REPUBLIKA HRVATSKA, MINISTARSTVO FINANCIJA, POREZNA UPRAVA, PODRUČNI URED ŠIBENIK, 22000 Šibenik zastupanog po punomoćniku ŽUPANIJSKO DRŽAVNO ODVJETNIŠTVO U ŠIBENIKU, Građšansko-upravni odjel</derivirana_varijabla>
  </DomainObject.Predmet.StrankaFormatedWithAdressOIB>
  <DomainObject.Predmet.StrankaWithAdress>
    <izvorni_sadrzaj>punomoćnik zz dužnika / Borivoj Mitrić ,stečajni upravitelj / Draško Lambaša ,REPUBLIKA HRVATSKA, MINISTARSTVO FINANCIJA, POREZNA UPRAVA, PODRUČNI URED ŠIBENIK 22000 Šibenik</izvorni_sadrzaj>
    <derivirana_varijabla naziv="DomainObject.Predmet.StrankaWithAdress_1">punomoćnik zz dužnika / Borivoj Mitrić ,stečajni upravitelj / Draško Lambaša ,REPUBLIKA HRVATSKA, MINISTARSTVO FINANCIJA, POREZNA UPRAVA, PODRUČNI URED ŠIBENIK 22000 Šibenik</derivirana_varijabla>
  </DomainObject.Predmet.StrankaWithAdress>
  <DomainObject.Predmet.StrankaWithAdressOIB>
    <izvorni_sadrzaj>punomoćnik zz dužnika / Borivoj Mitrić,stečajni upravitelj / Draško Lambaša,REPUBLIKA HRVATSKA, MINISTARSTVO FINANCIJA, POREZNA UPRAVA, PODRUČNI URED ŠIBENIK, 22000 Šibenik</izvorni_sadrzaj>
    <derivirana_varijabla naziv="DomainObject.Predmet.StrankaWithAdressOIB_1">punomoćnik zz dužnika / Borivoj Mitrić,stečajni upravitelj / Draško Lambaša,REPUBLIKA HRVATSKA, MINISTARSTVO FINANCIJA, POREZNA UPRAVA, PODRUČNI URED ŠIBENIK, 22000 Šibenik</derivirana_varijabla>
  </DomainObject.Predmet.StrankaWithAdressOIB>
  <DomainObject.Predmet.StrankaNazivFormated>
    <izvorni_sadrzaj>punomoćnik zz dužnika / Borivoj Mitrić,stečajni upravitelj / Draško Lambaša,REPUBLIKA HRVATSKA, MINISTARSTVO FINANCIJA, POREZNA UPRAVA, PODRUČNI URED ŠIBENIK</izvorni_sadrzaj>
    <derivirana_varijabla naziv="DomainObject.Predmet.StrankaNazivFormated_1">punomoćnik zz dužnika / Borivoj Mitrić,stečajni upravitelj / Draško Lambaša,REPUBLIKA HRVATSKA, MINISTARSTVO FINANCIJA, POREZNA UPRAVA, PODRUČNI URED ŠIBENIK</derivirana_varijabla>
  </DomainObject.Predmet.StrankaNazivFormated>
  <DomainObject.Predmet.StrankaNazivFormatedOIB>
    <izvorni_sadrzaj>punomoćnik zz dužnika / Borivoj Mitrić,stečajni upravitelj / Draško Lambaša,REPUBLIKA HRVATSKA, MINISTARSTVO FINANCIJA, POREZNA UPRAVA, PODRUČNI URED ŠIBENIK</izvorni_sadrzaj>
    <derivirana_varijabla naziv="DomainObject.Predmet.StrankaNazivFormatedOIB_1">punomoćnik zz dužnika / Borivoj Mitrić,stečajni upravitelj / Draško Lambaša,REPUBLIKA HRVATSKA, MINISTARSTVO FINANCIJA, POREZNA UPRAVA, PODRUČNI URED ŠIBENIK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Stečajna i izvanparnična pisarnica SS ŠI</izvorni_sadrzaj>
    <derivirana_varijabla naziv="DomainObject.Predmet.TrenutnaLokacijaSpisa.Naziv_1">Stečajna i izvanparnična pisarnica SS ŠI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punomoćnik zz dužnika / Borivoj Mitrić</item>
      <item>stečajni upravitelj / Draško Lambaša</item>
      <item>REPUBLIKA HRVATSKA, MINISTARSTVO FINANCIJA, POREZNA UPRAVA, PODRUČNI URED ŠIBENIK zastupanog po punomoćniku ŽUPANIJSKO DRŽAVNO ODVJETNIŠTVO U ŠIBENIKU, Građšansko-upravni odjel</item>
    </izvorni_sadrzaj>
    <derivirana_varijabla naziv="DomainObject.Predmet.StrankaListFormated_1">
      <item>punomoćnik zz dužnika / Borivoj Mitrić</item>
      <item>stečajni upravitelj / Draško Lambaša</item>
      <item>REPUBLIKA HRVATSKA, MINISTARSTVO FINANCIJA, POREZNA UPRAVA, PODRUČNI URED ŠIBENIK zastupanog po punomoćniku ŽUPANIJSKO DRŽAVNO ODVJETNIŠTVO U ŠIBENIKU, Građšansko-upravni odjel</item>
    </derivirana_varijabla>
  </DomainObject.Predmet.StrankaListFormated>
  <DomainObject.Predmet.StrankaListFormatedOIB>
    <izvorni_sadrzaj>
      <item>punomoćnik zz dužnika / Borivoj Mitrić</item>
      <item>stečajni upravitelj / Draško Lambaša</item>
      <item>REPUBLIKA HRVATSKA, MINISTARSTVO FINANCIJA, POREZNA UPRAVA, PODRUČNI URED ŠIBENIK zastupanog po punomoćniku ŽUPANIJSKO DRŽAVNO ODVJETNIŠTVO U ŠIBENIKU, Građšansko-upravni odjel</item>
    </izvorni_sadrzaj>
    <derivirana_varijabla naziv="DomainObject.Predmet.StrankaListFormatedOIB_1">
      <item>punomoćnik zz dužnika / Borivoj Mitrić</item>
      <item>stečajni upravitelj / Draško Lambaša</item>
      <item>REPUBLIKA HRVATSKA, MINISTARSTVO FINANCIJA, POREZNA UPRAVA, PODRUČNI URED ŠIBENIK zastupanog po punomoćniku ŽUPANIJSKO DRŽAVNO ODVJETNIŠTVO U ŠIBENIKU, Građšansko-upravni odjel</item>
    </derivirana_varijabla>
  </DomainObject.Predmet.StrankaListFormatedOIB>
  <DomainObject.Predmet.StrankaListFormatedWithAdress>
    <izvorni_sadrzaj>
      <item>punomoćnik zz dužnika / Borivoj Mitrić</item>
      <item>stečajni upravitelj / Draško Lambaša</item>
      <item>REPUBLIKA HRVATSKA, MINISTARSTVO FINANCIJA, POREZNA UPRAVA, PODRUČNI URED ŠIBENIK, 22000 Šibenik zastupanog po punomoćniku ŽUPANIJSKO DRŽAVNO ODVJETNIŠTVO U ŠIBENIKU, Građšansko-upravni odjel</item>
    </izvorni_sadrzaj>
    <derivirana_varijabla naziv="DomainObject.Predmet.StrankaListFormatedWithAdress_1">
      <item>punomoćnik zz dužnika / Borivoj Mitrić</item>
      <item>stečajni upravitelj / Draško Lambaša</item>
      <item>REPUBLIKA HRVATSKA, MINISTARSTVO FINANCIJA, POREZNA UPRAVA, PODRUČNI URED ŠIBENIK, 22000 Šibenik zastupanog po punomoćniku ŽUPANIJSKO DRŽAVNO ODVJETNIŠTVO U ŠIBENIKU, Građšansko-upravni odjel</item>
    </derivirana_varijabla>
  </DomainObject.Predmet.StrankaListFormatedWithAdress>
  <DomainObject.Predmet.StrankaListFormatedWithAdressOIB>
    <izvorni_sadrzaj>
      <item>punomoćnik zz dužnika / Borivoj Mitrić</item>
      <item>stečajni upravitelj / Draško Lambaša</item>
      <item>REPUBLIKA HRVATSKA, MINISTARSTVO FINANCIJA, POREZNA UPRAVA, PODRUČNI URED ŠIBENIK, 22000 Šibenik zastupanog po punomoćniku ŽUPANIJSKO DRŽAVNO ODVJETNIŠTVO U ŠIBENIKU, Građšansko-upravni odjel</item>
    </izvorni_sadrzaj>
    <derivirana_varijabla naziv="DomainObject.Predmet.StrankaListFormatedWithAdressOIB_1">
      <item>punomoćnik zz dužnika / Borivoj Mitrić</item>
      <item>stečajni upravitelj / Draško Lambaša</item>
      <item>REPUBLIKA HRVATSKA, MINISTARSTVO FINANCIJA, POREZNA UPRAVA, PODRUČNI URED ŠIBENIK, 22000 Šibenik zastupanog po punomoćniku ŽUPANIJSKO DRŽAVNO ODVJETNIŠTVO U ŠIBENIKU, Građšansko-upravni odjel</item>
    </derivirana_varijabla>
  </DomainObject.Predmet.StrankaListFormatedWithAdressOIB>
  <DomainObject.Predmet.StrankaListNazivFormated>
    <izvorni_sadrzaj>
      <item>punomoćnik zz dužnika / Borivoj Mitrić</item>
      <item>stečajni upravitelj / Draško Lambaša</item>
      <item>REPUBLIKA HRVATSKA, MINISTARSTVO FINANCIJA, POREZNA UPRAVA, PODRUČNI URED ŠIBENIK</item>
    </izvorni_sadrzaj>
    <derivirana_varijabla naziv="DomainObject.Predmet.StrankaListNazivFormated_1">
      <item>punomoćnik zz dužnika / Borivoj Mitrić</item>
      <item>stečajni upravitelj / Draško Lambaša</item>
      <item>REPUBLIKA HRVATSKA, MINISTARSTVO FINANCIJA, POREZNA UPRAVA, PODRUČNI URED ŠIBENIK</item>
    </derivirana_varijabla>
  </DomainObject.Predmet.StrankaListNazivFormated>
  <DomainObject.Predmet.StrankaListNazivFormatedOIB>
    <izvorni_sadrzaj>
      <item>punomoćnik zz dužnika / Borivoj Mitrić</item>
      <item>stečajni upravitelj / Draško Lambaša</item>
      <item>REPUBLIKA HRVATSKA, MINISTARSTVO FINANCIJA, POREZNA UPRAVA, PODRUČNI URED ŠIBENIK</item>
    </izvorni_sadrzaj>
    <derivirana_varijabla naziv="DomainObject.Predmet.StrankaListNazivFormatedOIB_1">
      <item>punomoćnik zz dužnika / Borivoj Mitrić</item>
      <item>stečajni upravitelj / Draško Lambaša</item>
      <item>REPUBLIKA HRVATSKA, MINISTARSTVO FINANCIJA, POREZNA UPRAVA, PODRUČNI URED ŠIBENIK</item>
    </derivirana_varijabla>
  </DomainObject.Predmet.StrankaListNazivFormatedOIB>
  <DomainObject.Predmet.ProtuStrankaListFormated>
    <izvorni_sadrzaj>
      <item>VILA  DALMACIJA d.o.o. Šibenik zastupanog po punomoćniku PAOLO LUNGARINI; LUCA ALESSANDRINI</item>
    </izvorni_sadrzaj>
    <derivirana_varijabla naziv="DomainObject.Predmet.ProtuStrankaListFormated_1">
      <item>VILA  DALMACIJA d.o.o. Šibenik zastupanog po punomoćniku PAOLO LUNGARINI; LUCA ALESSANDRINI</item>
    </derivirana_varijabla>
  </DomainObject.Predmet.ProtuStrankaListFormated>
  <DomainObject.Predmet.ProtuStrankaListFormatedOIB>
    <izvorni_sadrzaj>
      <item>VILA  DALMACIJA d.o.o. Šibenik, OIB 69137869337 zastupanog po punomoćniku PAOLO LUNGARINI; LUCA ALESSANDRINI</item>
    </izvorni_sadrzaj>
    <derivirana_varijabla naziv="DomainObject.Predmet.ProtuStrankaListFormatedOIB_1">
      <item>VILA  DALMACIJA d.o.o. Šibenik, OIB 69137869337 zastupanog po punomoćniku PAOLO LUNGARINI; LUCA ALESSANDRINI</item>
    </derivirana_varijabla>
  </DomainObject.Predmet.ProtuStrankaListFormatedOIB>
  <DomainObject.Predmet.ProtuStrankaListFormatedWithAdress>
    <izvorni_sadrzaj>
      <item>VILA  DALMACIJA d.o.o. Šibenik, Petra Preradovića 7, 22000 Šibenik zastupanog po punomoćniku PAOLO LUNGARINI; LUCA ALESSANDRINI</item>
    </izvorni_sadrzaj>
    <derivirana_varijabla naziv="DomainObject.Predmet.ProtuStrankaListFormatedWithAdress_1">
      <item>VILA  DALMACIJA d.o.o. Šibenik, Petra Preradovića 7, 22000 Šibenik zastupanog po punomoćniku PAOLO LUNGARINI; LUCA ALESSANDRINI</item>
    </derivirana_varijabla>
  </DomainObject.Predmet.ProtuStrankaListFormatedWithAdress>
  <DomainObject.Predmet.ProtuStrankaListFormatedWithAdressOIB>
    <izvorni_sadrzaj>
      <item>VILA  DALMACIJA d.o.o. Šibenik, OIB 69137869337, Petra Preradovića 7, 22000 Šibenik zastupanog po punomoćniku PAOLO LUNGARINI; LUCA ALESSANDRINI</item>
    </izvorni_sadrzaj>
    <derivirana_varijabla naziv="DomainObject.Predmet.ProtuStrankaListFormatedWithAdressOIB_1">
      <item>VILA  DALMACIJA d.o.o. Šibenik, OIB 69137869337, Petra Preradovića 7, 22000 Šibenik zastupanog po punomoćniku PAOLO LUNGARINI; LUCA ALESSANDRINI</item>
    </derivirana_varijabla>
  </DomainObject.Predmet.ProtuStrankaListFormatedWithAdressOIB>
  <DomainObject.Predmet.ProtuStrankaListNazivFormated>
    <izvorni_sadrzaj>
      <item>VILA  DALMACIJA d.o.o. Šibenik</item>
    </izvorni_sadrzaj>
    <derivirana_varijabla naziv="DomainObject.Predmet.ProtuStrankaListNazivFormated_1">
      <item>VILA  DALMACIJA d.o.o. Šibenik</item>
    </derivirana_varijabla>
  </DomainObject.Predmet.ProtuStrankaListNazivFormated>
  <DomainObject.Predmet.ProtuStrankaListNazivFormatedOIB>
    <izvorni_sadrzaj>
      <item>VILA  DALMACIJA d.o.o. Šibenik, OIB 69137869337</item>
    </izvorni_sadrzaj>
    <derivirana_varijabla naziv="DomainObject.Predmet.ProtuStrankaListNazivFormatedOIB_1">
      <item>VILA  DALMACIJA d.o.o. Šibenik, OIB 69137869337</item>
    </derivirana_varijabla>
  </DomainObject.Predmet.ProtuStrankaListNazivFormatedOIB>
  <DomainObject.Predmet.OstaliListFormated>
    <izvorni_sadrzaj>
      <item>ŽUPANIJSKO DRŽAVNO ODVJETNIŠTVO U ŠIBENIKU, Građšansko-upravni odjel punomoćnik sudionika u postupku REPUBLIKA HRVATSKA, MINISTARSTVO FINANCIJA, POREZNA UPRAVA, PODRUČNI URED ŠIBENIK</item>
      <item>punomoćnik zz dužnika / Borivoj Mitrić</item>
      <item>PAOLO LUNGARINI punomoćnik sudionika u postupku VILA  DALMACIJA d.o.o. Šibenik</item>
      <item>Odvj. NINOSLAV HERCEG</item>
      <item>LUCA ALESSANDRINI punomoćnik sudionika u postupku VILA  DALMACIJA d.o.o. Šibenik</item>
    </izvorni_sadrzaj>
    <derivirana_varijabla naziv="DomainObject.Predmet.OstaliListFormated_1">
      <item>ŽUPANIJSKO DRŽAVNO ODVJETNIŠTVO U ŠIBENIKU, Građšansko-upravni odjel punomoćnik sudionika u postupku REPUBLIKA HRVATSKA, MINISTARSTVO FINANCIJA, POREZNA UPRAVA, PODRUČNI URED ŠIBENIK</item>
      <item>punomoćnik zz dužnika / Borivoj Mitrić</item>
      <item>PAOLO LUNGARINI punomoćnik sudionika u postupku VILA  DALMACIJA d.o.o. Šibenik</item>
      <item>Odvj. NINOSLAV HERCEG</item>
      <item>LUCA ALESSANDRINI punomoćnik sudionika u postupku VILA  DALMACIJA d.o.o. Šibenik</item>
    </derivirana_varijabla>
  </DomainObject.Predmet.OstaliListFormated>
  <DomainObject.Predmet.OstaliListFormatedOIB>
    <izvorni_sadrzaj>
      <item>ŽUPANIJSKO DRŽAVNO ODVJETNIŠTVO U ŠIBENIKU, Građšansko-upravni odjel punomoćnik sudionika u postupku REPUBLIKA HRVATSKA, MINISTARSTVO FINANCIJA, POREZNA UPRAVA, PODRUČNI URED ŠIBENIK</item>
      <item>punomoćnik zz dužnika / Borivoj Mitrić</item>
      <item>PAOLO LUNGARINI punomoćnik sudionika u postupku VILA  DALMACIJA d.o.o. Šibenik</item>
      <item>Odvj. NINOSLAV HERCEG</item>
      <item>LUCA ALESSANDRINI punomoćnik sudionika u postupku VILA  DALMACIJA d.o.o. Šibenik</item>
    </izvorni_sadrzaj>
    <derivirana_varijabla naziv="DomainObject.Predmet.OstaliListFormatedOIB_1">
      <item>ŽUPANIJSKO DRŽAVNO ODVJETNIŠTVO U ŠIBENIKU, Građšansko-upravni odjel punomoćnik sudionika u postupku REPUBLIKA HRVATSKA, MINISTARSTVO FINANCIJA, POREZNA UPRAVA, PODRUČNI URED ŠIBENIK</item>
      <item>punomoćnik zz dužnika / Borivoj Mitrić</item>
      <item>PAOLO LUNGARINI punomoćnik sudionika u postupku VILA  DALMACIJA d.o.o. Šibenik</item>
      <item>Odvj. NINOSLAV HERCEG</item>
      <item>LUCA ALESSANDRINI punomoćnik sudionika u postupku VILA  DALMACIJA d.o.o. Šibenik</item>
    </derivirana_varijabla>
  </DomainObject.Predmet.OstaliListFormatedOIB>
  <DomainObject.Predmet.OstaliListFormatedWithAdress>
    <izvorni_sadrzaj>
      <item>ŽUPANIJSKO DRŽAVNO ODVJETNIŠTVO U ŠIBENIKU, Građšansko-upravni odjel, Petra Grubišića 3/III, 22000 Šibenik punomoćnik sudionika u postupku REPUBLIKA HRVATSKA, MINISTARSTVO FINANCIJA, POREZNA UPRAVA, PODRUČNI URED ŠIBENIK</item>
      <item>punomoćnik zz dužnika / Borivoj Mitrić</item>
      <item>PAOLO LUNGARINI, VILA DALMACIJA d.o.o, P.Preradovića 7, 22000 Šibenik punomoćnik sudionika u postupku VILA  DALMACIJA d.o.o. Šibenik</item>
      <item>Odvj. NINOSLAV HERCEG, LJ. Posavskog 49, 10150 Velika Gorica</item>
      <item>LUCA ALESSANDRINI, VILA DALMACIJA d.o.o, P.Preradovića 7, 22000 Šibenik punomoćnik sudionika u postupku VILA  DALMACIJA d.o.o. Šibenik</item>
    </izvorni_sadrzaj>
    <derivirana_varijabla naziv="DomainObject.Predmet.OstaliListFormatedWithAdress_1">
      <item>ŽUPANIJSKO DRŽAVNO ODVJETNIŠTVO U ŠIBENIKU, Građšansko-upravni odjel, Petra Grubišića 3/III, 22000 Šibenik punomoćnik sudionika u postupku REPUBLIKA HRVATSKA, MINISTARSTVO FINANCIJA, POREZNA UPRAVA, PODRUČNI URED ŠIBENIK</item>
      <item>punomoćnik zz dužnika / Borivoj Mitrić</item>
      <item>PAOLO LUNGARINI, VILA DALMACIJA d.o.o, P.Preradovića 7, 22000 Šibenik punomoćnik sudionika u postupku VILA  DALMACIJA d.o.o. Šibenik</item>
      <item>Odvj. NINOSLAV HERCEG, LJ. Posavskog 49, 10150 Velika Gorica</item>
      <item>LUCA ALESSANDRINI, VILA DALMACIJA d.o.o, P.Preradovića 7, 22000 Šibenik punomoćnik sudionika u postupku VILA  DALMACIJA d.o.o. Šibenik</item>
    </derivirana_varijabla>
  </DomainObject.Predmet.OstaliListFormatedWithAdress>
  <DomainObject.Predmet.OstaliListFormatedWithAdressOIB>
    <izvorni_sadrzaj>
      <item>ŽUPANIJSKO DRŽAVNO ODVJETNIŠTVO U ŠIBENIKU, Građšansko-upravni odjel, Petra Grubišića 3/III, 22000 Šibenik punomoćnik sudionika u postupku REPUBLIKA HRVATSKA, MINISTARSTVO FINANCIJA, POREZNA UPRAVA, PODRUČNI URED ŠIBENIK</item>
      <item>punomoćnik zz dužnika / Borivoj Mitrić</item>
      <item>PAOLO LUNGARINI, VILA DALMACIJA d.o.o, P.Preradovića 7, 22000 Šibenik punomoćnik sudionika u postupku VILA  DALMACIJA d.o.o. Šibenik</item>
      <item>Odvj. NINOSLAV HERCEG, LJ. Posavskog 49, 10150 Velika Gorica</item>
      <item>LUCA ALESSANDRINI, VILA DALMACIJA d.o.o, P.Preradovića 7, 22000 Šibenik punomoćnik sudionika u postupku VILA  DALMACIJA d.o.o. Šibenik</item>
    </izvorni_sadrzaj>
    <derivirana_varijabla naziv="DomainObject.Predmet.OstaliListFormatedWithAdressOIB_1">
      <item>ŽUPANIJSKO DRŽAVNO ODVJETNIŠTVO U ŠIBENIKU, Građšansko-upravni odjel, Petra Grubišića 3/III, 22000 Šibenik punomoćnik sudionika u postupku REPUBLIKA HRVATSKA, MINISTARSTVO FINANCIJA, POREZNA UPRAVA, PODRUČNI URED ŠIBENIK</item>
      <item>punomoćnik zz dužnika / Borivoj Mitrić</item>
      <item>PAOLO LUNGARINI, VILA DALMACIJA d.o.o, P.Preradovića 7, 22000 Šibenik punomoćnik sudionika u postupku VILA  DALMACIJA d.o.o. Šibenik</item>
      <item>Odvj. NINOSLAV HERCEG, LJ. Posavskog 49, 10150 Velika Gorica</item>
      <item>LUCA ALESSANDRINI, VILA DALMACIJA d.o.o, P.Preradovića 7, 22000 Šibenik punomoćnik sudionika u postupku VILA  DALMACIJA d.o.o. Šibenik</item>
    </derivirana_varijabla>
  </DomainObject.Predmet.OstaliListFormatedWithAdressOIB>
  <DomainObject.Predmet.OstaliListNazivFormated>
    <izvorni_sadrzaj>
      <item>ŽUPANIJSKO DRŽAVNO ODVJETNIŠTVO U ŠIBENIKU, Građšansko-upravni odjel</item>
      <item>punomoćnik zz dužnika / Borivoj Mitrić</item>
      <item>PAOLO LUNGARINI</item>
      <item>Odvj. NINOSLAV HERCEG</item>
      <item>LUCA ALESSANDRINI</item>
    </izvorni_sadrzaj>
    <derivirana_varijabla naziv="DomainObject.Predmet.OstaliListNazivFormated_1">
      <item>ŽUPANIJSKO DRŽAVNO ODVJETNIŠTVO U ŠIBENIKU, Građšansko-upravni odjel</item>
      <item>punomoćnik zz dužnika / Borivoj Mitrić</item>
      <item>PAOLO LUNGARINI</item>
      <item>Odvj. NINOSLAV HERCEG</item>
      <item>LUCA ALESSANDRINI</item>
    </derivirana_varijabla>
  </DomainObject.Predmet.OstaliListNazivFormated>
  <DomainObject.Predmet.OstaliListNazivFormatedOIB>
    <izvorni_sadrzaj>
      <item>ŽUPANIJSKO DRŽAVNO ODVJETNIŠTVO U ŠIBENIKU, Građšansko-upravni odjel</item>
      <item>punomoćnik zz dužnika / Borivoj Mitrić</item>
      <item>PAOLO LUNGARINI</item>
      <item>Odvj. NINOSLAV HERCEG</item>
      <item>LUCA ALESSANDRINI</item>
    </izvorni_sadrzaj>
    <derivirana_varijabla naziv="DomainObject.Predmet.OstaliListNazivFormatedOIB_1">
      <item>ŽUPANIJSKO DRŽAVNO ODVJETNIŠTVO U ŠIBENIKU, Građšansko-upravni odjel</item>
      <item>punomoćnik zz dužnika / Borivoj Mitrić</item>
      <item>PAOLO LUNGARINI</item>
      <item>Odvj. NINOSLAV HERCEG</item>
      <item>LUCA ALESSANDRINI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prosinca 2015.</izvorni_sadrzaj>
    <derivirana_varijabla naziv="DomainObject.Datum_1">9.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punomoćnik zz dužnika / Borivoj Mitrić i dr.</izvorni_sadrzaj>
    <derivirana_varijabla naziv="DomainObject.Predmet.StrankaIDrugi_1">punomoćnik zz dužnika / Borivoj Mitrić i dr.</derivirana_varijabla>
  </DomainObject.Predmet.StrankaIDrugi>
  <DomainObject.Predmet.ProtustrankaIDrugi>
    <izvorni_sadrzaj>VILA  DALMACIJA d.o.o. Šibenik</izvorni_sadrzaj>
    <derivirana_varijabla naziv="DomainObject.Predmet.ProtustrankaIDrugi_1">VILA  DALMACIJA d.o.o. Šibenik</derivirana_varijabla>
  </DomainObject.Predmet.ProtustrankaIDrugi>
  <DomainObject.Predmet.StrankaIDrugiAdressOIB>
    <izvorni_sadrzaj>punomoćnik zz dužnika / Borivoj Mitrić i dr.</izvorni_sadrzaj>
    <derivirana_varijabla naziv="DomainObject.Predmet.StrankaIDrugiAdressOIB_1">punomoćnik zz dužnika / Borivoj Mitrić i dr.</derivirana_varijabla>
  </DomainObject.Predmet.StrankaIDrugiAdressOIB>
  <DomainObject.Predmet.ProtustrankaIDrugiAdressOIB>
    <izvorni_sadrzaj>VILA  DALMACIJA d.o.o. Šibenik, OIB 69137869337, Petra Preradovića 7, 22000 Šibenik</izvorni_sadrzaj>
    <derivirana_varijabla naziv="DomainObject.Predmet.ProtustrankaIDrugiAdressOIB_1">VILA  DALMACIJA d.o.o. Šibenik, OIB 69137869337, Petra Preradovića 7,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punomoćnik zz dužnika / Borivoj Mitrić</item>
      <item>stečajni upravitelj / Draško Lambaša</item>
      <item>ŽUPANIJSKO DRŽAVNO ODVJETNIŠTVO U ŠIBENIKU, Građšansko-upravni odjel</item>
      <item>VILA  DALMACIJA d.o.o. Šibenik</item>
      <item>punomoćnik zz dužnika / Borivoj Mitrić</item>
      <item>REPUBLIKA HRVATSKA, MINISTARSTVO FINANCIJA, POREZNA UPRAVA, PODRUČNI URED ŠIBENIK</item>
      <item>PAOLO LUNGARINI</item>
      <item>Odvj. NINOSLAV HERCEG</item>
      <item>LUCA ALESSANDRINI</item>
    </izvorni_sadrzaj>
    <derivirana_varijabla naziv="DomainObject.Predmet.SudioniciListNaziv_1">
      <item>punomoćnik zz dužnika / Borivoj Mitrić</item>
      <item>stečajni upravitelj / Draško Lambaša</item>
      <item>ŽUPANIJSKO DRŽAVNO ODVJETNIŠTVO U ŠIBENIKU, Građšansko-upravni odjel</item>
      <item>VILA  DALMACIJA d.o.o. Šibenik</item>
      <item>punomoćnik zz dužnika / Borivoj Mitrić</item>
      <item>REPUBLIKA HRVATSKA, MINISTARSTVO FINANCIJA, POREZNA UPRAVA, PODRUČNI URED ŠIBENIK</item>
      <item>PAOLO LUNGARINI</item>
      <item>Odvj. NINOSLAV HERCEG</item>
      <item>LUCA ALESSANDRINI</item>
    </derivirana_varijabla>
  </DomainObject.Predmet.SudioniciListNaziv>
  <DomainObject.Predmet.SudioniciListAdressOIB>
    <izvorni_sadrzaj>
      <item>punomoćnik zz dužnika / Borivoj Mitrić</item>
      <item>stečajni upravitelj / Draško Lambaša</item>
      <item>ŽUPANIJSKO DRŽAVNO ODVJETNIŠTVO U ŠIBENIKU, Građšansko-upravni odjel, Petra Grubišića 3/III,22000 Šibenik</item>
      <item>VILA  DALMACIJA d.o.o. Šibenik, OIB 69137869337, Petra Preradovića 7,22000 Šibenik</item>
      <item>punomoćnik zz dužnika / Borivoj Mitrić</item>
      <item>REPUBLIKA HRVATSKA, MINISTARSTVO FINANCIJA, POREZNA UPRAVA, PODRUČNI URED ŠIBENIK, 22000 Šibenik</item>
      <item>PAOLO LUNGARINI, VILA DALMACIJA d.o.o, P.Preradovića 7,22000 Šibenik</item>
      <item>Odvj. NINOSLAV HERCEG, LJ. Posavskog 49,10150 Velika Gorica</item>
      <item>LUCA ALESSANDRINI, VILA DALMACIJA d.o.o, P.Preradovića 7,22000 Šibenik</item>
    </izvorni_sadrzaj>
    <derivirana_varijabla naziv="DomainObject.Predmet.SudioniciListAdressOIB_1">
      <item>punomoćnik zz dužnika / Borivoj Mitrić</item>
      <item>stečajni upravitelj / Draško Lambaša</item>
      <item>ŽUPANIJSKO DRŽAVNO ODVJETNIŠTVO U ŠIBENIKU, Građšansko-upravni odjel, Petra Grubišića 3/III,22000 Šibenik</item>
      <item>VILA  DALMACIJA d.o.o. Šibenik, OIB 69137869337, Petra Preradovića 7,22000 Šibenik</item>
      <item>punomoćnik zz dužnika / Borivoj Mitrić</item>
      <item>REPUBLIKA HRVATSKA, MINISTARSTVO FINANCIJA, POREZNA UPRAVA, PODRUČNI URED ŠIBENIK, 22000 Šibenik</item>
      <item>PAOLO LUNGARINI, VILA DALMACIJA d.o.o, P.Preradovića 7,22000 Šibenik</item>
      <item>Odvj. NINOSLAV HERCEG, LJ. Posavskog 49,10150 Velika Gorica</item>
      <item>LUCA ALESSANDRINI, VILA DALMACIJA d.o.o, P.Preradovića 7,22000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null</item>
      <item>, OIB 69137869337</item>
      <item>, OIB null</item>
      <item>, OIB null</item>
      <item>, OIB null</item>
      <item>, OIB null</item>
      <item>, OIB null</item>
    </izvorni_sadrzaj>
    <derivirana_varijabla naziv="DomainObject.Predmet.SudioniciListNazivOIB_1">
      <item>, OIB null</item>
      <item>, OIB null</item>
      <item>, OIB null</item>
      <item>, OIB 69137869337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Draško Lambaša, OIB 48593997552, Drniških žrtava 10 Šibenik</item>
    </izvorni_sadrzaj>
    <derivirana_varijabla naziv="DomainObject.Predmet.StecajniUpraviteljiListAddressOIB_1">
      <item>Draško Lambaša, OIB 48593997552, Drniških žrtava 10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426</properties:Words>
  <properties:Characters>2518</properties:Characters>
  <properties:Lines>85</properties:Lines>
  <properties:Paragraphs>29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2015-12-09T09:36:00Z</dcterms:created>
  <dc:creator>Joško Livaković</dc:creator>
  <cp:lastModifiedBy>Joško Livaković</cp:lastModifiedBy>
  <cp:lastPrinted>2015-12-09T09:55:00Z</cp:lastPrinted>
  <dcterms:modified xmlns:xsi="http://www.w3.org/2001/XMLSchema-instance" xsi:type="dcterms:W3CDTF">2015-12-09T09:57:00Z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