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1c82" w14:paraId="bbf1c82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152A1F">
        <w:rPr>
          <w:rFonts w:cs="Times New Roman" w:hAnsi="Times New Roman" w:ascii="Times New Roman"/>
          <w:sz w:val="24"/>
        </w:rPr>
        <w:t>1952</w:t>
      </w:r>
      <w:r w:rsidR="004F4EEB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P="004F4EE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</w:p>
    <w:p w:rsidRDefault="00337798" w:rsidP="004F4EEB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F53100" w:rsidP="004F4EEB" w:rsidR="00F53100" w:rsidRPr="00E974B3">
      <w:pPr>
        <w:ind w:left="2880"/>
        <w:jc w:val="center"/>
        <w:rPr>
          <w:sz w:val="24"/>
          <w:szCs w:val="24"/>
        </w:rPr>
      </w:pPr>
    </w:p>
    <w:p w:rsidRDefault="006F7455" w:rsidP="004F4EEB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J E Š E NJ E</w:t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051CBD" w:rsidR="00CC43BC" w:rsidRPr="00816FE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</w:t>
      </w:r>
      <w:r w:rsidR="00152A1F">
        <w:rPr>
          <w:sz w:val="24"/>
          <w:szCs w:val="24"/>
        </w:rPr>
        <w:t>BUZZ PROJEKT društvo s ograničenom odgovornošću za ugostiteljstvo, OIB: 49311008480, Zagreb (Grad Zagreb), Roberta Frangeša Mihanovića 5</w:t>
      </w:r>
      <w:r w:rsidR="00FE526A">
        <w:rPr>
          <w:sz w:val="24"/>
          <w:szCs w:val="24"/>
          <w:lang w:val="pt-BR"/>
        </w:rPr>
        <w:t>,</w:t>
      </w:r>
      <w:r w:rsidR="00051CBD">
        <w:rPr>
          <w:sz w:val="24"/>
          <w:szCs w:val="24"/>
          <w:lang w:val="pt-BR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4F4EEB">
        <w:rPr>
          <w:sz w:val="24"/>
          <w:szCs w:val="24"/>
          <w:lang w:val="pt-BR"/>
        </w:rPr>
        <w:t>2</w:t>
      </w:r>
      <w:r w:rsidR="00A1499F">
        <w:rPr>
          <w:sz w:val="24"/>
          <w:szCs w:val="24"/>
          <w:lang w:val="pt-BR"/>
        </w:rPr>
        <w:t>4</w:t>
      </w:r>
      <w:r w:rsidR="00051CBD">
        <w:rPr>
          <w:sz w:val="24"/>
          <w:szCs w:val="24"/>
          <w:lang w:val="pt-BR"/>
        </w:rPr>
        <w:t>. travnja</w:t>
      </w:r>
      <w:r w:rsidR="00B5482E">
        <w:rPr>
          <w:sz w:val="24"/>
          <w:szCs w:val="24"/>
          <w:lang w:val="pt-BR"/>
        </w:rPr>
        <w:t xml:space="preserve">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152A1F">
        <w:rPr>
          <w:sz w:val="24"/>
          <w:szCs w:val="24"/>
        </w:rPr>
        <w:t>Iva Šuntić, OIB: 78367687793, Zagreb, Jurja Dalmatinca 6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152A1F">
        <w:rPr>
          <w:sz w:val="24"/>
          <w:szCs w:val="24"/>
        </w:rPr>
        <w:t>BUZZ PROJEKT društvo s ograničenom odgovornošću za ugostiteljstvo, OIB: 49311008480, Zagreb (Grad Zagreb), Roberta Frangeša Mihanovića 5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152A1F">
        <w:rPr>
          <w:sz w:val="24"/>
          <w:szCs w:val="24"/>
        </w:rPr>
        <w:t>1952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152A1F">
        <w:rPr>
          <w:sz w:val="24"/>
          <w:szCs w:val="24"/>
        </w:rPr>
        <w:t>1952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A1499F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4F4EEB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</w:t>
      </w:r>
      <w:r w:rsidR="00051CBD">
        <w:rPr>
          <w:sz w:val="24"/>
          <w:szCs w:val="24"/>
        </w:rPr>
        <w:t xml:space="preserve">arodne novine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152A1F">
        <w:rPr>
          <w:sz w:val="24"/>
          <w:szCs w:val="24"/>
        </w:rPr>
        <w:t>BUZZ PROJEKT društvo s ograničenom odgovornošću za ugostiteljstvo, OIB: 49311008480, Zagreb (Grad Zagreb), Roberta Frangeša Mihanovića 5</w:t>
      </w:r>
      <w:r w:rsidR="00FE526A">
        <w:rPr>
          <w:sz w:val="24"/>
          <w:szCs w:val="24"/>
          <w:lang w:val="pt-BR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152A1F">
        <w:rPr>
          <w:sz w:val="24"/>
          <w:szCs w:val="24"/>
        </w:rPr>
        <w:t>BUZZ PROJEKT društvo s ograničenom odgovornošću za ugostiteljstvo, OIB: 49311008480, Zagreb (Grad Zagreb), Roberta Frangeša Mihanovića 5</w:t>
      </w:r>
      <w:r w:rsidR="00FE526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4F4EEB">
        <w:rPr>
          <w:sz w:val="24"/>
          <w:szCs w:val="24"/>
        </w:rPr>
        <w:t>2</w:t>
      </w:r>
      <w:r w:rsidR="00A1499F">
        <w:rPr>
          <w:sz w:val="24"/>
          <w:szCs w:val="24"/>
        </w:rPr>
        <w:t>4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BE31EF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BE31EF" w:rsidP="002B3342" w:rsidR="00BE31EF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BE31EF" w:rsidP="002B3342" w:rsidR="00BE31EF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BE31EF" w:rsidP="002B3342" w:rsidR="00BE31EF">
      <w:pPr>
        <w:pStyle w:val="Bezproreda"/>
      </w:pPr>
    </w:p>
    <w:p w:rsidRDefault="00051CBD" w:rsidR="00051CBD">
      <w:pPr>
        <w:jc w:val="both"/>
        <w:rPr>
          <w:sz w:val="24"/>
          <w:szCs w:val="24"/>
        </w:rPr>
      </w:pPr>
    </w:p>
    <w:p w:rsidRDefault="00051CBD" w:rsidR="00051CBD" w:rsidRPr="00E974B3">
      <w:pPr>
        <w:jc w:val="both"/>
        <w:rPr>
          <w:sz w:val="24"/>
          <w:szCs w:val="24"/>
        </w:rPr>
      </w:pPr>
    </w:p>
    <w:sectPr w:rsidSect="00051CBD" w:rsidR="00051CBD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1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152A1F">
      <w:rPr>
        <w:sz w:val="24"/>
        <w:szCs w:val="24"/>
      </w:rPr>
      <w:t>1952</w:t>
    </w:r>
    <w:r w:rsidR="003F45D0">
      <w:rPr>
        <w:sz w:val="24"/>
        <w:szCs w:val="24"/>
      </w:rPr>
      <w:t>/16-</w:t>
    </w:r>
    <w:r w:rsidR="00125537">
      <w:rPr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329D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25537"/>
    <w:rsid w:val="00131E99"/>
    <w:rsid w:val="0014336B"/>
    <w:rsid w:val="00152A1F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627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3F45D0"/>
    <w:rsid w:val="004401E2"/>
    <w:rsid w:val="0044050C"/>
    <w:rsid w:val="00450221"/>
    <w:rsid w:val="00450676"/>
    <w:rsid w:val="004531FC"/>
    <w:rsid w:val="00454BBA"/>
    <w:rsid w:val="00473B3B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4F4EEB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16FEB"/>
    <w:rsid w:val="008366A0"/>
    <w:rsid w:val="0085270F"/>
    <w:rsid w:val="00866751"/>
    <w:rsid w:val="00876285"/>
    <w:rsid w:val="008771CC"/>
    <w:rsid w:val="008964F3"/>
    <w:rsid w:val="00897934"/>
    <w:rsid w:val="008E6A96"/>
    <w:rsid w:val="008F5120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499F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20142"/>
    <w:rsid w:val="00B313EC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BE31EF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82F9C"/>
    <w:rsid w:val="00D959BC"/>
    <w:rsid w:val="00D964DB"/>
    <w:rsid w:val="00DA5FA3"/>
    <w:rsid w:val="00DC72C4"/>
    <w:rsid w:val="00DD67BA"/>
    <w:rsid w:val="00DE1976"/>
    <w:rsid w:val="00DE479D"/>
    <w:rsid w:val="00E203DC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1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1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1E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1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1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E31E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1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1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1E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1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1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E31EF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1000+6000</izvorni_sadrzaj>
    <derivirana_varijabla naziv="DomainObject.Primjedba_1">predujam 1000+6000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1952</izvorni_sadrzaj>
    <derivirana_varijabla naziv="DomainObject.Predmet.Broj_1">1952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St-1952/2016</izvorni_sadrzaj>
    <derivirana_varijabla naziv="DomainObject.Predmet.OznakaBroj_1">St-1952/2016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BUZZ PROJEKT d.o.o. zastupanog po punomoćniku Iva Šuntić</izvorni_sadrzaj>
    <derivirana_varijabla naziv="DomainObject.Predmet.ProtustrankaFormated_1">  BUZZ PROJEKT d.o.o. zastupanog po punomoćniku Iva Šuntić</derivirana_varijabla>
  </DomainObject.Predmet.ProtustrankaFormated>
  <DomainObject.Predmet.ProtustrankaFormatedOIB>
    <izvorni_sadrzaj>  BUZZ PROJEKT d.o.o., OIB 49311008480 zastupanog po punomoćniku Iva Šuntić</izvorni_sadrzaj>
    <derivirana_varijabla naziv="DomainObject.Predmet.ProtustrankaFormatedOIB_1">  BUZZ PROJEKT d.o.o., OIB 49311008480 zastupanog po punomoćniku Iva Šuntić</derivirana_varijabla>
  </DomainObject.Predmet.ProtustrankaFormatedOIB>
  <DomainObject.Predmet.ProtustrankaFormatedWithAdress>
    <izvorni_sadrzaj> BUZZ PROJEKT d.o.o., Roberta Frangeša Mihanovića 5, 10000 Zagreb zastupanog po punomoćniku Iva Šuntić</izvorni_sadrzaj>
    <derivirana_varijabla naziv="DomainObject.Predmet.ProtustrankaFormatedWithAdress_1"> BUZZ PROJEKT d.o.o., Roberta Frangeša Mihanovića 5, 10000 Zagreb zastupanog po punomoćniku Iva Šuntić</derivirana_varijabla>
  </DomainObject.Predmet.ProtustrankaFormatedWithAdress>
  <DomainObject.Predmet.ProtustrankaFormatedWithAdressOIB>
    <izvorni_sadrzaj> BUZZ PROJEKT d.o.o., OIB 49311008480, Roberta Frangeša Mihanovića 5, 10000 Zagreb zastupanog po punomoćniku Iva Šuntić</izvorni_sadrzaj>
    <derivirana_varijabla naziv="DomainObject.Predmet.ProtustrankaFormatedWithAdressOIB_1"> BUZZ PROJEKT d.o.o., OIB 49311008480, Roberta Frangeša Mihanovića 5, 10000 Zagreb zastupanog po punomoćniku Iva Šuntić</derivirana_varijabla>
  </DomainObject.Predmet.ProtustrankaFormatedWithAdressOIB>
  <DomainObject.Predmet.ProtustrankaWithAdress>
    <izvorni_sadrzaj>BUZZ PROJEKT d.o.o. Roberta Frangeša Mihanovića 5, 10000 Zagreb</izvorni_sadrzaj>
    <derivirana_varijabla naziv="DomainObject.Predmet.ProtustrankaWithAdress_1">BUZZ PROJEKT d.o.o. Roberta Frangeša Mihanovića 5, 10000 Zagreb</derivirana_varijabla>
  </DomainObject.Predmet.ProtustrankaWithAdress>
  <DomainObject.Predmet.ProtustrankaWithAdressOIB>
    <izvorni_sadrzaj>BUZZ PROJEKT d.o.o., OIB 49311008480, Roberta Frangeša Mihanovića 5, 10000 Zagreb</izvorni_sadrzaj>
    <derivirana_varijabla naziv="DomainObject.Predmet.ProtustrankaWithAdressOIB_1">BUZZ PROJEKT d.o.o., OIB 49311008480, Roberta Frangeša Mihanovića 5, 10000 Zagreb</derivirana_varijabla>
  </DomainObject.Predmet.ProtustrankaWithAdressOIB>
  <DomainObject.Predmet.ProtustrankaNazivFormated>
    <izvorni_sadrzaj>BUZZ PROJEKT d.o.o.</izvorni_sadrzaj>
    <derivirana_varijabla naziv="DomainObject.Predmet.ProtustrankaNazivFormated_1">BUZZ PROJEKT d.o.o.</derivirana_varijabla>
  </DomainObject.Predmet.ProtustrankaNazivFormated>
  <DomainObject.Predmet.ProtustrankaNazivFormatedOIB>
    <izvorni_sadrzaj>BUZZ PROJEKT d.o.o., OIB 49311008480</izvorni_sadrzaj>
    <derivirana_varijabla naziv="DomainObject.Predmet.ProtustrankaNazivFormatedOIB_1">BUZZ PROJEKT d.o.o., OIB 49311008480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BUZZ PROJEKT d.o.o. zastupanog po punomoćniku Iva Šuntić</item>
    </izvorni_sadrzaj>
    <derivirana_varijabla naziv="DomainObject.Predmet.ProtuStrankaListFormated_1">
      <item>BUZZ PROJEKT d.o.o. zastupanog po punomoćniku Iva Šuntić</item>
    </derivirana_varijabla>
  </DomainObject.Predmet.ProtuStrankaListFormated>
  <DomainObject.Predmet.ProtuStrankaListFormatedOIB>
    <izvorni_sadrzaj>
      <item>BUZZ PROJEKT d.o.o., OIB 49311008480 zastupanog po punomoćniku Iva Šuntić</item>
    </izvorni_sadrzaj>
    <derivirana_varijabla naziv="DomainObject.Predmet.ProtuStrankaListFormatedOIB_1">
      <item>BUZZ PROJEKT d.o.o., OIB 49311008480 zastupanog po punomoćniku Iva Šuntić</item>
    </derivirana_varijabla>
  </DomainObject.Predmet.ProtuStrankaListFormatedOIB>
  <DomainObject.Predmet.ProtuStrankaListFormatedWithAdress>
    <izvorni_sadrzaj>
      <item>BUZZ PROJEKT d.o.o., Roberta Frangeša Mihanovića 5, 10000 Zagreb zastupanog po punomoćniku Iva Šuntić</item>
    </izvorni_sadrzaj>
    <derivirana_varijabla naziv="DomainObject.Predmet.ProtuStrankaListFormatedWithAdress_1">
      <item>BUZZ PROJEKT d.o.o., Roberta Frangeša Mihanovića 5, 10000 Zagreb zastupanog po punomoćniku Iva Šuntić</item>
    </derivirana_varijabla>
  </DomainObject.Predmet.ProtuStrankaListFormatedWithAdress>
  <DomainObject.Predmet.ProtuStrankaListFormatedWithAdressOIB>
    <izvorni_sadrzaj>
      <item>BUZZ PROJEKT d.o.o., OIB 49311008480, Roberta Frangeša Mihanovića 5, 10000 Zagreb zastupanog po punomoćniku Iva Šuntić</item>
    </izvorni_sadrzaj>
    <derivirana_varijabla naziv="DomainObject.Predmet.ProtuStrankaListFormatedWithAdressOIB_1">
      <item>BUZZ PROJEKT d.o.o., OIB 49311008480, Roberta Frangeša Mihanovića 5, 10000 Zagreb zastupanog po punomoćniku Iva Šuntić</item>
    </derivirana_varijabla>
  </DomainObject.Predmet.ProtuStrankaListFormatedWithAdressOIB>
  <DomainObject.Predmet.ProtuStrankaListNazivFormated>
    <izvorni_sadrzaj>
      <item>BUZZ PROJEKT d.o.o.</item>
    </izvorni_sadrzaj>
    <derivirana_varijabla naziv="DomainObject.Predmet.ProtuStrankaListNazivFormated_1">
      <item>BUZZ PROJEKT d.o.o.</item>
    </derivirana_varijabla>
  </DomainObject.Predmet.ProtuStrankaListNazivFormated>
  <DomainObject.Predmet.ProtuStrankaListNazivFormatedOIB>
    <izvorni_sadrzaj>
      <item>BUZZ PROJEKT d.o.o., OIB 49311008480</item>
    </izvorni_sadrzaj>
    <derivirana_varijabla naziv="DomainObject.Predmet.ProtuStrankaListNazivFormatedOIB_1">
      <item>BUZZ PROJEKT d.o.o., OIB 49311008480</item>
    </derivirana_varijabla>
  </DomainObject.Predmet.ProtuStrankaListNazivFormatedOIB>
  <DomainObject.Predmet.OstaliListFormated>
    <izvorni_sadrzaj>
      <item>Iva Šuntić punomoćnik sudionika u postupku BUZZ PROJEKT d.o.o.</item>
    </izvorni_sadrzaj>
    <derivirana_varijabla naziv="DomainObject.Predmet.OstaliListFormated_1">
      <item>Iva Šuntić punomoćnik sudionika u postupku BUZZ PROJEKT d.o.o.</item>
    </derivirana_varijabla>
  </DomainObject.Predmet.OstaliListFormated>
  <DomainObject.Predmet.OstaliListFormatedOIB>
    <izvorni_sadrzaj>
      <item>Iva Šuntić, OIB 78367687793 punomoćnik sudionika u postupku BUZZ PROJEKT d.o.o.</item>
    </izvorni_sadrzaj>
    <derivirana_varijabla naziv="DomainObject.Predmet.OstaliListFormatedOIB_1">
      <item>Iva Šuntić, OIB 78367687793 punomoćnik sudionika u postupku BUZZ PROJEKT d.o.o.</item>
    </derivirana_varijabla>
  </DomainObject.Predmet.OstaliListFormatedOIB>
  <DomainObject.Predmet.OstaliListFormatedWithAdress>
    <izvorni_sadrzaj>
      <item>Iva Šuntić, Ulica Jurja Dalmatinca 6, 10000 Zagreb punomoćnik sudionika u postupku BUZZ PROJEKT d.o.o.</item>
    </izvorni_sadrzaj>
    <derivirana_varijabla naziv="DomainObject.Predmet.OstaliListFormatedWithAdress_1">
      <item>Iva Šuntić, Ulica Jurja Dalmatinca 6, 10000 Zagreb punomoćnik sudionika u postupku BUZZ PROJEKT d.o.o.</item>
    </derivirana_varijabla>
  </DomainObject.Predmet.OstaliListFormatedWithAdress>
  <DomainObject.Predmet.OstaliListFormatedWithAdressOIB>
    <izvorni_sadrzaj>
      <item>Iva Šuntić, OIB 78367687793, Ulica Jurja Dalmatinca 6, 10000 Zagreb punomoćnik sudionika u postupku BUZZ PROJEKT d.o.o.</item>
    </izvorni_sadrzaj>
    <derivirana_varijabla naziv="DomainObject.Predmet.OstaliListFormatedWithAdressOIB_1">
      <item>Iva Šuntić, OIB 78367687793, Ulica Jurja Dalmatinca 6, 10000 Zagreb punomoćnik sudionika u postupku BUZZ PROJEKT d.o.o.</item>
    </derivirana_varijabla>
  </DomainObject.Predmet.OstaliListFormatedWithAdressOIB>
  <DomainObject.Predmet.OstaliListNazivFormated>
    <izvorni_sadrzaj>
      <item>Iva Šuntić</item>
    </izvorni_sadrzaj>
    <derivirana_varijabla naziv="DomainObject.Predmet.OstaliListNazivFormated_1">
      <item>Iva Šuntić</item>
    </derivirana_varijabla>
  </DomainObject.Predmet.OstaliListNazivFormated>
  <DomainObject.Predmet.OstaliListNazivFormatedOIB>
    <izvorni_sadrzaj>
      <item>Iva Šuntić, OIB 78367687793</item>
    </izvorni_sadrzaj>
    <derivirana_varijabla naziv="DomainObject.Predmet.OstaliListNazivFormatedOIB_1">
      <item>Iva Šuntić, OIB 78367687793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BUZZ PROJEKT d.o.o.</izvorni_sadrzaj>
    <derivirana_varijabla naziv="DomainObject.Predmet.ProtustrankaIDrugi_1">BUZZ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BUZZ PROJEKT d.o.o., OIB 49311008480, Roberta Frangeša Mihanovića 5, 10000 Zagreb</izvorni_sadrzaj>
    <derivirana_varijabla naziv="DomainObject.Predmet.ProtustrankaIDrugiAdressOIB_1">BUZZ PROJEKT d.o.o., OIB 49311008480,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BUZZ PROJEKT d.o.o.</item>
      <item>Iva Šuntić</item>
    </izvorni_sadrzaj>
    <derivirana_varijabla naziv="DomainObject.Predmet.SudioniciListNaziv_1">
      <item>FINA Regionalni centar Zagreb</item>
      <item>BUZZ PROJEKT d.o.o.</item>
      <item>Iva Šuntić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izvorni_sadrzaj>
    <derivirana_varijabla naziv="DomainObject.Predmet.SudioniciListAdressOIB_1">
      <item>FINA Regionalni centar Zagreb, OIB 85821130368, Trg svibanjskih žrtava 1995. 1,10000 Zagreb</item>
      <item>BUZZ PROJEKT d.o.o., OIB 49311008480, Roberta Frangeša Mihanovića 5,10000 Zagreb</item>
      <item>Iva Šuntić, OIB 78367687793, Ulica Jurja Dalmatinca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49311008480</item>
      <item>, OIB 78367687793</item>
    </izvorni_sadrzaj>
    <derivirana_varijabla naziv="DomainObject.Predmet.SudioniciListNazivOIB_1">
      <item>, OIB 85821130368</item>
      <item>, OIB 49311008480</item>
      <item>, OIB 78367687793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9E9129-7B38-451A-8F9B-D23870D6D7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1035</properties:Words>
  <properties:Characters>5808</properties:Characters>
  <properties:Lines>134</properties:Lines>
  <properties:Paragraphs>46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2017-04-24T12:07:00Z</cp:lastPrinted>
  <dcterms:modified xmlns:xsi="http://www.w3.org/2001/XMLSchema-instance" xsi:type="dcterms:W3CDTF">2017-04-24T12:08:00Z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