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dbe2" w14:paraId="c9adbe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0778CF">
        <w:t>344</w:t>
      </w:r>
      <w:r w:rsidR="00F45899">
        <w:t>/17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144A12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3A552B">
        <w:rPr>
          <w:lang w:val="pt-BR"/>
        </w:rPr>
        <w:t xml:space="preserve">LACINIA d.o.o., Zagreb, Drvinje 36, OIB: </w:t>
      </w:r>
      <w:r w:rsidR="003A552B">
        <w:t>52986017481</w:t>
      </w:r>
      <w:r w:rsidRPr="00B7228A">
        <w:rPr>
          <w:lang w:val="pt-BR"/>
        </w:rPr>
        <w:t xml:space="preserve">, </w:t>
      </w:r>
      <w:r w:rsidR="00144A12">
        <w:t>3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A552B">
        <w:rPr>
          <w:lang w:val="pt-BR"/>
        </w:rPr>
        <w:t>LACINIA d.o.o., Zagreb, Drvinje 36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915DD3">
        <w:br/>
        <w:t>5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3A552B">
        <w:t>10.15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144A12">
        <w:t>3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144A12" w:rsidP="0093411A" w:rsidR="00144A12" w:rsidRPr="00586DD5">
      <w:pPr>
        <w:jc w:val="center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A6ED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144A12" w:rsidP="006B708C" w:rsidR="00144A12"/>
    <w:p w:rsidRDefault="009A6ED6" w:rsidP="006B708C" w:rsidR="009A6ED6"/>
    <w:p w:rsidRDefault="00144A12" w:rsidP="006B708C" w:rsidR="00144A12"/>
    <w:p w:rsidRDefault="009A6ED6" w:rsidP="002C6293" w:rsidR="009A6ED6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9A6ED6" w:rsidP="002C6293" w:rsidR="009A6ED6">
      <w:pPr>
        <w:jc w:val="both"/>
      </w:pPr>
      <w:r>
        <w:t xml:space="preserve">               Katica Franjić</w:t>
      </w:r>
    </w:p>
    <w:p w:rsidRDefault="00B639DE" w:rsidP="009A6ED6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2" w:uri="http://schemas.microsoft.com/office/word" w:name="compatibilityMode"/>
  </w:compat>
  <w:rsids>
    <w:rsidRoot w:val="00F378C1"/>
    <w:rsid w:val="00014CE5"/>
    <w:rsid w:val="00015F41"/>
    <w:rsid w:val="000633F8"/>
    <w:rsid w:val="00071509"/>
    <w:rsid w:val="00075172"/>
    <w:rsid w:val="000778CF"/>
    <w:rsid w:val="000E19ED"/>
    <w:rsid w:val="000E1DC5"/>
    <w:rsid w:val="00106717"/>
    <w:rsid w:val="00144A12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15DD3"/>
    <w:rsid w:val="0093411A"/>
    <w:rsid w:val="009A6ED6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6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E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E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E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E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LACINIA d.o.o. zastupanog po punomoćniku Maja Vlastelica</izvorni_sadrzaj>
    <derivirana_varijabla naziv="DomainObject.Predmet.ProtustrankaFormated_1">  LACINIA d.o.o. zastupanog po punomoćniku Maja Vlastelica</derivirana_varijabla>
  </DomainObject.Predmet.ProtustrankaFormated>
  <DomainObject.Predmet.ProtustrankaFormatedOIB>
    <izvorni_sadrzaj>  LACINIA d.o.o., OIB 52986017481 zastupanog po punomoćniku Maja Vlastelica</izvorni_sadrzaj>
    <derivirana_varijabla naziv="DomainObject.Predmet.ProtustrankaFormatedOIB_1">  LACINIA d.o.o., OIB 52986017481 zastupanog po punomoćniku Maja Vlastelica</derivirana_varijabla>
  </DomainObject.Predmet.ProtustrankaFormatedOIB>
  <DomainObject.Predmet.ProtustrankaFormatedWithAdress>
    <izvorni_sadrzaj> LACINIA d.o.o., Drvinje 36, 10000 Zagreb zastupanog po punomoćniku Maja Vlastelica</izvorni_sadrzaj>
    <derivirana_varijabla naziv="DomainObject.Predmet.ProtustrankaFormatedWithAdress_1"> LACINIA d.o.o., Drvinje 36, 10000 Zagreb zastupanog po punomoćniku Maja Vlastelica</derivirana_varijabla>
  </DomainObject.Predmet.ProtustrankaFormatedWithAdress>
  <DomainObject.Predmet.ProtustrankaFormatedWithAdressOIB>
    <izvorni_sadrzaj> LACINIA d.o.o., OIB 52986017481, Drvinje 36, 10000 Zagreb zastupanog po punomoćniku Maja Vlastelica</izvorni_sadrzaj>
    <derivirana_varijabla naziv="DomainObject.Predmet.ProtustrankaFormatedWithAdressOIB_1"> LACINIA d.o.o., OIB 52986017481, Drvinje 36, 10000 Zagreb zastupanog po punomoćniku Maja Vlastelica</derivirana_varijabla>
  </DomainObject.Predmet.ProtustrankaFormatedWithAdressOIB>
  <DomainObject.Predmet.ProtustrankaWithAdress>
    <izvorni_sadrzaj>LACINIA d.o.o. Drvinje 36, 10000 Zagreb</izvorni_sadrzaj>
    <derivirana_varijabla naziv="DomainObject.Predmet.ProtustrankaWithAdress_1">LACINIA d.o.o. Drvinje 36, 10000 Zagreb</derivirana_varijabla>
  </DomainObject.Predmet.ProtustrankaWithAdress>
  <DomainObject.Predmet.ProtustrankaWithAdressOIB>
    <izvorni_sadrzaj>LACINIA d.o.o., OIB 52986017481, Drvinje 36, 10000 Zagreb</izvorni_sadrzaj>
    <derivirana_varijabla naziv="DomainObject.Predmet.ProtustrankaWithAdressOIB_1">LACINIA d.o.o., OIB 52986017481, Drvinje 36, 10000 Zagreb</derivirana_varijabla>
  </DomainObject.Predmet.ProtustrankaWithAdressOIB>
  <DomainObject.Predmet.ProtustrankaNazivFormated>
    <izvorni_sadrzaj>LACINIA d.o.o.</izvorni_sadrzaj>
    <derivirana_varijabla naziv="DomainObject.Predmet.ProtustrankaNazivFormated_1">LACINIA d.o.o.</derivirana_varijabla>
  </DomainObject.Predmet.ProtustrankaNazivFormated>
  <DomainObject.Predmet.ProtustrankaNazivFormatedOIB>
    <izvorni_sadrzaj>LACINIA d.o.o., OIB 52986017481</izvorni_sadrzaj>
    <derivirana_varijabla naziv="DomainObject.Predmet.ProtustrankaNazivFormatedOIB_1">LACINIA d.o.o., OIB 52986017481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LACINIA d.o.o. zastupanog po punomoćniku Maja Vlastelica</item>
    </izvorni_sadrzaj>
    <derivirana_varijabla naziv="DomainObject.Predmet.ProtuStrankaListFormated_1">
      <item>LACINIA d.o.o. zastupanog po punomoćniku Maja Vlastelica</item>
    </derivirana_varijabla>
  </DomainObject.Predmet.ProtuStrankaListFormated>
  <DomainObject.Predmet.ProtuStrankaListFormatedOIB>
    <izvorni_sadrzaj>
      <item>LACINIA d.o.o., OIB 52986017481 zastupanog po punomoćniku Maja Vlastelica</item>
    </izvorni_sadrzaj>
    <derivirana_varijabla naziv="DomainObject.Predmet.ProtuStrankaListFormatedOIB_1">
      <item>LACINIA d.o.o., OIB 52986017481 zastupanog po punomoćniku Maja Vlastelica</item>
    </derivirana_varijabla>
  </DomainObject.Predmet.ProtuStrankaListFormatedOIB>
  <DomainObject.Predmet.ProtuStrankaListFormatedWithAdress>
    <izvorni_sadrzaj>
      <item>LACINIA d.o.o., Drvinje 36, 10000 Zagreb zastupanog po punomoćniku Maja Vlastelica</item>
    </izvorni_sadrzaj>
    <derivirana_varijabla naziv="DomainObject.Predmet.ProtuStrankaListFormatedWithAdress_1">
      <item>LACINIA d.o.o., Drvinje 36, 10000 Zagreb zastupanog po punomoćniku Maja Vlastelica</item>
    </derivirana_varijabla>
  </DomainObject.Predmet.ProtuStrankaListFormatedWithAdress>
  <DomainObject.Predmet.ProtuStrankaListFormatedWithAdressOIB>
    <izvorni_sadrzaj>
      <item>LACINIA d.o.o., OIB 52986017481, Drvinje 36, 10000 Zagreb zastupanog po punomoćniku Maja Vlastelica</item>
    </izvorni_sadrzaj>
    <derivirana_varijabla naziv="DomainObject.Predmet.ProtuStrankaListFormatedWithAdressOIB_1">
      <item>LACINIA d.o.o., OIB 52986017481, Drvinje 36, 10000 Zagreb zastupanog po punomoćniku Maja Vlastelica</item>
    </derivirana_varijabla>
  </DomainObject.Predmet.ProtuStrankaListFormatedWithAdressOIB>
  <DomainObject.Predmet.ProtuStrankaListNazivFormated>
    <izvorni_sadrzaj>
      <item>LACINIA d.o.o.</item>
    </izvorni_sadrzaj>
    <derivirana_varijabla naziv="DomainObject.Predmet.ProtuStrankaListNazivFormated_1">
      <item>LACINIA d.o.o.</item>
    </derivirana_varijabla>
  </DomainObject.Predmet.ProtuStrankaListNazivFormated>
  <DomainObject.Predmet.ProtuStrankaListNazivFormatedOIB>
    <izvorni_sadrzaj>
      <item>LACINIA d.o.o., OIB 52986017481</item>
    </izvorni_sadrzaj>
    <derivirana_varijabla naziv="DomainObject.Predmet.ProtuStrankaListNazivFormatedOIB_1">
      <item>LACINIA d.o.o., OIB 52986017481</item>
    </derivirana_varijabla>
  </DomainObject.Predmet.ProtuStrankaListNazivFormatedOIB>
  <DomainObject.Predmet.OstaliListFormated>
    <izvorni_sadrzaj>
      <item>Maja Vlastelica punomoćnik sudionika u postupku LACINIA d.o.o.</item>
      <item>ERSTE &amp; STEIERMARKISCHE BANK d.d.</item>
    </izvorni_sadrzaj>
    <derivirana_varijabla naziv="DomainObject.Predmet.OstaliListFormated_1">
      <item>Maja Vlastelica punomoćnik sudionika u postupku LACINIA d.o.o.</item>
      <item>ERSTE &amp; STEIERMARKISCHE BANK d.d.</item>
    </derivirana_varijabla>
  </DomainObject.Predmet.OstaliListFormated>
  <DomainObject.Predmet.OstaliListFormatedOIB>
    <izvorni_sadrzaj>
      <item>Maja Vlastelica, OIB 34172115092 punomoćnik sudionika u postupku LACINIA d.o.o.</item>
      <item>ERSTE &amp; STEIERMARKISCHE BANK d.d.</item>
    </izvorni_sadrzaj>
    <derivirana_varijabla naziv="DomainObject.Predmet.OstaliListFormatedOIB_1">
      <item>Maja Vlastelica, OIB 34172115092 punomoćnik sudionika u postupku LACINIA d.o.o.</item>
      <item>ERSTE &amp; STEIERMARKISCHE BANK d.d.</item>
    </derivirana_varijabla>
  </DomainObject.Predmet.OstaliListFormatedOIB>
  <DomainObject.Predmet.OstaliListFormatedWithAdress>
    <izvorni_sadrzaj>
      <item>Maja Vlastelica, Dragutina Golika 36, 10000 Zagreb punomoćnik sudionika u postupku LACINIA d.o.o.</item>
      <item>ERSTE &amp; STEIERMARKISCHE BANK d.d., Ivana Lučića 2, 10000 Zagreb</item>
    </izvorni_sadrzaj>
    <derivirana_varijabla naziv="DomainObject.Predmet.OstaliListFormatedWithAdress_1">
      <item>Maja Vlastelica, Dragutina Golika 36, 10000 Zagreb punomoćnik sudionika u postupku LACINIA d.o.o.</item>
      <item>ERSTE &amp; STEIERMARKISCHE BANK d.d., Ivana Lučića 2, 10000 Zagreb</item>
    </derivirana_varijabla>
  </DomainObject.Predmet.OstaliListFormatedWithAdress>
  <DomainObject.Predmet.OstaliListFormatedWithAdressOIB>
    <izvorni_sadrzaj>
      <item>Maja Vlastelica, OIB 34172115092, Dragutina Golika 36, 10000 Zagreb punomoćnik sudionika u postupku LACINIA d.o.o.</item>
      <item>ERSTE &amp; STEIERMARKISCHE BANK d.d., Ivana Lučića 2, 10000 Zagreb</item>
    </izvorni_sadrzaj>
    <derivirana_varijabla naziv="DomainObject.Predmet.OstaliListFormatedWithAdressOIB_1">
      <item>Maja Vlastelica, OIB 34172115092, Dragutina Golika 36, 10000 Zagreb punomoćnik sudionika u postupku LACINIA d.o.o.</item>
      <item>ERSTE &amp; STEIERMARKISCHE BANK d.d., Ivana Lučića 2, 10000 Zagreb</item>
    </derivirana_varijabla>
  </DomainObject.Predmet.OstaliListFormatedWithAdressOIB>
  <DomainObject.Predmet.OstaliListNazivFormated>
    <izvorni_sadrzaj>
      <item>Maja Vlastelica</item>
      <item>ERSTE &amp; STEIERMARKISCHE BANK d.d.</item>
    </izvorni_sadrzaj>
    <derivirana_varijabla naziv="DomainObject.Predmet.OstaliListNazivFormated_1">
      <item>Maja Vlastelica</item>
      <item>ERSTE &amp; STEIERMARKISCHE BANK d.d.</item>
    </derivirana_varijabla>
  </DomainObject.Predmet.OstaliListNazivFormated>
  <DomainObject.Predmet.OstaliListNazivFormatedOIB>
    <izvorni_sadrzaj>
      <item>Maja Vlastelica, OIB 34172115092</item>
      <item>ERSTE &amp; STEIERMARKISCHE BANK d.d.</item>
    </izvorni_sadrzaj>
    <derivirana_varijabla naziv="DomainObject.Predmet.OstaliListNazivFormatedOIB_1">
      <item>Maja Vlastelica, OIB 34172115092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LACINIA d.o.o.</izvorni_sadrzaj>
    <derivirana_varijabla naziv="DomainObject.Predmet.ProtustrankaIDrugi_1">LACINIA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LACINIA d.o.o., OIB 52986017481, Drvinje 36, 10000 Zagreb</izvorni_sadrzaj>
    <derivirana_varijabla naziv="DomainObject.Predmet.ProtustrankaIDrugiAdressOIB_1">LACINIA d.o.o., OIB 52986017481, Drvinje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LACINIA d.o.o.</item>
      <item>Maja Vlastelica</item>
      <item>ERSTE &amp; STEIERMARKISCHE BANK d.d.</item>
    </izvorni_sadrzaj>
    <derivirana_varijabla naziv="DomainObject.Predmet.SudioniciListNaziv_1">
      <item>FINA Regionalni centar Zagreb</item>
      <item>LACINIA d.o.o.</item>
      <item>Maja Vlastelica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LACINIA d.o.o., OIB 52986017481, Drvinje 36,10000 Zagreb</item>
      <item>Maja Vlastelica, OIB 34172115092, Dragutina Golika 36,10000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1,10000 Zagreb</item>
      <item>LACINIA d.o.o., OIB 52986017481, Drvinje 36,10000 Zagreb</item>
      <item>Maja Vlastelica, OIB 34172115092, Dragutina Golika 36,10000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52986017481</item>
      <item>, OIB 34172115092</item>
      <item>, OIB null</item>
    </izvorni_sadrzaj>
    <derivirana_varijabla naziv="DomainObject.Predmet.SudioniciListNazivOIB_1">
      <item>, OIB 85821130368</item>
      <item>, OIB 52986017481</item>
      <item>, OIB 34172115092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813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2017-04-30T21:45:00Z</dcterms:created>
  <dc:creator>nmarkovic</dc:creator>
  <cp:lastModifiedBy>Katica Franjić</cp:lastModifiedBy>
  <cp:lastPrinted>2017-05-03T13:35:00Z</cp:lastPrinted>
  <dcterms:modified xmlns:xsi="http://www.w3.org/2001/XMLSchema-instance" xsi:type="dcterms:W3CDTF">2017-05-03T13:35:00Z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