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ec73" w14:paraId="e69ec7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96D4F">
        <w:rPr>
          <w:b/>
          <w:lang w:val="hr-HR"/>
        </w:rPr>
        <w:t>143</w:t>
      </w:r>
      <w:r w:rsidR="002F007E">
        <w:rPr>
          <w:b/>
          <w:lang w:val="hr-HR"/>
        </w:rPr>
        <w:t>8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96D4F">
        <w:rPr>
          <w:lang w:val="hr-HR"/>
        </w:rPr>
        <w:t>TERMOTEHNIKA MATERIJALI d.o.o. Trilj, Put okoliša 12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96D4F">
        <w:rPr>
          <w:lang w:val="hr-HR"/>
        </w:rPr>
        <w:t>73061371521</w:t>
      </w:r>
      <w:r w:rsidR="004638FC">
        <w:rPr>
          <w:lang w:val="hr-HR"/>
        </w:rPr>
        <w:t xml:space="preserve">, MBS: </w:t>
      </w:r>
      <w:r w:rsidR="00F96D4F">
        <w:rPr>
          <w:lang w:val="hr-HR"/>
        </w:rPr>
        <w:t>080170968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D6E6E">
        <w:rPr>
          <w:lang w:val="hr-HR"/>
        </w:rPr>
        <w:t>18</w:t>
      </w:r>
      <w:r w:rsidR="00B42DE7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6D4F">
        <w:rPr>
          <w:lang w:val="hr-HR"/>
        </w:rPr>
        <w:t>TERMOTEHNIKA MATERIJALI d.o.o. Trilj, Put okoliša 12, OIB: 73061371521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F96D4F">
        <w:rPr>
          <w:lang w:val="hr-HR"/>
        </w:rPr>
        <w:t>3238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96D4F">
        <w:rPr>
          <w:lang w:val="hr-HR"/>
        </w:rPr>
        <w:t>267.935,79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D6E6E">
        <w:rPr>
          <w:lang w:val="hr-HR"/>
        </w:rPr>
        <w:t>18</w:t>
      </w:r>
      <w:r w:rsidR="00B42DE7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42DE7"/>
    <w:rsid w:val="00B6615F"/>
    <w:rsid w:val="00B70173"/>
    <w:rsid w:val="00B95BB8"/>
    <w:rsid w:val="00BA0910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6E6E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0837"/>
    <w:rsid w:val="00F5322A"/>
    <w:rsid w:val="00F72994"/>
    <w:rsid w:val="00F8408E"/>
    <w:rsid w:val="00F85A66"/>
    <w:rsid w:val="00F96D4F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9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9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9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9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TERMOTEHNIKA MATERIJALI društvos ograničenom odgovornošću za graditeljstvo i trgovinu</izvorni_sadrzaj>
    <derivirana_varijabla naziv="DomainObject.Predmet.ProtustrankaFormated_1">  TERMOTEHNIKA MATERIJALI društvos ograničenom odgovornošću za graditeljstvo i trgovinu</derivirana_varijabla>
  </DomainObject.Predmet.ProtustrankaFormated>
  <DomainObject.Predmet.ProtustrankaFormatedOIB>
    <izvorni_sadrzaj>  TERMOTEHNIKA MATERIJALI društvos ograničenom odgovornošću za graditeljstvo i trgovinu, OIB 73061371521</izvorni_sadrzaj>
    <derivirana_varijabla naziv="DomainObject.Predmet.ProtustrankaFormatedOIB_1">  TERMOTEHNIKA MATERIJALI društvos ograničenom odgovornošću za graditeljstvo i trgovinu, OIB 73061371521</derivirana_varijabla>
  </DomainObject.Predmet.ProtustrankaFormatedOIB>
  <DomainObject.Predmet.ProtustrankaFormatedWithAdress>
    <izvorni_sadrzaj> TERMOTEHNIKA MATERIJALI društvos ograničenom odgovornošću za graditeljstvo i trgovinu, Put okoliša 12, 21240 Trilj</izvorni_sadrzaj>
    <derivirana_varijabla naziv="DomainObject.Predmet.ProtustrankaFormatedWithAdress_1"> TERMOTEHNIKA MATERIJALI društvos ograničenom odgovornošću za graditeljstvo i trgovinu, Put okoliša 12, 21240 Trilj</derivirana_varijabla>
  </DomainObject.Predmet.ProtustrankaFormatedWithAdress>
  <DomainObject.Predmet.ProtustrankaFormatedWithAdressOIB>
    <izvorni_sadrzaj> TERMOTEHNIKA MATERIJALI društvos ograničenom odgovornošću za graditeljstvo i trgovinu, OIB 73061371521, Put okoliša 12, 21240 Trilj</izvorni_sadrzaj>
    <derivirana_varijabla naziv="DomainObject.Predmet.ProtustrankaFormatedWithAdressOIB_1"> TERMOTEHNIKA MATERIJALI društvos ograničenom odgovornošću za graditeljstvo i trgovinu, OIB 73061371521, Put okoliša 12, 21240 Trilj</derivirana_varijabla>
  </DomainObject.Predmet.ProtustrankaFormatedWithAdressOIB>
  <DomainObject.Predmet.ProtustrankaWithAdress>
    <izvorni_sadrzaj>TERMOTEHNIKA MATERIJALI društvos ograničenom odgovornošću za graditeljstvo i trgovinu Put okoliša 12, 21240 Trilj</izvorni_sadrzaj>
    <derivirana_varijabla naziv="DomainObject.Predmet.ProtustrankaWithAdress_1">TERMOTEHNIKA MATERIJALI društvos ograničenom odgovornošću za graditeljstvo i trgovinu Put okoliša 12, 21240 Trilj</derivirana_varijabla>
  </DomainObject.Predmet.ProtustrankaWithAdress>
  <DomainObject.Predmet.ProtustrankaWithAdressOIB>
    <izvorni_sadrzaj>TERMOTEHNIKA MATERIJALI društvos ograničenom odgovornošću za graditeljstvo i trgovinu, OIB 73061371521, Put okoliša 12, 21240 Trilj</izvorni_sadrzaj>
    <derivirana_varijabla naziv="DomainObject.Predmet.ProtustrankaWithAdressOIB_1">TERMOTEHNIKA MATERIJALI društvos ograničenom odgovornošću za graditeljstvo i trgovinu, OIB 73061371521, Put okoliša 12, 21240 Trilj</derivirana_varijabla>
  </DomainObject.Predmet.ProtustrankaWithAdressOIB>
  <DomainObject.Predmet.ProtustrankaNazivFormated>
    <izvorni_sadrzaj>TERMOTEHNIKA MATERIJALI društvos ograničenom odgovornošću za graditeljstvo i trgovinu</izvorni_sadrzaj>
    <derivirana_varijabla naziv="DomainObject.Predmet.ProtustrankaNazivFormated_1">TERMOTEHNIKA MATERIJALI društvos ograničenom odgovornošću za graditeljstvo i trgovinu</derivirana_varijabla>
  </DomainObject.Predmet.ProtustrankaNazivFormated>
  <DomainObject.Predmet.ProtustrankaNazivFormatedOIB>
    <izvorni_sadrzaj>TERMOTEHNIKA MATERIJALI društvos ograničenom odgovornošću za graditeljstvo i trgovinu, OIB 73061371521</izvorni_sadrzaj>
    <derivirana_varijabla naziv="DomainObject.Predmet.ProtustrankaNazivFormatedOIB_1">TERMOTEHNIKA MATERIJALI društvos ograničenom odgovornošću za graditeljstvo i trgovinu, OIB 73061371521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267935.79</izvorni_sadrzaj>
    <derivirana_varijabla naziv="DomainObject.Predmet.TrenutnaVrijednost_1">267935.79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TERMOTEHNIKA MATERIJALI društvos ograničenom odgovornošću za graditeljstvo i trgovinu</item>
    </izvorni_sadrzaj>
    <derivirana_varijabla naziv="DomainObject.Predmet.ProtuStrankaListFormated_1">
      <item>TERMOTEHNIKA MATERIJALI društvos ograničenom odgovornošću za graditeljstvo i trgovinu</item>
    </derivirana_varijabla>
  </DomainObject.Predmet.ProtuStrankaListFormated>
  <DomainObject.Predmet.ProtuStrankaListFormatedOIB>
    <izvorni_sadrzaj>
      <item>TERMOTEHNIKA MATERIJALI društvos ograničenom odgovornošću za graditeljstvo i trgovinu, OIB 73061371521</item>
    </izvorni_sadrzaj>
    <derivirana_varijabla naziv="DomainObject.Predmet.ProtuStrankaListFormatedOIB_1">
      <item>TERMOTEHNIKA MATERIJALI društvos ograničenom odgovornošću za graditeljstvo i trgovinu, OIB 73061371521</item>
    </derivirana_varijabla>
  </DomainObject.Predmet.ProtuStrankaListFormatedOIB>
  <DomainObject.Predmet.ProtuStrankaListFormatedWithAdress>
    <izvorni_sadrzaj>
      <item>TERMOTEHNIKA MATERIJALI društvos ograničenom odgovornošću za graditeljstvo i trgovinu, Put okoliša 12, 21240 Trilj</item>
    </izvorni_sadrzaj>
    <derivirana_varijabla naziv="DomainObject.Predmet.ProtuStrankaListFormatedWithAdress_1">
      <item>TERMOTEHNIKA MATERIJALI društvos ograničenom odgovornošću za graditeljstvo i trgovinu, Put okoliša 12, 21240 Trilj</item>
    </derivirana_varijabla>
  </DomainObject.Predmet.ProtuStrankaListFormatedWithAdress>
  <DomainObject.Predmet.ProtuStrankaListFormatedWithAdressOIB>
    <izvorni_sadrzaj>
      <item>TERMOTEHNIKA MATERIJALI društvos ograničenom odgovornošću za graditeljstvo i trgovinu, OIB 73061371521, Put okoliša 12, 21240 Trilj</item>
    </izvorni_sadrzaj>
    <derivirana_varijabla naziv="DomainObject.Predmet.ProtuStrankaListFormatedWithAdressOIB_1">
      <item>TERMOTEHNIKA MATERIJALI društvos ograničenom odgovornošću za graditeljstvo i trgovinu, OIB 73061371521, Put okoliša 12, 21240 Trilj</item>
    </derivirana_varijabla>
  </DomainObject.Predmet.ProtuStrankaListFormatedWithAdressOIB>
  <DomainObject.Predmet.ProtuStrankaListNazivFormated>
    <izvorni_sadrzaj>
      <item>TERMOTEHNIKA MATERIJALI društvos ograničenom odgovornošću za graditeljstvo i trgovinu</item>
    </izvorni_sadrzaj>
    <derivirana_varijabla naziv="DomainObject.Predmet.ProtuStrankaListNazivFormated_1">
      <item>TERMOTEHNIKA MATERIJALI društvos ograničenom odgovornošću za graditeljstvo i trgovinu</item>
    </derivirana_varijabla>
  </DomainObject.Predmet.ProtuStrankaListNazivFormated>
  <DomainObject.Predmet.ProtuStrankaListNazivFormatedOIB>
    <izvorni_sadrzaj>
      <item>TERMOTEHNIKA MATERIJALI društvos ograničenom odgovornošću za graditeljstvo i trgovinu, OIB 73061371521</item>
    </izvorni_sadrzaj>
    <derivirana_varijabla naziv="DomainObject.Predmet.ProtuStrankaListNazivFormatedOIB_1">
      <item>TERMOTEHNIKA MATERIJALI društvos ograničenom odgovornošću za graditeljstvo i trgovinu, OIB 73061371521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TERMOTEHNIKA MATERIJALI društvos ograničenom odgovornošću za graditeljstvo i trgovinu</izvorni_sadrzaj>
    <derivirana_varijabla naziv="DomainObject.Predmet.ProtustrankaIDrugi_1">TERMOTEHNIKA MATERIJALI društvos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TERMOTEHNIKA MATERIJALI društvos ograničenom odgovornošću za graditeljstvo i trgovinu, OIB 73061371521, Put okoliša 12, 21240 Trilj</izvorni_sadrzaj>
    <derivirana_varijabla naziv="DomainObject.Predmet.ProtustrankaIDrugiAdressOIB_1">TERMOTEHNIKA MATERIJALI društvos ograničenom odgovornošću za graditeljstvo i trgovinu, OIB 73061371521, Put okoliša 12,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TERMOTEHNIKA MATERIJALI društvos ograničenom odgovornošću za graditeljstvo i trgovinu</item>
      <item>FINANCIJSKA AGENCIJA, RC SPLIT</item>
    </izvorni_sadrzaj>
    <derivirana_varijabla naziv="DomainObject.Predmet.SudioniciListNaziv_1">
      <item>TERMOTEHNIKA MATERIJALI društvos ograničenom odgovornošću za graditeljstvo i trgovinu</item>
      <item>FINANCIJSKA AGENCIJA, RC SPLIT</item>
    </derivirana_varijabla>
  </DomainObject.Predmet.SudioniciListNaziv>
  <DomainObject.Predmet.SudioniciListAdressOIB>
    <izvorni_sadrzaj>
      <item>TERMOTEHNIKA MATERIJALI društvos ograničenom odgovornošću za graditeljstvo i trgovinu, OIB 73061371521, Put okoliša 12,21240 Trilj</item>
      <item>FINANCIJSKA AGENCIJA, RC SPLIT, OIB 85821130368, Mažuranićevo šetalište 24 b,21000 Split</item>
    </izvorni_sadrzaj>
    <derivirana_varijabla naziv="DomainObject.Predmet.SudioniciListAdressOIB_1">
      <item>TERMOTEHNIKA MATERIJALI društvos ograničenom odgovornošću za graditeljstvo i trgovinu, OIB 73061371521, Put okoliša 12,21240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73061371521</item>
      <item>, OIB 85821130368</item>
    </izvorni_sadrzaj>
    <derivirana_varijabla naziv="DomainObject.Predmet.SudioniciListNazivOIB_1">
      <item>, OIB 73061371521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B300F-3AEE-4BD3-A022-05E465145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1795</properties:Characters>
  <properties:Lines>50</properties:Lines>
  <properties:Paragraphs>16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2017-01-18T09:21:00Z</cp:lastPrinted>
  <dcterms:modified xmlns:xsi="http://www.w3.org/2001/XMLSchema-instance" xsi:type="dcterms:W3CDTF">2017-01-18T09:21:00Z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