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5aa6" w14:paraId="c0a5aa6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E62227">
        <w:t>D D K d.o.o., Križevci, J. J. Strossmayera 24</w:t>
      </w:r>
      <w:r w:rsidR="007E091A">
        <w:t xml:space="preserve">, </w:t>
      </w:r>
      <w:r w:rsidR="000571E3">
        <w:t xml:space="preserve">MBS: </w:t>
      </w:r>
      <w:r w:rsidR="00E62227">
        <w:t>010035478</w:t>
      </w:r>
      <w:r w:rsidR="000571E3">
        <w:t>, OIB:</w:t>
      </w:r>
      <w:r w:rsidR="007E091A">
        <w:t xml:space="preserve"> </w:t>
      </w:r>
      <w:r w:rsidR="00E62227">
        <w:t>02324175660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E62227" w:rsidRPr="00E62227">
        <w:t xml:space="preserve"> </w:t>
      </w:r>
      <w:r w:rsidR="00E62227">
        <w:t>D D K d.o.o., Križevci, J. J. Strossmayera 24, MBS: 010035478, OIB: 02324175660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E62227">
        <w:t>D D K d.o.o., Križevci, J. J. Strossmayera 24, MBS: 010035478, OIB: 02324175660.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E62227">
        <w:t>Zdenko Krstić, Čeminac, Matije Gupca 23</w:t>
      </w:r>
      <w:r w:rsidR="0085571B">
        <w:t xml:space="preserve">, OIB: </w:t>
      </w:r>
      <w:r w:rsidR="00E62227">
        <w:t>13827089798</w:t>
      </w:r>
      <w:r w:rsidR="0085571B">
        <w:t xml:space="preserve">.       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E62227" w:rsidRPr="00E62227">
        <w:t xml:space="preserve"> </w:t>
      </w:r>
      <w:r w:rsidR="00E62227">
        <w:t>D D K d.o.o., Križevci, J. J. Strossmayera 24, MBS: 010035478, OIB: 02324175660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62227">
        <w:rPr>
          <w:szCs w:val="24"/>
        </w:rPr>
        <w:t>16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F4CA4" w:rsidR="00C03FB3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97740" w:rsidP="008F4CA4" w:rsidR="00697740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62227">
        <w:rPr>
          <w:szCs w:val="24"/>
        </w:rPr>
        <w:t>D D K d.o.o., Križevci, J. J. Strossmayera 24</w:t>
      </w:r>
      <w:r w:rsidR="0085571B">
        <w:rPr>
          <w:szCs w:val="24"/>
        </w:rPr>
        <w:t xml:space="preserve">                                                                                   </w:t>
      </w:r>
    </w:p>
    <w:p w:rsidRDefault="0085571B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E62227">
        <w:t xml:space="preserve">Stjepan Kofler, Križevci, Gajeva 12             </w:t>
      </w:r>
      <w:r>
        <w:t xml:space="preserve">       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85571B">
        <w:rPr>
          <w:szCs w:val="24"/>
        </w:rPr>
        <w:t>K</w:t>
      </w:r>
      <w:r w:rsidR="00E62227">
        <w:rPr>
          <w:szCs w:val="24"/>
        </w:rPr>
        <w:t xml:space="preserve">riževci, I. Z. Dijankovečkog 8    </w:t>
      </w:r>
      <w:r w:rsidR="006149D5">
        <w:rPr>
          <w:szCs w:val="24"/>
        </w:rPr>
        <w:t xml:space="preserve">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E62227">
        <w:rPr>
          <w:szCs w:val="24"/>
        </w:rPr>
        <w:t xml:space="preserve">Zdenko Krstić, </w:t>
      </w:r>
      <w:r w:rsidR="00E62227">
        <w:t>Čeminac, Matije Gupca 23</w:t>
      </w:r>
      <w:r w:rsidR="00E62227">
        <w:rPr>
          <w:szCs w:val="24"/>
        </w:rPr>
        <w:t xml:space="preserve">                            </w:t>
      </w:r>
      <w:r w:rsidR="0085571B">
        <w:rPr>
          <w:szCs w:val="24"/>
        </w:rPr>
        <w:t xml:space="preserve">   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0E3F">
      <w:rPr>
        <w:noProof/>
      </w:rPr>
      <w:t>2</w:t>
    </w:r>
    <w:r>
      <w:fldChar w:fldCharType="end"/>
    </w:r>
  </w:p>
  <w:p w:rsidRDefault="00E62227" w:rsidP="00E62227" w:rsidR="00E62227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St-164/15-5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E62227">
      <w:rPr>
        <w:szCs w:val="24"/>
      </w:rPr>
      <w:t>164/15-5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D1780"/>
    <w:rsid w:val="000E1119"/>
    <w:rsid w:val="00165044"/>
    <w:rsid w:val="001B25D6"/>
    <w:rsid w:val="001F082B"/>
    <w:rsid w:val="00226E03"/>
    <w:rsid w:val="00255595"/>
    <w:rsid w:val="002A6059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81316"/>
    <w:rsid w:val="005B2BAA"/>
    <w:rsid w:val="005B616A"/>
    <w:rsid w:val="006149D5"/>
    <w:rsid w:val="00622D0A"/>
    <w:rsid w:val="0063224D"/>
    <w:rsid w:val="006523AF"/>
    <w:rsid w:val="00663776"/>
    <w:rsid w:val="0068190F"/>
    <w:rsid w:val="00693CD2"/>
    <w:rsid w:val="00697740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10E3F"/>
    <w:rsid w:val="00A319C8"/>
    <w:rsid w:val="00AE3548"/>
    <w:rsid w:val="00B028B8"/>
    <w:rsid w:val="00B34567"/>
    <w:rsid w:val="00B375FC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F0497A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E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E3F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E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E3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E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E3F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E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E3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D K  društvo s ograničenom odgovornošću za trgovinu i usluge</izvorni_sadrzaj>
    <derivirana_varijabla naziv="DomainObject.Predmet.ProtustrankaFormated_1">  D D K  društvo s ograničenom odgovornošću za trgovinu i usluge</derivirana_varijabla>
  </DomainObject.Predmet.ProtustrankaFormated>
  <DomainObject.Predmet.ProtustrankaFormatedOIB>
    <izvorni_sadrzaj>  D D K  društvo s ograničenom odgovornošću za trgovinu i usluge, OIB 02324175660</izvorni_sadrzaj>
    <derivirana_varijabla naziv="DomainObject.Predmet.ProtustrankaFormatedOIB_1">  D D K  društvo s ograničenom odgovornošću za trgovinu i usluge, OIB 02324175660</derivirana_varijabla>
  </DomainObject.Predmet.ProtustrankaFormatedOIB>
  <DomainObject.Predmet.ProtustrankaFormatedWithAdress>
    <izvorni_sadrzaj> D D K  društvo s ograničenom odgovornošću za trgovinu i usluge, J.J.Strossmayera 24, 48260 Križevci</izvorni_sadrzaj>
    <derivirana_varijabla naziv="DomainObject.Predmet.ProtustrankaFormatedWithAdress_1"> D D K  društvo s ograničenom odgovornošću za trgovinu i usluge, J.J.Strossmayera 24, 48260 Križevci</derivirana_varijabla>
  </DomainObject.Predmet.ProtustrankaFormatedWithAdress>
  <DomainObject.Predmet.ProtustrankaFormatedWithAdressOIB>
    <izvorni_sadrzaj> D D K  društvo s ograničenom odgovornošću za trgovinu i usluge, OIB 02324175660, J.J.Strossmayera 24, 48260 Križevci</izvorni_sadrzaj>
    <derivirana_varijabla naziv="DomainObject.Predmet.ProtustrankaFormatedWithAdressOIB_1"> D D K  društvo s ograničenom odgovornošću za trgovinu i usluge, OIB 02324175660, J.J.Strossmayera 24, 48260 Križevci</derivirana_varijabla>
  </DomainObject.Predmet.ProtustrankaFormatedWithAdressOIB>
  <DomainObject.Predmet.ProtustrankaWithAdress>
    <izvorni_sadrzaj>D D K  društvo s ograničenom odgovornošću za trgovinu i usluge J.J.Strossmayera 24, 48260 Križevci</izvorni_sadrzaj>
    <derivirana_varijabla naziv="DomainObject.Predmet.ProtustrankaWithAdress_1">D D K  društvo s ograničenom odgovornošću za trgovinu i usluge J.J.Strossmayera 24, 48260 Križevci</derivirana_varijabla>
  </DomainObject.Predmet.ProtustrankaWithAdress>
  <DomainObject.Predmet.ProtustrankaWithAdressOIB>
    <izvorni_sadrzaj>D D K  društvo s ograničenom odgovornošću za trgovinu i usluge, OIB 02324175660, J.J.Strossmayera 24, 48260 Križevci</izvorni_sadrzaj>
    <derivirana_varijabla naziv="DomainObject.Predmet.ProtustrankaWithAdressOIB_1">D D K  društvo s ograničenom odgovornošću za trgovinu i usluge, OIB 02324175660, J.J.Strossmayera 24, 48260 Križevci</derivirana_varijabla>
  </DomainObject.Predmet.ProtustrankaWithAdressOIB>
  <DomainObject.Predmet.ProtustrankaNazivFormated>
    <izvorni_sadrzaj>D D K  društvo s ograničenom odgovornošću za trgovinu i usluge</izvorni_sadrzaj>
    <derivirana_varijabla naziv="DomainObject.Predmet.ProtustrankaNazivFormated_1">D D K  društvo s ograničenom odgovornošću za trgovinu i usluge</derivirana_varijabla>
  </DomainObject.Predmet.ProtustrankaNazivFormated>
  <DomainObject.Predmet.ProtustrankaNazivFormatedOIB>
    <izvorni_sadrzaj>D D K  društvo s ograničenom odgovornošću za trgovinu i usluge, OIB 02324175660</izvorni_sadrzaj>
    <derivirana_varijabla naziv="DomainObject.Predmet.ProtustrankaNazivFormatedOIB_1">D D K  društvo s ograničenom odgovornošću za trgovinu i usluge, OIB 02324175660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447142.49</izvorni_sadrzaj>
    <derivirana_varijabla naziv="DomainObject.Predmet.TrenutnaVrijednost_1">447142.49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 D K  društvo s ograničenom odgovornošću za trgovinu i usluge</item>
    </izvorni_sadrzaj>
    <derivirana_varijabla naziv="DomainObject.Predmet.ProtuStrankaListFormated_1">
      <item>D D K  društvo s ograničenom odgovornošću za trgovinu i usluge</item>
    </derivirana_varijabla>
  </DomainObject.Predmet.ProtuStrankaListFormated>
  <DomainObject.Predmet.ProtuStrankaListFormatedOIB>
    <izvorni_sadrzaj>
      <item>D D K  društvo s ograničenom odgovornošću za trgovinu i usluge, OIB 02324175660</item>
    </izvorni_sadrzaj>
    <derivirana_varijabla naziv="DomainObject.Predmet.ProtuStrankaListFormatedOIB_1">
      <item>D D K  društvo s ograničenom odgovornošću za trgovinu i usluge, OIB 02324175660</item>
    </derivirana_varijabla>
  </DomainObject.Predmet.ProtuStrankaListFormatedOIB>
  <DomainObject.Predmet.ProtuStrankaListFormatedWithAdress>
    <izvorni_sadrzaj>
      <item>D D K  društvo s ograničenom odgovornošću za trgovinu i usluge, J.J.Strossmayera 24, 48260 Križevci</item>
    </izvorni_sadrzaj>
    <derivirana_varijabla naziv="DomainObject.Predmet.ProtuStrankaListFormatedWithAdress_1">
      <item>D D K  društvo s ograničenom odgovornošću za trgovinu i usluge, J.J.Strossmayera 24, 48260 Križevci</item>
    </derivirana_varijabla>
  </DomainObject.Predmet.ProtuStrankaListFormatedWithAdress>
  <DomainObject.Predmet.ProtuStrankaListFormatedWithAdressOIB>
    <izvorni_sadrzaj>
      <item>D D K  društvo s ograničenom odgovornošću za trgovinu i usluge, OIB 02324175660, J.J.Strossmayera 24, 48260 Križevci</item>
    </izvorni_sadrzaj>
    <derivirana_varijabla naziv="DomainObject.Predmet.ProtuStrankaListFormatedWithAdressOIB_1">
      <item>D D K  društvo s ograničenom odgovornošću za trgovinu i usluge, OIB 02324175660, J.J.Strossmayera 24, 48260 Križevci</item>
    </derivirana_varijabla>
  </DomainObject.Predmet.ProtuStrankaListFormatedWithAdressOIB>
  <DomainObject.Predmet.ProtuStrankaListNazivFormated>
    <izvorni_sadrzaj>
      <item>D D K  društvo s ograničenom odgovornošću za trgovinu i usluge</item>
    </izvorni_sadrzaj>
    <derivirana_varijabla naziv="DomainObject.Predmet.ProtuStrankaListNazivFormated_1">
      <item>D D K  društvo s ograničenom odgovornošću za trgovinu i usluge</item>
    </derivirana_varijabla>
  </DomainObject.Predmet.ProtuStrankaListNazivFormated>
  <DomainObject.Predmet.ProtuStrankaListNazivFormatedOIB>
    <izvorni_sadrzaj>
      <item>D D K  društvo s ograničenom odgovornošću za trgovinu i usluge, OIB 02324175660</item>
    </izvorni_sadrzaj>
    <derivirana_varijabla naziv="DomainObject.Predmet.ProtuStrankaListNazivFormatedOIB_1">
      <item>D D K  društvo s ograničenom odgovornošću za trgovinu i usluge, OIB 02324175660</item>
    </derivirana_varijabla>
  </DomainObject.Predmet.ProtuStrankaListNazivFormatedOIB>
  <DomainObject.Predmet.OstaliListFormated>
    <izvorni_sadrzaj>
      <item>Sudski registar</item>
      <item>Zdenko Krstić</item>
    </izvorni_sadrzaj>
    <derivirana_varijabla naziv="DomainObject.Predmet.OstaliListFormated_1">
      <item>Sudski registar</item>
      <item>Zdenko Krstić</item>
    </derivirana_varijabla>
  </DomainObject.Predmet.OstaliListFormated>
  <DomainObject.Predmet.OstaliListFormatedOIB>
    <izvorni_sadrzaj>
      <item>Sudski registar</item>
      <item>Zdenko Krstić, OIB 13827089798</item>
    </izvorni_sadrzaj>
    <derivirana_varijabla naziv="DomainObject.Predmet.OstaliListFormatedOIB_1">
      <item>Sudski registar</item>
      <item>Zdenko Krstić, OIB 13827089798</item>
    </derivirana_varijabla>
  </DomainObject.Predmet.OstaliListFormatedOIB>
  <DomainObject.Predmet.OstaliListFormatedWithAdress>
    <izvorni_sadrzaj>
      <item>Sudski registar</item>
      <item>Zdenko Krstić, Matije Gupca 23, 31326 Čeminac</item>
    </izvorni_sadrzaj>
    <derivirana_varijabla naziv="DomainObject.Predmet.OstaliListFormatedWithAdress_1">
      <item>Sudski registar</item>
      <item>Zdenko Krstić, Matije Gupca 23, 31326 Čeminac</item>
    </derivirana_varijabla>
  </DomainObject.Predmet.OstaliListFormatedWithAdress>
  <DomainObject.Predmet.OstaliListFormatedWithAdressOIB>
    <izvorni_sadrzaj>
      <item>Sudski registar</item>
      <item>Zdenko Krstić, OIB 13827089798, Matije Gupca 23, 31326 Čeminac</item>
    </izvorni_sadrzaj>
    <derivirana_varijabla naziv="DomainObject.Predmet.OstaliListFormatedWithAdressOIB_1">
      <item>Sudski registar</item>
      <item>Zdenko Krstić, OIB 13827089798, Matije Gupca 23, 31326 Čeminac</item>
    </derivirana_varijabla>
  </DomainObject.Predmet.OstaliListFormatedWithAdressOIB>
  <DomainObject.Predmet.OstaliListNazivFormated>
    <izvorni_sadrzaj>
      <item>Sudski registar</item>
      <item>Zdenko Krstić</item>
    </izvorni_sadrzaj>
    <derivirana_varijabla naziv="DomainObject.Predmet.OstaliListNazivFormated_1">
      <item>Sudski registar</item>
      <item>Zdenko Krstić</item>
    </derivirana_varijabla>
  </DomainObject.Predmet.OstaliListNazivFormated>
  <DomainObject.Predmet.OstaliListNazivFormatedOIB>
    <izvorni_sadrzaj>
      <item>Sudski registar</item>
      <item>Zdenko Krstić, OIB 13827089798</item>
    </izvorni_sadrzaj>
    <derivirana_varijabla naziv="DomainObject.Predmet.OstaliListNazivFormatedOIB_1">
      <item>Sudski registar</item>
      <item>Zdenko Krstić, OIB 13827089798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 D K  društvo s ograničenom odgovornošću za trgovinu i usluge</izvorni_sadrzaj>
    <derivirana_varijabla naziv="DomainObject.Predmet.ProtustrankaIDrugi_1">D D K 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 D K  društvo s ograničenom odgovornošću za trgovinu i usluge, OIB 02324175660, J.J.Strossmayera 24, 48260 Križevci</izvorni_sadrzaj>
    <derivirana_varijabla naziv="DomainObject.Predmet.ProtustrankaIDrugiAdressOIB_1">D D K  društvo s ograničenom odgovornošću za trgovinu i usluge, OIB 02324175660, J.J.Strossmayera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 D K  društvo s ograničenom odgovornošću za trgovinu i usluge</item>
      <item>Sudski registar</item>
      <item>Zdenko Krstić</item>
    </izvorni_sadrzaj>
    <derivirana_varijabla naziv="DomainObject.Predmet.SudioniciListNaziv_1">
      <item>Financijska agencija, Regionalni centar Zagreb, Podružnica Varaždin</item>
      <item>D D K  društvo s ograničenom odgovornošću za trgovinu i usluge</item>
      <item>Sudski registar</item>
      <item>Zdenko Krstić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 D K  društvo s ograničenom odgovornošću za trgovinu i usluge, OIB 02324175660, J.J.Strossmayera 24,48260 Križevci</item>
      <item>Sudski registar</item>
      <item>Zdenko Krstić, OIB 13827089798, Matije Gupca 23,31326 Čeminac</item>
    </izvorni_sadrzaj>
    <derivirana_varijabla naziv="DomainObject.Predmet.SudioniciListAdressOIB_1">
      <item>Financijska agencija, Regionalni centar Zagreb, Podružnica Varaždin, A. Cesarca 2,42000 Varaždin</item>
      <item>D D K  društvo s ograničenom odgovornošću za trgovinu i usluge, OIB 02324175660, J.J.Strossmayera 24,48260 Križevci</item>
      <item>Sudski registar</item>
      <item>Zdenko Krstić, OIB 13827089798, Matije Gupca 23,31326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02324175660</item>
      <item>, OIB null</item>
      <item>, OIB 13827089798</item>
    </izvorni_sadrzaj>
    <derivirana_varijabla naziv="DomainObject.Predmet.SudioniciListNazivOIB_1">
      <item>, OIB null</item>
      <item>, OIB 02324175660</item>
      <item>, OIB null</item>
      <item>, OIB 13827089798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2899</properties:Characters>
  <properties:Lines>86</properties:Lines>
  <properties:Paragraphs>31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2015-11-12T12:37:00Z</cp:lastPrinted>
  <dcterms:modified xmlns:xsi="http://www.w3.org/2001/XMLSchema-instance" xsi:type="dcterms:W3CDTF">2015-11-12T12:38:00Z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