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</w:p>
          <w:p w:rsidRDefault="00F66E3F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56c359c" w14:paraId="56c359c" w:rsidRDefault="002B5B7E" w:rsidP="002B5B7E" w:rsidR="002B5B7E">
      <w:pPr>
        <w:jc w:val="right"/>
        <w15:collapsed w:val="false"/>
        <w:rPr>
          <w:b/>
        </w:rPr>
      </w:pPr>
    </w:p>
    <w:p w:rsidRDefault="002B5B7E" w:rsidP="002B5B7E" w:rsidR="002B5B7E">
      <w:pPr>
        <w:jc w:val="right"/>
        <w:rPr>
          <w:b/>
        </w:rPr>
      </w:pPr>
    </w:p>
    <w:p w:rsidRDefault="00A806E8" w:rsidP="002B5B7E" w:rsidR="002B5B7E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                              40.St-</w:t>
      </w:r>
      <w:r w:rsidR="002B5B7E">
        <w:rPr>
          <w:lang w:val="pt-BR"/>
        </w:rPr>
        <w:t>1</w:t>
      </w:r>
      <w:r w:rsidR="006E1CF9">
        <w:rPr>
          <w:lang w:val="pt-BR"/>
        </w:rPr>
        <w:t>087/12</w:t>
      </w: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>
      <w:pPr>
        <w:jc w:val="center"/>
        <w:rPr>
          <w:b/>
        </w:rPr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2B5B7E" w:rsidP="002B5B7E" w:rsidR="002B5B7E">
      <w:pPr>
        <w:ind w:firstLine="720"/>
        <w:jc w:val="both"/>
      </w:pPr>
      <w:r w:rsidRPr="00D41A2D">
        <w:t>TRGOVAČKI SUD U ZAGREBU po sucu An</w:t>
      </w:r>
      <w:r w:rsidR="003E1A3E">
        <w:t>ti Galiću, kao stečajnom sucu,</w:t>
      </w:r>
      <w:r w:rsidRPr="00D41A2D">
        <w:t xml:space="preserve"> u stečajnom postupku nad dužnikom </w:t>
      </w:r>
      <w:r w:rsidR="006E1CF9" w:rsidRPr="007B42F1">
        <w:t>KONSTRUKTOR d.d.</w:t>
      </w:r>
      <w:r w:rsidR="006E1CF9">
        <w:t xml:space="preserve"> u stečaju,</w:t>
      </w:r>
      <w:r w:rsidR="006E1CF9" w:rsidRPr="007B42F1">
        <w:t xml:space="preserve"> Zlatar, Kralja Petra Krešimira 25,</w:t>
      </w:r>
      <w:r w:rsidRPr="00D41A2D">
        <w:t xml:space="preserve"> dana </w:t>
      </w:r>
      <w:r w:rsidR="0091044F">
        <w:t>4</w:t>
      </w:r>
      <w:r w:rsidR="0084729F">
        <w:t>.srpnja</w:t>
      </w:r>
      <w:r w:rsidR="006E1CF9">
        <w:t xml:space="preserve"> 201</w:t>
      </w:r>
      <w:r w:rsidR="0084729F">
        <w:t>8</w:t>
      </w:r>
      <w:r w:rsidR="006E1CF9">
        <w:t>.</w:t>
      </w:r>
      <w:r w:rsidRPr="00D41A2D">
        <w:t xml:space="preserve"> </w:t>
      </w:r>
    </w:p>
    <w:p w:rsidRDefault="003E1A3E" w:rsidP="002B5B7E" w:rsidR="003E1A3E" w:rsidRPr="00D41A2D">
      <w:pPr>
        <w:ind w:firstLine="720"/>
        <w:jc w:val="both"/>
        <w:rPr>
          <w:sz w:val="40"/>
          <w:szCs w:val="40"/>
        </w:rPr>
      </w:pPr>
    </w:p>
    <w:p w:rsidRDefault="008D0264" w:rsidP="00974456" w:rsidR="00F868C9">
      <w:pPr>
        <w:jc w:val="both"/>
        <w:rPr>
          <w:b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645508">
        <w:rPr>
          <w:b/>
        </w:rPr>
        <w:t>z a k l</w:t>
      </w:r>
      <w:r w:rsidR="004270F7" w:rsidRPr="00645508">
        <w:rPr>
          <w:b/>
        </w:rPr>
        <w:t xml:space="preserve">j u č i o  </w:t>
      </w:r>
      <w:r w:rsidR="00C31D80" w:rsidRPr="00645508">
        <w:rPr>
          <w:b/>
        </w:rPr>
        <w:t xml:space="preserve"> </w:t>
      </w:r>
      <w:r w:rsidR="00877097" w:rsidRPr="00645508">
        <w:rPr>
          <w:b/>
        </w:rPr>
        <w:t xml:space="preserve"> j </w:t>
      </w:r>
      <w:r w:rsidR="00A806E8" w:rsidRPr="00645508">
        <w:rPr>
          <w:b/>
        </w:rPr>
        <w:t xml:space="preserve">e </w:t>
      </w:r>
      <w:r w:rsidR="00A806E8" w:rsidRPr="00645508">
        <w:rPr>
          <w:b/>
        </w:rPr>
        <w:tab/>
      </w:r>
    </w:p>
    <w:p w:rsidRDefault="00A806E8" w:rsidP="00974456" w:rsidR="00A806E8" w:rsidRPr="00645508">
      <w:pPr>
        <w:jc w:val="both"/>
        <w:rPr>
          <w:b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</w:p>
    <w:p w:rsidRDefault="00D27E4F" w:rsidP="00974456" w:rsidR="00D92622" w:rsidRPr="00645508">
      <w:pPr>
        <w:ind w:firstLine="680"/>
        <w:jc w:val="both"/>
      </w:pPr>
      <w:r w:rsidRPr="00645508">
        <w:t xml:space="preserve"> </w:t>
      </w:r>
      <w:r w:rsidR="00D92622" w:rsidRPr="00645508">
        <w:t>I  Pra</w:t>
      </w:r>
      <w:r w:rsidR="009917AB" w:rsidRPr="00645508">
        <w:t xml:space="preserve">vomoćnim rješenjem ovog suda od </w:t>
      </w:r>
      <w:r w:rsidR="003E1A3E">
        <w:t>1</w:t>
      </w:r>
      <w:r w:rsidR="006E1CF9">
        <w:t xml:space="preserve">6. travnja </w:t>
      </w:r>
      <w:r w:rsidR="00900636">
        <w:t>201</w:t>
      </w:r>
      <w:r w:rsidR="003E1A3E">
        <w:t>4</w:t>
      </w:r>
      <w:r w:rsidR="00900636">
        <w:t>.</w:t>
      </w:r>
      <w:r w:rsidR="009917AB" w:rsidRPr="00645508">
        <w:t xml:space="preserve"> </w:t>
      </w:r>
      <w:r w:rsidR="00153E95" w:rsidRPr="00645508">
        <w:t xml:space="preserve">broj </w:t>
      </w:r>
      <w:r w:rsidR="0066596C">
        <w:t>40.St-</w:t>
      </w:r>
      <w:r w:rsidR="002B5B7E">
        <w:t>1</w:t>
      </w:r>
      <w:r w:rsidR="006E1CF9">
        <w:t>087/12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="00D92622" w:rsidRPr="00645508">
        <w:t xml:space="preserve">đena je prodaja u stečajnom postupku nekretnine u vlasništvu stečajnog dužnika </w:t>
      </w:r>
      <w:r w:rsidR="006E1CF9" w:rsidRPr="007B42F1">
        <w:t>KONSTRUKTOR d.d.</w:t>
      </w:r>
      <w:r w:rsidR="006E1CF9">
        <w:t xml:space="preserve"> u stečaju,</w:t>
      </w:r>
      <w:r w:rsidR="006E1CF9" w:rsidRPr="007B42F1">
        <w:t xml:space="preserve"> Zlatar, Kralja Petra Krešimira 25,</w:t>
      </w:r>
      <w:r w:rsidR="006E1CF9" w:rsidRPr="006E1CF9">
        <w:t xml:space="preserve"> </w:t>
      </w:r>
      <w:r w:rsidR="006E1CF9" w:rsidRPr="00A22C93">
        <w:t>(OIB: 830114544143</w:t>
      </w:r>
      <w:r w:rsidR="006E1CF9">
        <w:t xml:space="preserve">, </w:t>
      </w:r>
      <w:r w:rsidR="00900636">
        <w:t>u</w:t>
      </w:r>
      <w:r w:rsidR="00D92622" w:rsidRPr="00645508">
        <w:t xml:space="preserve">z odgovarajuću primjenu Ovršnog zakona, i to: </w:t>
      </w:r>
    </w:p>
    <w:p w:rsidRDefault="003E1A3E" w:rsidP="003E1A3E" w:rsidR="006E1CF9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</w:pPr>
      <w:r>
        <w:t xml:space="preserve">-na kč.br. </w:t>
      </w:r>
      <w:r w:rsidR="006E1CF9">
        <w:t>4062, oranica Bivorščica i oranica Bivorščica</w:t>
      </w:r>
      <w:r>
        <w:t xml:space="preserve"> u pov. </w:t>
      </w:r>
      <w:r w:rsidR="006E1CF9">
        <w:t>4212 čm, sve upisano u zk. ul. br. 2409 k.o. Blato Novo, kod Općinskog građanskog suda u Zagrebu</w:t>
      </w:r>
    </w:p>
    <w:p w:rsidRDefault="00A84C1A" w:rsidP="00974456" w:rsidR="003E1A3E">
      <w:pPr>
        <w:jc w:val="both"/>
      </w:pPr>
      <w:r w:rsidRPr="00645508">
        <w:tab/>
      </w:r>
    </w:p>
    <w:p w:rsidRDefault="00A84C1A" w:rsidP="003E1A3E" w:rsidR="00A84C1A" w:rsidRPr="00645508">
      <w:pPr>
        <w:ind w:firstLine="708"/>
        <w:jc w:val="both"/>
      </w:pPr>
      <w:r w:rsidRPr="00645508">
        <w:t xml:space="preserve">II  </w:t>
      </w:r>
      <w:r w:rsidR="009C659B">
        <w:t xml:space="preserve">Ovim zaključkom određuje se </w:t>
      </w:r>
      <w:r w:rsidR="00853B20" w:rsidRPr="00853B20">
        <w:rPr>
          <w:b/>
        </w:rPr>
        <w:t>sedma</w:t>
      </w:r>
      <w:r w:rsidR="0066596C" w:rsidRPr="00F94BF2">
        <w:rPr>
          <w:b/>
        </w:rPr>
        <w:t xml:space="preserve"> </w:t>
      </w:r>
      <w:r w:rsidR="00D35468">
        <w:t>prodaja</w:t>
      </w:r>
      <w:r w:rsidR="0066596C">
        <w:t>-</w:t>
      </w:r>
      <w:r w:rsidR="009C659B">
        <w:t>javna dražba nekretnine opisane u točci I ovog zaključka u stečajnom postupku.</w:t>
      </w:r>
    </w:p>
    <w:p w:rsidRDefault="009C659B" w:rsidP="00974456" w:rsidR="00A84C1A" w:rsidRPr="00F07951">
      <w:pPr>
        <w:ind w:firstLine="708"/>
        <w:jc w:val="both"/>
        <w:rPr>
          <w:b/>
        </w:rPr>
      </w:pPr>
      <w:r>
        <w:t xml:space="preserve">III Početna cijena nekretnine iz točke I ovog zaključka utvrđuje se u iznosu od </w:t>
      </w:r>
      <w:r w:rsidR="0084729F" w:rsidRPr="0084729F">
        <w:rPr>
          <w:b/>
        </w:rPr>
        <w:t>650.000</w:t>
      </w:r>
      <w:r w:rsidR="007B212C" w:rsidRPr="0084729F">
        <w:rPr>
          <w:b/>
        </w:rPr>
        <w:t>,</w:t>
      </w:r>
      <w:r w:rsidR="007B212C" w:rsidRPr="007B212C">
        <w:rPr>
          <w:b/>
        </w:rPr>
        <w:t>00</w:t>
      </w:r>
      <w:r w:rsidR="00086EB8" w:rsidRPr="007B212C">
        <w:rPr>
          <w:b/>
        </w:rPr>
        <w:t xml:space="preserve"> kn</w:t>
      </w:r>
      <w:r w:rsidR="00086EB8">
        <w:t>.</w:t>
      </w:r>
    </w:p>
    <w:p w:rsidRDefault="009C659B" w:rsidP="00974456" w:rsidR="009C659B" w:rsidRPr="00E919CC">
      <w:pPr>
        <w:ind w:firstLine="708"/>
        <w:jc w:val="both"/>
        <w:rPr>
          <w:b/>
        </w:rPr>
      </w:pPr>
      <w:r>
        <w:t xml:space="preserve">IV Ročište za javnu dražbu određuje se za </w:t>
      </w:r>
      <w:r w:rsidR="00F07951">
        <w:rPr>
          <w:b/>
        </w:rPr>
        <w:t>dan</w:t>
      </w:r>
      <w:r w:rsidR="00A65ED3">
        <w:rPr>
          <w:b/>
        </w:rPr>
        <w:t xml:space="preserve"> </w:t>
      </w:r>
      <w:r w:rsidR="0084729F">
        <w:rPr>
          <w:b/>
        </w:rPr>
        <w:t>29.kolovoza</w:t>
      </w:r>
      <w:r w:rsidR="00AF3A96">
        <w:rPr>
          <w:b/>
        </w:rPr>
        <w:t xml:space="preserve"> 201</w:t>
      </w:r>
      <w:r w:rsidR="00013B24">
        <w:rPr>
          <w:b/>
        </w:rPr>
        <w:t>8</w:t>
      </w:r>
      <w:r w:rsidR="00900636">
        <w:rPr>
          <w:b/>
        </w:rPr>
        <w:t>.</w:t>
      </w:r>
      <w:r w:rsidRPr="009C659B">
        <w:rPr>
          <w:b/>
        </w:rPr>
        <w:t xml:space="preserve"> u </w:t>
      </w:r>
      <w:r w:rsidR="009E1206">
        <w:rPr>
          <w:b/>
        </w:rPr>
        <w:t>10,30</w:t>
      </w:r>
      <w:r w:rsidR="00A65ED3">
        <w:rPr>
          <w:b/>
        </w:rPr>
        <w:t xml:space="preserve"> s</w:t>
      </w:r>
      <w:r w:rsidRPr="009C659B">
        <w:rPr>
          <w:b/>
        </w:rPr>
        <w:t>ati</w:t>
      </w:r>
      <w:r>
        <w:t xml:space="preserve"> u Trgovačkom sudu u Zagrebu, </w:t>
      </w:r>
      <w:r w:rsidRPr="00E919CC">
        <w:rPr>
          <w:b/>
        </w:rPr>
        <w:t xml:space="preserve">Petrinjska 8, soba </w:t>
      </w:r>
      <w:r w:rsidR="0066596C">
        <w:rPr>
          <w:b/>
        </w:rPr>
        <w:t>9</w:t>
      </w:r>
      <w:r w:rsidR="003E1A3E">
        <w:rPr>
          <w:b/>
        </w:rPr>
        <w:t>2</w:t>
      </w:r>
      <w:r w:rsidRPr="00E919CC">
        <w:rPr>
          <w:b/>
        </w:rPr>
        <w:t>/II.</w:t>
      </w:r>
    </w:p>
    <w:p w:rsidRDefault="00A84C1A" w:rsidP="001B30E7" w:rsidR="00A84C1A" w:rsidRPr="00645508">
      <w:pPr>
        <w:ind w:firstLine="708"/>
        <w:jc w:val="both"/>
      </w:pPr>
      <w:r w:rsidRPr="00645508">
        <w:t xml:space="preserve">V  Ovaj zaključak o prodaji objavit će se na </w:t>
      </w:r>
      <w:r w:rsidR="00F66E3F">
        <w:t>e-</w:t>
      </w:r>
      <w:r w:rsidRPr="00645508">
        <w:t>oglasnoj ploči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komori.</w:t>
      </w: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Pr="00645508">
        <w:t xml:space="preserve">   UVJETI PRODAJE:</w:t>
      </w:r>
    </w:p>
    <w:p w:rsidRDefault="00900636" w:rsidP="00900636" w:rsidR="000E77FF" w:rsidRPr="00645508">
      <w:pPr>
        <w:ind w:firstLine="708"/>
        <w:jc w:val="both"/>
      </w:pPr>
      <w:r>
        <w:t>1.K</w:t>
      </w:r>
      <w:r w:rsidR="00A84C1A" w:rsidRPr="00645508">
        <w:t xml:space="preserve">ao kupci mogu sudjelovati samo osobe koje su </w:t>
      </w:r>
      <w:r w:rsidR="00062F3C" w:rsidRPr="00645508">
        <w:t>najkasnije tri</w:t>
      </w:r>
      <w:r w:rsidR="00A84C1A" w:rsidRPr="00645508">
        <w:t xml:space="preserve"> dana prije dana održavanja ročišta za dražbu uplatile  jamčevinu u iznosu od 10 % </w:t>
      </w:r>
      <w:r w:rsidR="00823013">
        <w:t>početne cijene</w:t>
      </w:r>
      <w:r w:rsidR="00A84C1A" w:rsidRPr="00645508">
        <w:t xml:space="preserve"> 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645508">
        <w:t xml:space="preserve"> </w:t>
      </w:r>
      <w:r w:rsidR="003E1A3E">
        <w:t xml:space="preserve"> broj</w:t>
      </w:r>
      <w:r w:rsidR="000E77FF" w:rsidRPr="00645508">
        <w:t xml:space="preserve"> </w:t>
      </w:r>
      <w:r w:rsidR="00F94BF2">
        <w:t>HR 922390001</w:t>
      </w:r>
      <w:r w:rsidR="000E77FF" w:rsidRPr="00645508">
        <w:t xml:space="preserve">1300000460 poziv na broj 05 </w:t>
      </w:r>
      <w:r w:rsidR="00C022E8">
        <w:t>1</w:t>
      </w:r>
      <w:r w:rsidR="00703118">
        <w:t>087/12</w:t>
      </w:r>
      <w:r w:rsidR="000E77FF" w:rsidRPr="00645508">
        <w:t xml:space="preserve"> dokaz o tome predoče stečajnom sucu prije početka dražbe.</w:t>
      </w:r>
    </w:p>
    <w:p w:rsidRDefault="00A84C1A" w:rsidP="00974456" w:rsidR="00A84C1A" w:rsidRPr="00645508">
      <w:pPr>
        <w:ind w:firstLine="708"/>
        <w:jc w:val="both"/>
      </w:pPr>
      <w:r w:rsidRPr="00645508">
        <w:t>Jamčevinu nisu dužni položiti razlučni vjerovnici kojima je to pravo upisano u  zemljišnim knjigama.</w:t>
      </w:r>
    </w:p>
    <w:p w:rsidRDefault="00900636" w:rsidP="00974456" w:rsidR="00A84C1A" w:rsidRPr="00645508">
      <w:pPr>
        <w:jc w:val="both"/>
      </w:pPr>
      <w:r>
        <w:lastRenderedPageBreak/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BC214C">
        <w:t>2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>Ako kupac u tom roku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974456" w:rsidR="00A84C1A">
      <w:pPr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razlučni vjerovnik koji se jedini namiruje iz kupovnine ili se </w:t>
      </w:r>
      <w:r w:rsidR="00361730" w:rsidRPr="00645508">
        <w:t xml:space="preserve"> </w:t>
      </w:r>
      <w:r w:rsidR="00A84C1A" w:rsidRPr="00645508">
        <w:t>namiruje prije tražbina svih ostalih vjerovnika koji imaju pravo na namirenje iz iste   kupovnine, nije dužan položiti kupovninu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kupovnina</w:t>
      </w:r>
      <w:r w:rsidR="00A84C1A" w:rsidRPr="00645508">
        <w:t xml:space="preserve"> iznosi više</w:t>
      </w:r>
      <w:r w:rsidR="007D16E7">
        <w:t xml:space="preserve"> od njegove tražbine razlučni</w:t>
      </w:r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Razlučni vjerovnik </w:t>
      </w:r>
      <w:r w:rsidR="00274521">
        <w:t>dužan je položiti onaj iznos kupovnine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974456" w:rsidR="00A84C1A" w:rsidRPr="00645508">
      <w:pPr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>ponuđene cijene, ako kupci koji su ponudili veću cijenu ne polože kupovninu u roku iz točke  V</w:t>
      </w:r>
      <w:r w:rsidR="00BC214C">
        <w:t>I</w:t>
      </w:r>
      <w:r w:rsidRPr="00645508">
        <w:t xml:space="preserve"> </w:t>
      </w:r>
      <w:r w:rsidR="00BC214C">
        <w:t>3</w:t>
      </w:r>
      <w:r w:rsidRPr="00645508">
        <w:t>.</w:t>
      </w:r>
    </w:p>
    <w:p w:rsidRDefault="00900636" w:rsidP="00974456" w:rsidR="00A84C1A" w:rsidRPr="00645508">
      <w:pPr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645508">
      <w:pPr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>se nakon pravomoćnosti toga rješenja i nakon što kupac položi kupovninu,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974456" w:rsidR="00A84C1A" w:rsidRPr="00645508">
      <w:pPr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645508">
      <w:pPr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>
      <w:pPr>
        <w:ind w:firstLine="708"/>
        <w:jc w:val="both"/>
      </w:pPr>
      <w:r w:rsidRPr="0064550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5C2045" w:rsidP="005C2045" w:rsidR="005C2045" w:rsidRPr="00645508">
      <w:pPr>
        <w:jc w:val="both"/>
      </w:pPr>
      <w:r>
        <w:t>9.</w:t>
      </w:r>
      <w:r>
        <w:tab/>
        <w:t>Dužnik je u sustavu PDV-a. Kupac plaća PDV ili PPN u skladu sa Zakonom</w:t>
      </w:r>
    </w:p>
    <w:p w:rsidRDefault="005C2045" w:rsidP="00974456" w:rsidR="00A84C1A">
      <w:pPr>
        <w:jc w:val="both"/>
      </w:pPr>
      <w:r>
        <w:t>10.</w:t>
      </w:r>
      <w:r w:rsidR="00A84C1A" w:rsidRPr="00645508">
        <w:t xml:space="preserve"> </w:t>
      </w:r>
      <w:r w:rsidR="00361730" w:rsidRPr="00645508">
        <w:tab/>
      </w:r>
      <w:r w:rsidR="00C022E8">
        <w:t>R</w:t>
      </w:r>
      <w:r w:rsidR="00A84C1A" w:rsidRPr="00645508">
        <w:t>azgledati nekretnine i dokumentaciju vezanu uz iste, zainteresirane osobe mogu u vrijeme dogovoreno sa stečajnim upraviteljem na tel.br.</w:t>
      </w:r>
      <w:r w:rsidR="00D3205F">
        <w:t xml:space="preserve"> 09</w:t>
      </w:r>
      <w:r w:rsidR="00703118">
        <w:t>1/200-7774</w:t>
      </w:r>
      <w:r w:rsidR="005D56F9">
        <w:t xml:space="preserve"> u</w:t>
      </w:r>
      <w:r w:rsidR="000E77FF" w:rsidRPr="00645508">
        <w:t>z prethodnu uplat</w:t>
      </w:r>
      <w:r w:rsidR="00062F3C" w:rsidRPr="00645508">
        <w:t>u naknade u</w:t>
      </w:r>
      <w:r w:rsidR="00645508">
        <w:t xml:space="preserve"> iznosu 500,00 kn na žiro račun</w:t>
      </w:r>
      <w:r w:rsidR="00062F3C" w:rsidRPr="00645508">
        <w:t xml:space="preserve"> stečajnog dužnika.</w:t>
      </w:r>
    </w:p>
    <w:p w:rsidRDefault="005D56F9" w:rsidP="00974456" w:rsidR="005D56F9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84C1A" w:rsidP="00974456" w:rsidR="00CB2481">
      <w:pPr>
        <w:jc w:val="both"/>
      </w:pPr>
      <w:r w:rsidRPr="00645508">
        <w:tab/>
      </w:r>
      <w:r w:rsidR="00E50BFA">
        <w:t xml:space="preserve">Pravomoćnim rješenjem ovog suda od </w:t>
      </w:r>
      <w:r w:rsidR="003E1A3E">
        <w:t>1</w:t>
      </w:r>
      <w:r w:rsidR="00703118">
        <w:t xml:space="preserve">6. travnja </w:t>
      </w:r>
      <w:r w:rsidR="00E50BFA">
        <w:t>2014. određenja je prodaja nekretnina stečajnog dužnika opisanih toč.I ovog zaključka u stečajnom postupku, uz odgovarajuću primjenu odredaba OZ-a.</w:t>
      </w:r>
    </w:p>
    <w:p w:rsidRDefault="00E50BFA" w:rsidP="00974456" w:rsidR="00E50BFA">
      <w:pPr>
        <w:jc w:val="both"/>
      </w:pPr>
      <w:r>
        <w:tab/>
        <w:t>Uz podnes</w:t>
      </w:r>
      <w:r w:rsidR="003E1A3E">
        <w:t xml:space="preserve">ak od </w:t>
      </w:r>
      <w:r w:rsidR="00703118">
        <w:t xml:space="preserve">15. siječnja </w:t>
      </w:r>
      <w:r w:rsidR="003E1A3E">
        <w:t>201</w:t>
      </w:r>
      <w:r w:rsidR="00703118">
        <w:t>5</w:t>
      </w:r>
      <w:r w:rsidR="003E1A3E">
        <w:t>. stečajni je upravitelj</w:t>
      </w:r>
      <w:r>
        <w:t xml:space="preserve"> predloži</w:t>
      </w:r>
      <w:r w:rsidR="003E1A3E">
        <w:t>o od</w:t>
      </w:r>
      <w:r>
        <w:t xml:space="preserve">ređivanje javne dražbe nekretnina te dostavila procjenu nekretnine izražene po sudaskom vještaku </w:t>
      </w:r>
      <w:r w:rsidR="00703118">
        <w:t>ING EKSPERT d.o.o</w:t>
      </w:r>
      <w:r>
        <w:t>.</w:t>
      </w:r>
    </w:p>
    <w:p w:rsidRDefault="00F94BF2" w:rsidP="00F94BF2" w:rsidR="00F94BF2">
      <w:pPr>
        <w:jc w:val="both"/>
      </w:pPr>
      <w:r>
        <w:lastRenderedPageBreak/>
        <w:tab/>
        <w:t xml:space="preserve">Početna cijena neketnine iz točke I. ovog zaključka određena je temeljem prijedloga stečajnog upravitelja od </w:t>
      </w:r>
      <w:r w:rsidR="009E1206">
        <w:t>22.svibnja</w:t>
      </w:r>
      <w:r>
        <w:t xml:space="preserve"> 201</w:t>
      </w:r>
      <w:r w:rsidR="00D749A1">
        <w:t>7</w:t>
      </w:r>
      <w:r>
        <w:t>.</w:t>
      </w:r>
    </w:p>
    <w:p w:rsidRDefault="00F94BF2" w:rsidP="00974456" w:rsidR="00F94BF2">
      <w:pPr>
        <w:jc w:val="both"/>
      </w:pPr>
    </w:p>
    <w:p w:rsidRDefault="00823013" w:rsidP="00974456" w:rsidR="00086EB8">
      <w:pPr>
        <w:jc w:val="both"/>
      </w:pPr>
      <w:r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SZ</w:t>
      </w:r>
      <w:r w:rsidR="00086EB8">
        <w:t xml:space="preserve"> o prodaji odlučuje stečajni sudac rješenjem protiv kojeg pravo žalbe imaju stečajni upravitelj i razlučni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823013" w:rsidP="00823013" w:rsidR="00823013">
      <w:pPr>
        <w:ind w:firstLine="708"/>
        <w:jc w:val="both"/>
      </w:pPr>
    </w:p>
    <w:p w:rsidRDefault="00086EB8" w:rsidP="00823013" w:rsidR="00086EB8">
      <w:pPr>
        <w:ind w:firstLine="708"/>
        <w:jc w:val="both"/>
      </w:pPr>
      <w:r>
        <w:t>Prema članku 164. stavak 5. SZ-a kada s imovine prodaje u stečajnom postupku rok od objave za</w:t>
      </w:r>
      <w:r w:rsidR="00E2581B">
        <w:t xml:space="preserve">ključka na oglasnoj ploči suda </w:t>
      </w:r>
      <w:r>
        <w:t>d</w:t>
      </w:r>
      <w:r w:rsidR="00E2581B">
        <w:t>o</w:t>
      </w:r>
      <w:r>
        <w:t xml:space="preserve"> prodaje iznosi 15 dana.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</w:t>
      </w:r>
      <w:r w:rsidR="00C57106">
        <w:t xml:space="preserve">anka 97. </w:t>
      </w:r>
      <w:r w:rsidR="00B75233">
        <w:t>O</w:t>
      </w:r>
      <w:r w:rsidR="00086EB8">
        <w:t xml:space="preserve">vršnog zakona (NN br. </w:t>
      </w:r>
      <w:r w:rsidR="00B75233">
        <w:t>1</w:t>
      </w:r>
      <w:r w:rsidR="00C57106">
        <w:t>12</w:t>
      </w:r>
      <w:r w:rsidR="00B75233">
        <w:t>/12</w:t>
      </w:r>
      <w:r w:rsidR="00C57106">
        <w:t>., 25/13 i 93/2014</w:t>
      </w:r>
      <w:r w:rsidR="00B75233">
        <w:t>)</w:t>
      </w:r>
    </w:p>
    <w:p w:rsidRDefault="00823013" w:rsidP="00974456" w:rsidR="00823013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974456" w:rsidR="00A84C1A" w:rsidRPr="00645508">
      <w:pPr>
        <w:jc w:val="both"/>
      </w:pP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9E1206">
        <w:t>4.srpnja</w:t>
      </w:r>
      <w:r w:rsidR="00F94BF2">
        <w:t xml:space="preserve"> </w:t>
      </w:r>
      <w:r w:rsidR="00703118">
        <w:t>201</w:t>
      </w:r>
      <w:r w:rsidR="00D749A1">
        <w:t>8</w:t>
      </w:r>
      <w:r w:rsidR="00703118">
        <w:t>.</w:t>
      </w: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086EB8" w:rsidRPr="00645508">
        <w:t>Sudac:</w:t>
      </w:r>
    </w:p>
    <w:p w:rsidRDefault="00736EF6" w:rsidP="00AE3DBF" w:rsidR="00620B7F">
      <w:pPr>
        <w:ind w:firstLine="708" w:left="4248"/>
        <w:jc w:val="center"/>
      </w:pPr>
      <w:r>
        <w:tab/>
      </w:r>
      <w:r w:rsidR="00A84C1A" w:rsidRPr="00645508">
        <w:t>Ante Galić</w:t>
      </w:r>
      <w:r w:rsidR="00B408B7">
        <w:t xml:space="preserve"> </w:t>
      </w:r>
      <w:r w:rsidR="003A3C7A">
        <w:t>v.r.</w:t>
      </w: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64436B" w:rsidP="00974456" w:rsidR="0064436B">
      <w:pPr>
        <w:jc w:val="both"/>
      </w:pPr>
    </w:p>
    <w:p w:rsidRDefault="0064436B" w:rsidP="00974456" w:rsidR="0064436B">
      <w:pPr>
        <w:jc w:val="both"/>
      </w:pPr>
    </w:p>
    <w:p w:rsidRDefault="003A3C7A" w:rsidP="003A3C7A" w:rsidR="003A3C7A">
      <w:pPr>
        <w:ind w:firstLine="708" w:left="2832"/>
        <w:jc w:val="both"/>
      </w:pPr>
      <w:r>
        <w:t>Za točnost otpravka, ovlašteni službenik:</w:t>
      </w:r>
    </w:p>
    <w:p w:rsidRDefault="003A3C7A" w:rsidP="00422EE0" w:rsidR="003A3C7A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703118" w:rsidP="003A3C7A" w:rsidR="00703118">
      <w:pPr>
        <w:pStyle w:val="Odlomakpopisa"/>
      </w:pPr>
    </w:p>
    <w:sectPr w:rsidSect="00167C21" w:rsidR="00703118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3C7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E3DBF" w:rsidP="00D749A1" w:rsidR="00383464" w:rsidRPr="00A12C3D">
    <w:pPr>
      <w:ind w:firstLine="708" w:left="3540"/>
      <w:jc w:val="right"/>
    </w:pPr>
    <w:r w:rsidRPr="00264673">
      <w:rPr>
        <w:lang w:val="pt-BR"/>
      </w:rPr>
      <w:t>40.St-</w:t>
    </w:r>
    <w:r>
      <w:rPr>
        <w:lang w:val="pt-BR"/>
      </w:rPr>
      <w:t>1</w:t>
    </w:r>
    <w:r w:rsidR="00703118">
      <w:rPr>
        <w:lang w:val="pt-BR"/>
      </w:rPr>
      <w:t>087/12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8A96708"/>
    <w:multiLevelType w:val="hybridMultilevel"/>
    <w:tmpl w:val="14461A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13B24"/>
    <w:rsid w:val="00023656"/>
    <w:rsid w:val="00031560"/>
    <w:rsid w:val="00047093"/>
    <w:rsid w:val="00062F3C"/>
    <w:rsid w:val="0008428F"/>
    <w:rsid w:val="00086EB8"/>
    <w:rsid w:val="000930EA"/>
    <w:rsid w:val="000B5D74"/>
    <w:rsid w:val="000D0D3B"/>
    <w:rsid w:val="000D3E10"/>
    <w:rsid w:val="000E77FF"/>
    <w:rsid w:val="000F00A7"/>
    <w:rsid w:val="00105DED"/>
    <w:rsid w:val="001338D9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40A0"/>
    <w:rsid w:val="001A59AD"/>
    <w:rsid w:val="001B30E7"/>
    <w:rsid w:val="001D0AA6"/>
    <w:rsid w:val="001D17FB"/>
    <w:rsid w:val="001D42E0"/>
    <w:rsid w:val="002048C5"/>
    <w:rsid w:val="00222021"/>
    <w:rsid w:val="00223552"/>
    <w:rsid w:val="00232160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5527A"/>
    <w:rsid w:val="00361730"/>
    <w:rsid w:val="00374D53"/>
    <w:rsid w:val="003763AA"/>
    <w:rsid w:val="00380A99"/>
    <w:rsid w:val="00382393"/>
    <w:rsid w:val="00383464"/>
    <w:rsid w:val="003A3C7A"/>
    <w:rsid w:val="003B6F27"/>
    <w:rsid w:val="003E1A3E"/>
    <w:rsid w:val="004270F7"/>
    <w:rsid w:val="00430D99"/>
    <w:rsid w:val="004451EF"/>
    <w:rsid w:val="0045250C"/>
    <w:rsid w:val="004560D9"/>
    <w:rsid w:val="004B0809"/>
    <w:rsid w:val="004C5C6C"/>
    <w:rsid w:val="004D73BC"/>
    <w:rsid w:val="004D7CF5"/>
    <w:rsid w:val="005040C1"/>
    <w:rsid w:val="00513852"/>
    <w:rsid w:val="00515969"/>
    <w:rsid w:val="005237C4"/>
    <w:rsid w:val="00526D62"/>
    <w:rsid w:val="005318A9"/>
    <w:rsid w:val="00573FDC"/>
    <w:rsid w:val="00592CB5"/>
    <w:rsid w:val="005C2045"/>
    <w:rsid w:val="005C2EB1"/>
    <w:rsid w:val="005D56F9"/>
    <w:rsid w:val="005F5633"/>
    <w:rsid w:val="0061272E"/>
    <w:rsid w:val="00620B7F"/>
    <w:rsid w:val="00621277"/>
    <w:rsid w:val="00622282"/>
    <w:rsid w:val="00633709"/>
    <w:rsid w:val="0064436B"/>
    <w:rsid w:val="00645508"/>
    <w:rsid w:val="006508F2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1CF9"/>
    <w:rsid w:val="007025E0"/>
    <w:rsid w:val="00703118"/>
    <w:rsid w:val="00736EF6"/>
    <w:rsid w:val="0074479B"/>
    <w:rsid w:val="0075380F"/>
    <w:rsid w:val="007678A2"/>
    <w:rsid w:val="007A0ABD"/>
    <w:rsid w:val="007A26A6"/>
    <w:rsid w:val="007A3E67"/>
    <w:rsid w:val="007B212C"/>
    <w:rsid w:val="007B39C1"/>
    <w:rsid w:val="007D16E7"/>
    <w:rsid w:val="007D25D9"/>
    <w:rsid w:val="007D3454"/>
    <w:rsid w:val="007F6BA6"/>
    <w:rsid w:val="00800183"/>
    <w:rsid w:val="00810FFB"/>
    <w:rsid w:val="00823013"/>
    <w:rsid w:val="00827895"/>
    <w:rsid w:val="0084729F"/>
    <w:rsid w:val="00853B20"/>
    <w:rsid w:val="00877097"/>
    <w:rsid w:val="00883836"/>
    <w:rsid w:val="0088567D"/>
    <w:rsid w:val="008D0264"/>
    <w:rsid w:val="008F701B"/>
    <w:rsid w:val="00900636"/>
    <w:rsid w:val="0091044F"/>
    <w:rsid w:val="00924694"/>
    <w:rsid w:val="0093446A"/>
    <w:rsid w:val="00936FA0"/>
    <w:rsid w:val="009515ED"/>
    <w:rsid w:val="0095627D"/>
    <w:rsid w:val="00974456"/>
    <w:rsid w:val="00981E93"/>
    <w:rsid w:val="00986C9F"/>
    <w:rsid w:val="009917AB"/>
    <w:rsid w:val="009A16D9"/>
    <w:rsid w:val="009A6E63"/>
    <w:rsid w:val="009A75C0"/>
    <w:rsid w:val="009C3B39"/>
    <w:rsid w:val="009C659B"/>
    <w:rsid w:val="009E1206"/>
    <w:rsid w:val="009F13F7"/>
    <w:rsid w:val="009F20A8"/>
    <w:rsid w:val="00A12C3D"/>
    <w:rsid w:val="00A31CB4"/>
    <w:rsid w:val="00A36F1D"/>
    <w:rsid w:val="00A463A2"/>
    <w:rsid w:val="00A53CB8"/>
    <w:rsid w:val="00A53CE0"/>
    <w:rsid w:val="00A65ED3"/>
    <w:rsid w:val="00A75A37"/>
    <w:rsid w:val="00A806E8"/>
    <w:rsid w:val="00A84C1A"/>
    <w:rsid w:val="00A869C2"/>
    <w:rsid w:val="00A96786"/>
    <w:rsid w:val="00AE263A"/>
    <w:rsid w:val="00AE28C7"/>
    <w:rsid w:val="00AE3DBF"/>
    <w:rsid w:val="00AF3A96"/>
    <w:rsid w:val="00AF4CFF"/>
    <w:rsid w:val="00B01320"/>
    <w:rsid w:val="00B24681"/>
    <w:rsid w:val="00B34EC8"/>
    <w:rsid w:val="00B3642F"/>
    <w:rsid w:val="00B408B7"/>
    <w:rsid w:val="00B4366F"/>
    <w:rsid w:val="00B45135"/>
    <w:rsid w:val="00B46073"/>
    <w:rsid w:val="00B50989"/>
    <w:rsid w:val="00B75233"/>
    <w:rsid w:val="00B9120F"/>
    <w:rsid w:val="00B9445D"/>
    <w:rsid w:val="00BA698F"/>
    <w:rsid w:val="00BA6D11"/>
    <w:rsid w:val="00BC214C"/>
    <w:rsid w:val="00BD595B"/>
    <w:rsid w:val="00BE3191"/>
    <w:rsid w:val="00BE5BAA"/>
    <w:rsid w:val="00BF658E"/>
    <w:rsid w:val="00C004E8"/>
    <w:rsid w:val="00C022E8"/>
    <w:rsid w:val="00C21015"/>
    <w:rsid w:val="00C311AF"/>
    <w:rsid w:val="00C31D80"/>
    <w:rsid w:val="00C41D74"/>
    <w:rsid w:val="00C43F18"/>
    <w:rsid w:val="00C46A70"/>
    <w:rsid w:val="00C57106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1B6F"/>
    <w:rsid w:val="00CE350D"/>
    <w:rsid w:val="00CE4AD0"/>
    <w:rsid w:val="00D20725"/>
    <w:rsid w:val="00D27E4F"/>
    <w:rsid w:val="00D3205F"/>
    <w:rsid w:val="00D35468"/>
    <w:rsid w:val="00D4368F"/>
    <w:rsid w:val="00D5779B"/>
    <w:rsid w:val="00D66697"/>
    <w:rsid w:val="00D72AE8"/>
    <w:rsid w:val="00D749A1"/>
    <w:rsid w:val="00D7642B"/>
    <w:rsid w:val="00D8523B"/>
    <w:rsid w:val="00D85CC6"/>
    <w:rsid w:val="00D92622"/>
    <w:rsid w:val="00DB57AB"/>
    <w:rsid w:val="00DB6978"/>
    <w:rsid w:val="00DC4008"/>
    <w:rsid w:val="00DC7D12"/>
    <w:rsid w:val="00DD1ABE"/>
    <w:rsid w:val="00DD43F9"/>
    <w:rsid w:val="00DE7D88"/>
    <w:rsid w:val="00DF4DE0"/>
    <w:rsid w:val="00E2581B"/>
    <w:rsid w:val="00E403AC"/>
    <w:rsid w:val="00E473A3"/>
    <w:rsid w:val="00E50BFA"/>
    <w:rsid w:val="00E54201"/>
    <w:rsid w:val="00E60422"/>
    <w:rsid w:val="00E66974"/>
    <w:rsid w:val="00E919CC"/>
    <w:rsid w:val="00EA2380"/>
    <w:rsid w:val="00EB0B11"/>
    <w:rsid w:val="00EB0E50"/>
    <w:rsid w:val="00EC0FC1"/>
    <w:rsid w:val="00EC396C"/>
    <w:rsid w:val="00EC7AF6"/>
    <w:rsid w:val="00EE6472"/>
    <w:rsid w:val="00F07951"/>
    <w:rsid w:val="00F1365A"/>
    <w:rsid w:val="00F2024C"/>
    <w:rsid w:val="00F234D3"/>
    <w:rsid w:val="00F607C4"/>
    <w:rsid w:val="00F63AC4"/>
    <w:rsid w:val="00F66E3F"/>
    <w:rsid w:val="00F82CEF"/>
    <w:rsid w:val="00F868C9"/>
    <w:rsid w:val="00F86E5D"/>
    <w:rsid w:val="00F92F05"/>
    <w:rsid w:val="00F94BF2"/>
    <w:rsid w:val="00FA7D65"/>
    <w:rsid w:val="00FB4140"/>
    <w:rsid w:val="00FC10F8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3C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3C7A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3C7A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3C7A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3C7A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3C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3C7A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3C7A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3C7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3C7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2012.</izvorni_sadrzaj>
    <derivirana_varijabla naziv="DomainObject.Predmet.DatumOsnivanja_1">18.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St-1087/2012</izvorni_sadrzaj>
    <derivirana_varijabla naziv="DomainObject.Predmet.OznakaBroj_1">St-1087/2012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VEZE:
40.ST-386/12
40.ST-632/12
7.ST-925/12
72.St-1124/12
sssk 3.St-1205/12, ST-1598/13
spis u referadi</izvorni_sadrzaj>
    <derivirana_varijabla naziv="DomainObject.Predmet.PrimjedbaSuca_1">VEZE:
40.ST-386/12
40.ST-632/12
7.ST-925/12
72.St-1124/12
sssk 3.St-1205/12, ST-1598/13
spis u referadi</derivirana_varijabla>
  </DomainObject.Predmet.PrimjedbaSuca>
  <DomainObject.Predmet.ProtustrankaFormated>
    <izvorni_sadrzaj>  KONSTRUKTOR d.d.</izvorni_sadrzaj>
    <derivirana_varijabla naziv="DomainObject.Predmet.ProtustrankaFormated_1">  KONSTRUKTOR d.d.</derivirana_varijabla>
  </DomainObject.Predmet.ProtustrankaFormated>
  <DomainObject.Predmet.ProtustrankaFormatedOIB>
    <izvorni_sadrzaj>  KONSTRUKTOR d.d., OIB 83011454143</izvorni_sadrzaj>
    <derivirana_varijabla naziv="DomainObject.Predmet.ProtustrankaFormatedOIB_1">  KONSTRUKTOR d.d., OIB 83011454143</derivirana_varijabla>
  </DomainObject.Predmet.ProtustrankaFormatedOIB>
  <DomainObject.Predmet.ProtustrankaFormatedWithAdress>
    <izvorni_sadrzaj> KONSTRUKTOR d.d., K.P.KREŠIMIROVA 25, 49250 Zlatar</izvorni_sadrzaj>
    <derivirana_varijabla naziv="DomainObject.Predmet.ProtustrankaFormatedWithAdress_1"> KONSTRUKTOR d.d., K.P.KREŠIMIROVA 25, 49250 Zlatar</derivirana_varijabla>
  </DomainObject.Predmet.ProtustrankaFormatedWithAdress>
  <DomainObject.Predmet.ProtustrankaFormatedWithAdressOIB>
    <izvorni_sadrzaj> KONSTRUKTOR d.d., OIB 83011454143, K.P.KREŠIMIROVA 25, 49250 Zlatar</izvorni_sadrzaj>
    <derivirana_varijabla naziv="DomainObject.Predmet.ProtustrankaFormatedWithAdressOIB_1"> KONSTRUKTOR d.d., OIB 83011454143, K.P.KREŠIMIROVA 25, 49250 Zlatar</derivirana_varijabla>
  </DomainObject.Predmet.ProtustrankaFormatedWithAdressOIB>
  <DomainObject.Predmet.ProtustrankaWithAdress>
    <izvorni_sadrzaj>KONSTRUKTOR d.d. K.P.KREŠIMIROVA 25, 49250 Zlatar</izvorni_sadrzaj>
    <derivirana_varijabla naziv="DomainObject.Predmet.ProtustrankaWithAdress_1">KONSTRUKTOR d.d. K.P.KREŠIMIROVA 25, 49250 Zlatar</derivirana_varijabla>
  </DomainObject.Predmet.ProtustrankaWithAdress>
  <DomainObject.Predmet.ProtustrankaWithAdressOIB>
    <izvorni_sadrzaj>KONSTRUKTOR d.d., OIB 83011454143, K.P.KREŠIMIROVA 25, 49250 Zlatar</izvorni_sadrzaj>
    <derivirana_varijabla naziv="DomainObject.Predmet.ProtustrankaWithAdressOIB_1">KONSTRUKTOR d.d., OIB 83011454143, K.P.KREŠIMIROVA 25, 49250 Zlatar</derivirana_varijabla>
  </DomainObject.Predmet.ProtustrankaWithAdressOIB>
  <DomainObject.Predmet.ProtustrankaNazivFormated>
    <izvorni_sadrzaj>KONSTRUKTOR d.d.</izvorni_sadrzaj>
    <derivirana_varijabla naziv="DomainObject.Predmet.ProtustrankaNazivFormated_1">KONSTRUKTOR d.d.</derivirana_varijabla>
  </DomainObject.Predmet.ProtustrankaNazivFormated>
  <DomainObject.Predmet.ProtustrankaNazivFormatedOIB>
    <izvorni_sadrzaj>KONSTRUKTOR d.d., OIB 83011454143</izvorni_sadrzaj>
    <derivirana_varijabla naziv="DomainObject.Predmet.ProtustrankaNazivFormatedOIB_1">KONSTRUKTOR d.d., OIB 83011454143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GEOEXPERT-I.G.M. d.o.o. zastupanog po punomoćniku ODVJETNIČKO DRUŠTVO LJUBENKO I PARTNERI j.t.d.</izvorni_sadrzaj>
    <derivirana_varijabla naziv="DomainObject.Predmet.StrankaFormated_1">  GEOEXPERT-I.G.M. d.o.o. zastupanog po punomoćniku ODVJETNIČKO DRUŠTVO LJUBENKO I PARTNERI j.t.d.</derivirana_varijabla>
  </DomainObject.Predmet.StrankaFormated>
  <DomainObject.Predmet.StrankaFormatedOIB>
    <izvorni_sadrzaj>  GEOEXPERT-I.G.M. d.o.o., OIB 99917958785 zastupanog po punomoćniku ODVJETNIČKO DRUŠTVO LJUBENKO I PARTNERI j.t.d.</izvorni_sadrzaj>
    <derivirana_varijabla naziv="DomainObject.Predmet.StrankaFormatedOIB_1">  GEOEXPERT-I.G.M. d.o.o., OIB 99917958785 zastupanog po punomoćniku ODVJETNIČKO DRUŠTVO LJUBENKO I PARTNERI j.t.d.</derivirana_varijabla>
  </DomainObject.Predmet.StrankaFormatedOIB>
  <DomainObject.Predmet.StrankaFormatedWithAdress>
    <izvorni_sadrzaj> GEOEXPERT-I.G.M. d.o.o., HORVAĆANSKA 77, 10000 Zagreb zastupanog po punomoćniku ODVJETNIČKO DRUŠTVO LJUBENKO I PARTNERI j.t.d.</izvorni_sadrzaj>
    <derivirana_varijabla naziv="DomainObject.Predmet.StrankaFormatedWithAdress_1"> GEOEXPERT-I.G.M. d.o.o., HORVAĆANSKA 77, 10000 Zagreb zastupanog po punomoćniku ODVJETNIČKO DRUŠTVO LJUBENKO I PARTNERI j.t.d.</derivirana_varijabla>
  </DomainObject.Predmet.StrankaFormatedWithAdress>
  <DomainObject.Predmet.StrankaFormatedWithAdressOIB>
    <izvorni_sadrzaj> GEOEXPERT-I.G.M. d.o.o., OIB 99917958785, HORVAĆANSKA 77, 10000 Zagreb zastupanog po punomoćniku ODVJETNIČKO DRUŠTVO LJUBENKO I PARTNERI j.t.d.</izvorni_sadrzaj>
    <derivirana_varijabla naziv="DomainObject.Predmet.StrankaFormatedWithAdressOIB_1"> GEOEXPERT-I.G.M. d.o.o., OIB 99917958785, HORVAĆANSKA 77, 10000 Zagreb zastupanog po punomoćniku ODVJETNIČKO DRUŠTVO LJUBENKO I PARTNERI j.t.d.</derivirana_varijabla>
  </DomainObject.Predmet.StrankaFormatedWithAdressOIB>
  <DomainObject.Predmet.StrankaWithAdress>
    <izvorni_sadrzaj>GEOEXPERT-I.G.M. d.o.o. HORVAĆANSKA 77,10000 Zagreb</izvorni_sadrzaj>
    <derivirana_varijabla naziv="DomainObject.Predmet.StrankaWithAdress_1">GEOEXPERT-I.G.M. d.o.o. HORVAĆANSKA 77,10000 Zagreb</derivirana_varijabla>
  </DomainObject.Predmet.StrankaWithAdress>
  <DomainObject.Predmet.StrankaWithAdressOIB>
    <izvorni_sadrzaj>GEOEXPERT-I.G.M. d.o.o., OIB 99917958785, HORVAĆANSKA 77,10000 Zagreb</izvorni_sadrzaj>
    <derivirana_varijabla naziv="DomainObject.Predmet.StrankaWithAdressOIB_1">GEOEXPERT-I.G.M. d.o.o., OIB 99917958785, HORVAĆANSKA 77,10000 Zagreb</derivirana_varijabla>
  </DomainObject.Predmet.StrankaWithAdressOIB>
  <DomainObject.Predmet.StrankaNazivFormated>
    <izvorni_sadrzaj>GEOEXPERT-I.G.M. d.o.o.</izvorni_sadrzaj>
    <derivirana_varijabla naziv="DomainObject.Predmet.StrankaNazivFormated_1">GEOEXPERT-I.G.M. d.o.o.</derivirana_varijabla>
  </DomainObject.Predmet.StrankaNazivFormated>
  <DomainObject.Predmet.StrankaNazivFormatedOIB>
    <izvorni_sadrzaj>GEOEXPERT-I.G.M. d.o.o., OIB 99917958785</izvorni_sadrzaj>
    <derivirana_varijabla naziv="DomainObject.Predmet.StrankaNazivFormatedOIB_1">GEOEXPERT-I.G.M. d.o.o., OIB 99917958785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GEOEXPERT-I.G.M. d.o.o. zastupanog po punomoćniku ODVJETNIČKO DRUŠTVO LJUBENKO I PARTNERI j.t.d.</item>
    </izvorni_sadrzaj>
    <derivirana_varijabla naziv="DomainObject.Predmet.StrankaListFormated_1">
      <item>GEOEXPERT-I.G.M. d.o.o. zastupanog po punomoćniku ODVJETNIČKO DRUŠTVO LJUBENKO I PARTNERI j.t.d.</item>
    </derivirana_varijabla>
  </DomainObject.Predmet.StrankaListFormated>
  <DomainObject.Predmet.StrankaListFormatedOIB>
    <izvorni_sadrzaj>
      <item>GEOEXPERT-I.G.M. d.o.o., OIB 99917958785 zastupanog po punomoćniku ODVJETNIČKO DRUŠTVO LJUBENKO I PARTNERI j.t.d.</item>
    </izvorni_sadrzaj>
    <derivirana_varijabla naziv="DomainObject.Predmet.StrankaListFormatedOIB_1">
      <item>GEOEXPERT-I.G.M. d.o.o., OIB 99917958785 zastupanog po punomoćniku ODVJETNIČKO DRUŠTVO LJUBENKO I PARTNERI j.t.d.</item>
    </derivirana_varijabla>
  </DomainObject.Predmet.StrankaListFormatedOIB>
  <DomainObject.Predmet.StrankaListFormatedWithAdress>
    <izvorni_sadrzaj>
      <item>GEOEXPERT-I.G.M. d.o.o., HORVAĆANSKA 77, 10000 Zagreb zastupanog po punomoćniku ODVJETNIČKO DRUŠTVO LJUBENKO I PARTNERI j.t.d.</item>
    </izvorni_sadrzaj>
    <derivirana_varijabla naziv="DomainObject.Predmet.StrankaListFormatedWithAdress_1">
      <item>GEOEXPERT-I.G.M. d.o.o., HORVAĆANSKA 77, 10000 Zagreb zastupanog po punomoćniku ODVJETNIČKO DRUŠTVO LJUBENKO I PARTNERI j.t.d.</item>
    </derivirana_varijabla>
  </DomainObject.Predmet.StrankaListFormatedWithAdress>
  <DomainObject.Predmet.StrankaListFormatedWithAdressOIB>
    <izvorni_sadrzaj>
      <item>GEOEXPERT-I.G.M. d.o.o., OIB 99917958785, HORVAĆANSKA 77, 10000 Zagreb zastupanog po punomoćniku ODVJETNIČKO DRUŠTVO LJUBENKO I PARTNERI j.t.d.</item>
    </izvorni_sadrzaj>
    <derivirana_varijabla naziv="DomainObject.Predmet.StrankaListFormatedWithAdressOIB_1">
      <item>GEOEXPERT-I.G.M. d.o.o., OIB 99917958785, HORVAĆANSKA 77, 10000 Zagreb zastupanog po punomoćniku ODVJETNIČKO DRUŠTVO LJUBENKO I PARTNERI j.t.d.</item>
    </derivirana_varijabla>
  </DomainObject.Predmet.StrankaListFormatedWithAdressOIB>
  <DomainObject.Predmet.StrankaListNazivFormated>
    <izvorni_sadrzaj>
      <item>GEOEXPERT-I.G.M. d.o.o.</item>
    </izvorni_sadrzaj>
    <derivirana_varijabla naziv="DomainObject.Predmet.StrankaListNazivFormated_1">
      <item>GEOEXPERT-I.G.M. d.o.o.</item>
    </derivirana_varijabla>
  </DomainObject.Predmet.StrankaListNazivFormated>
  <DomainObject.Predmet.StrankaListNazivFormatedOIB>
    <izvorni_sadrzaj>
      <item>GEOEXPERT-I.G.M. d.o.o., OIB 99917958785</item>
    </izvorni_sadrzaj>
    <derivirana_varijabla naziv="DomainObject.Predmet.StrankaListNazivFormatedOIB_1">
      <item>GEOEXPERT-I.G.M. d.o.o., OIB 99917958785</item>
    </derivirana_varijabla>
  </DomainObject.Predmet.StrankaListNazivFormatedOIB>
  <DomainObject.Predmet.ProtuStrankaListFormated>
    <izvorni_sadrzaj>
      <item>KONSTRUKTOR d.d.</item>
    </izvorni_sadrzaj>
    <derivirana_varijabla naziv="DomainObject.Predmet.ProtuStrankaListFormated_1">
      <item>KONSTRUKTOR d.d.</item>
    </derivirana_varijabla>
  </DomainObject.Predmet.ProtuStrankaListFormated>
  <DomainObject.Predmet.ProtuStrankaListFormatedOIB>
    <izvorni_sadrzaj>
      <item>KONSTRUKTOR d.d., OIB 83011454143</item>
    </izvorni_sadrzaj>
    <derivirana_varijabla naziv="DomainObject.Predmet.ProtuStrankaListFormatedOIB_1">
      <item>KONSTRUKTOR d.d., OIB 83011454143</item>
    </derivirana_varijabla>
  </DomainObject.Predmet.ProtuStrankaListFormatedOIB>
  <DomainObject.Predmet.ProtuStrankaListFormatedWithAdress>
    <izvorni_sadrzaj>
      <item>KONSTRUKTOR d.d., K.P.KREŠIMIROVA 25, 49250 Zlatar</item>
    </izvorni_sadrzaj>
    <derivirana_varijabla naziv="DomainObject.Predmet.ProtuStrankaListFormatedWithAdress_1">
      <item>KONSTRUKTOR d.d., K.P.KREŠIMIROVA 25, 49250 Zlatar</item>
    </derivirana_varijabla>
  </DomainObject.Predmet.ProtuStrankaListFormatedWithAdress>
  <DomainObject.Predmet.ProtuStrankaListFormatedWithAdressOIB>
    <izvorni_sadrzaj>
      <item>KONSTRUKTOR d.d., OIB 83011454143, K.P.KREŠIMIROVA 25, 49250 Zlatar</item>
    </izvorni_sadrzaj>
    <derivirana_varijabla naziv="DomainObject.Predmet.ProtuStrankaListFormatedWithAdressOIB_1">
      <item>KONSTRUKTOR d.d., OIB 83011454143, K.P.KREŠIMIROVA 25, 49250 Zlatar</item>
    </derivirana_varijabla>
  </DomainObject.Predmet.ProtuStrankaListFormatedWithAdressOIB>
  <DomainObject.Predmet.ProtuStrankaListNazivFormated>
    <izvorni_sadrzaj>
      <item>KONSTRUKTOR d.d.</item>
    </izvorni_sadrzaj>
    <derivirana_varijabla naziv="DomainObject.Predmet.ProtuStrankaListNazivFormated_1">
      <item>KONSTRUKTOR d.d.</item>
    </derivirana_varijabla>
  </DomainObject.Predmet.ProtuStrankaListNazivFormated>
  <DomainObject.Predmet.ProtuStrankaListNazivFormatedOIB>
    <izvorni_sadrzaj>
      <item>KONSTRUKTOR d.d., OIB 83011454143</item>
    </izvorni_sadrzaj>
    <derivirana_varijabla naziv="DomainObject.Predmet.ProtuStrankaListNazivFormatedOIB_1">
      <item>KONSTRUKTOR d.d., OIB 83011454143</item>
    </derivirana_varijabla>
  </DomainObject.Predmet.ProtuStrankaListNazivFormatedOIB>
  <DomainObject.Predmet.OstaliListFormated>
    <izvorni_sadrzaj>
      <item>ODVJETNIČKO DRUŠTVO LJUBENKO I PARTNERI j.t.d. punomoćnik sudionika u postupku GEOEXPERT-I.G.M. d.o.o.</item>
      <item>ZDRAVKO MITAK</item>
      <item>Ema Kalogjera Juranić</item>
    </izvorni_sadrzaj>
    <derivirana_varijabla naziv="DomainObject.Predmet.OstaliListFormated_1">
      <item>ODVJETNIČKO DRUŠTVO LJUBENKO I PARTNERI j.t.d. punomoćnik sudionika u postupku GEOEXPERT-I.G.M. d.o.o.</item>
      <item>ZDRAVKO MITAK</item>
      <item>Ema Kalogjera Juranić</item>
    </derivirana_varijabla>
  </DomainObject.Predmet.OstaliListFormated>
  <DomainObject.Predmet.OstaliListFormatedOIB>
    <izvorni_sadrzaj>
      <item>ODVJETNIČKO DRUŠTVO LJUBENKO I PARTNERI j.t.d., OIB 44071613559 punomoćnik sudionika u postupku GEOEXPERT-I.G.M. d.o.o.</item>
      <item>ZDRAVKO MITAK, OIB 25916717450</item>
      <item>Ema Kalogjera Juranić</item>
    </izvorni_sadrzaj>
    <derivirana_varijabla naziv="DomainObject.Predmet.OstaliListFormatedOIB_1">
      <item>ODVJETNIČKO DRUŠTVO LJUBENKO I PARTNERI j.t.d., OIB 44071613559 punomoćnik sudionika u postupku GEOEXPERT-I.G.M. d.o.o.</item>
      <item>ZDRAVKO MITAK, OIB 25916717450</item>
      <item>Ema Kalogjera Juranić</item>
    </derivirana_varijabla>
  </DomainObject.Predmet.OstaliListFormatedOIB>
  <DomainObject.Predmet.OstaliListFormatedWithAdress>
    <izvorni_sadrzaj>
      <item>ODVJETNIČKO DRUŠTVO LJUBENKO I PARTNERI j.t.d., BRANIMIROVA 29, 10000 Zagreb punomoćnik sudionika u postupku GEOEXPERT-I.G.M. d.o.o.</item>
      <item>ZDRAVKO MITAK, Zelenjak 53, 10000 Zagreb</item>
      <item>Ema Kalogjera Juranić, Trg bana Josipa Jelačića 3, 10000 Zagreb</item>
    </izvorni_sadrzaj>
    <derivirana_varijabla naziv="DomainObject.Predmet.OstaliListFormatedWithAdress_1">
      <item>ODVJETNIČKO DRUŠTVO LJUBENKO I PARTNERI j.t.d., BRANIMIROVA 29, 10000 Zagreb punomoćnik sudionika u postupku GEOEXPERT-I.G.M. d.o.o.</item>
      <item>ZDRAVKO MITAK, Zelenjak 53, 10000 Zagreb</item>
      <item>Ema Kalogjera Juranić, Trg bana Josipa Jelačića 3, 10000 Zagreb</item>
    </derivirana_varijabla>
  </DomainObject.Predmet.OstaliListFormatedWithAdress>
  <DomainObject.Predmet.OstaliListFormatedWithAdressOIB>
    <izvorni_sadrzaj>
      <item>ODVJETNIČKO DRUŠTVO LJUBENKO I PARTNERI j.t.d., OIB 44071613559, BRANIMIROVA 29, 10000 Zagreb punomoćnik sudionika u postupku GEOEXPERT-I.G.M. d.o.o.</item>
      <item>ZDRAVKO MITAK, OIB 25916717450, Zelenjak 53, 10000 Zagreb</item>
      <item>Ema Kalogjera Juranić, Trg bana Josipa Jelačića 3, 10000 Zagreb</item>
    </izvorni_sadrzaj>
    <derivirana_varijabla naziv="DomainObject.Predmet.OstaliListFormatedWithAdressOIB_1">
      <item>ODVJETNIČKO DRUŠTVO LJUBENKO I PARTNERI j.t.d., OIB 44071613559, BRANIMIROVA 29, 10000 Zagreb punomoćnik sudionika u postupku GEOEXPERT-I.G.M. d.o.o.</item>
      <item>ZDRAVKO MITAK, OIB 25916717450, Zelenjak 53, 10000 Zagreb</item>
      <item>Ema Kalogjera Juranić, Trg bana Josipa Jelačića 3, 10000 Zagreb</item>
    </derivirana_varijabla>
  </DomainObject.Predmet.OstaliListFormatedWithAdressOIB>
  <DomainObject.Predmet.OstaliListNazivFormated>
    <izvorni_sadrzaj>
      <item>ODVJETNIČKO DRUŠTVO LJUBENKO I PARTNERI j.t.d.</item>
      <item>ZDRAVKO MITAK</item>
      <item>Ema Kalogjera Juranić</item>
    </izvorni_sadrzaj>
    <derivirana_varijabla naziv="DomainObject.Predmet.OstaliListNazivFormated_1">
      <item>ODVJETNIČKO DRUŠTVO LJUBENKO I PARTNERI j.t.d.</item>
      <item>ZDRAVKO MITAK</item>
      <item>Ema Kalogjera Juranić</item>
    </derivirana_varijabla>
  </DomainObject.Predmet.OstaliListNazivFormated>
  <DomainObject.Predmet.OstaliListNazivFormatedOIB>
    <izvorni_sadrzaj>
      <item>ODVJETNIČKO DRUŠTVO LJUBENKO I PARTNERI j.t.d., OIB 44071613559</item>
      <item>ZDRAVKO MITAK, OIB 25916717450</item>
      <item>Ema Kalogjera Juranić</item>
    </izvorni_sadrzaj>
    <derivirana_varijabla naziv="DomainObject.Predmet.OstaliListNazivFormatedOIB_1">
      <item>ODVJETNIČKO DRUŠTVO LJUBENKO I PARTNERI j.t.d., OIB 44071613559</item>
      <item>ZDRAVKO MITAK, OIB 25916717450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GEOEXPERT-I.G.M. d.o.o.</izvorni_sadrzaj>
    <derivirana_varijabla naziv="DomainObject.Predmet.StrankaIDrugi_1">GEOEXPERT-I.G.M. d.o.o.</derivirana_varijabla>
  </DomainObject.Predmet.StrankaIDrugi>
  <DomainObject.Predmet.ProtustrankaIDrugi>
    <izvorni_sadrzaj>KONSTRUKTOR d.d.</izvorni_sadrzaj>
    <derivirana_varijabla naziv="DomainObject.Predmet.ProtustrankaIDrugi_1">KONSTRUKTOR d.d.</derivirana_varijabla>
  </DomainObject.Predmet.ProtustrankaIDrugi>
  <DomainObject.Predmet.StrankaIDrugiAdressOIB>
    <izvorni_sadrzaj>GEOEXPERT-I.G.M. d.o.o., OIB 99917958785, HORVAĆANSKA 77, 10000 Zagreb</izvorni_sadrzaj>
    <derivirana_varijabla naziv="DomainObject.Predmet.StrankaIDrugiAdressOIB_1">GEOEXPERT-I.G.M. d.o.o., OIB 99917958785, HORVAĆANSKA 77, 10000 Zagreb</derivirana_varijabla>
  </DomainObject.Predmet.StrankaIDrugiAdressOIB>
  <DomainObject.Predmet.ProtustrankaIDrugiAdressOIB>
    <izvorni_sadrzaj>KONSTRUKTOR d.d., OIB 83011454143, K.P.KREŠIMIROVA 25, 49250 Zlatar</izvorni_sadrzaj>
    <derivirana_varijabla naziv="DomainObject.Predmet.ProtustrankaIDrugiAdressOIB_1">KONSTRUKTOR d.d., OIB 83011454143, K.P.KREŠIMIROVA 25,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GEOEXPERT-I.G.M. d.o.o.</item>
      <item>ODVJETNIČKO DRUŠTVO LJUBENKO I PARTNERI j.t.d.</item>
      <item>KONSTRUKTOR d.d.</item>
      <item>ZDRAVKO MITAK</item>
      <item>Ema Kalogjera Juranić</item>
    </izvorni_sadrzaj>
    <derivirana_varijabla naziv="DomainObject.Predmet.SudioniciListNaziv_1">
      <item>GEOEXPERT-I.G.M. d.o.o.</item>
      <item>ODVJETNIČKO DRUŠTVO LJUBENKO I PARTNERI j.t.d.</item>
      <item>KONSTRUKTOR d.d.</item>
      <item>ZDRAVKO MITAK</item>
      <item>Ema Kalogjera Juranić</item>
    </derivirana_varijabla>
  </DomainObject.Predmet.SudioniciListNaziv>
  <DomainObject.Predmet.SudioniciListAdressOIB>
    <izvorni_sadrzaj>
      <item>GEOEXPERT-I.G.M. d.o.o., OIB 99917958785, HORVAĆANSKA 77,10000 Zagreb</item>
      <item>ODVJETNIČKO DRUŠTVO LJUBENKO I PARTNERI j.t.d., OIB 44071613559, BRANIMIROVA 29,10000 Zagreb</item>
      <item>KONSTRUKTOR d.d., OIB 83011454143, K.P.KREŠIMIROVA 25,49250 Zlatar</item>
      <item>ZDRAVKO MITAK, OIB 25916717450, Zelenjak 53,10000 Zagreb</item>
      <item>Ema Kalogjera Juranić, Trg bana Josipa Jelačića 3,10000 Zagreb</item>
    </izvorni_sadrzaj>
    <derivirana_varijabla naziv="DomainObject.Predmet.SudioniciListAdressOIB_1">
      <item>GEOEXPERT-I.G.M. d.o.o., OIB 99917958785, HORVAĆANSKA 77,10000 Zagreb</item>
      <item>ODVJETNIČKO DRUŠTVO LJUBENKO I PARTNERI j.t.d., OIB 44071613559, BRANIMIROVA 29,10000 Zagreb</item>
      <item>KONSTRUKTOR d.d., OIB 83011454143, K.P.KREŠIMIROVA 25,49250 Zlatar</item>
      <item>ZDRAVKO MITAK, OIB 25916717450, Zelenjak 53,10000 Zagreb</item>
      <item>Ema Kalogjera Juranić, Trg bana Josipa Jelačića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99917958785</item>
      <item>, OIB 44071613559</item>
      <item>, OIB 83011454143</item>
      <item>, OIB 25916717450</item>
      <item>, OIB null</item>
    </izvorni_sadrzaj>
    <derivirana_varijabla naziv="DomainObject.Predmet.SudioniciListNazivOIB_1">
      <item>, OIB 99917958785</item>
      <item>, OIB 44071613559</item>
      <item>, OIB 83011454143</item>
      <item>, OIB 25916717450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898192-EFEA-4943-9781-7A1EA0A571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981</properties:Words>
  <properties:Characters>5286</properties:Characters>
  <properties:Lines>120</properties:Lines>
  <properties:Paragraphs>45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2018-07-04T12:15:00Z</dcterms:created>
  <dc:creator>BISERKA CALIC</dc:creator>
  <cp:lastModifiedBy>Valentina Delač</cp:lastModifiedBy>
  <cp:lastPrinted>2018-07-04T12:18:00Z</cp:lastPrinted>
  <dcterms:modified xmlns:xsi="http://www.w3.org/2001/XMLSchema-instance" xsi:type="dcterms:W3CDTF">2018-07-04T12:18:00Z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(Konstruktor zaključak  o prodaji 2409  sedma.docx)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