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ccb6" w14:paraId="f24ccb6" w:rsidRDefault="00C5053F" w:rsidP="001940FB" w:rsidR="00C5053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9D5882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C5053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5053F" w:rsidP="00AA6BCF" w:rsidR="00C5053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5053F" w:rsidP="00C5053F" w:rsidR="00C5053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5053F" w:rsidP="00C5053F" w:rsidR="00C5053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C5053F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C5053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5053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03006">
        <w:rPr>
          <w:rFonts w:cs="Calibri" w:eastAsia="Arial Unicode MS" w:hAnsi="Calibri" w:ascii="Calibri"/>
          <w:kern w:val="1"/>
          <w:lang w:eastAsia="ar-SA" w:val="hr-HR"/>
        </w:rPr>
        <w:t>MARIJA KASUM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203006" w:rsidRPr="00203006">
        <w:rPr>
          <w:rFonts w:cs="Calibri" w:hAnsi="Calibri" w:ascii="Calibri"/>
        </w:rPr>
        <w:t>11.283,95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03006" w:rsidRPr="00203006">
        <w:rPr>
          <w:rFonts w:cs="Calibri" w:hAnsi="Calibri" w:ascii="Calibri"/>
        </w:rPr>
        <w:t>10.383,95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203006">
        <w:rPr>
          <w:rFonts w:cs="Calibri" w:hAnsi="Calibri" w:ascii="Calibri"/>
        </w:rPr>
        <w:t>9</w:t>
      </w:r>
      <w:r w:rsidR="006F1C60" w:rsidRPr="006F1C60">
        <w:rPr>
          <w:rFonts w:cs="Calibri" w:hAnsi="Calibri" w:ascii="Calibri"/>
        </w:rPr>
        <w:t>00,00 kn</w:t>
      </w:r>
      <w:r w:rsidR="00AA2F0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5053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5053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5053F" w:rsidRPr="00C5053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5053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3006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MARIJA KASUM</w:t>
            </w:r>
            <w:r w:rsidR="00AA2F01">
              <w:rPr>
                <w:rFonts w:cs="Calibri"/>
              </w:rPr>
              <w:t xml:space="preserve">, </w:t>
            </w:r>
            <w:r w:rsidR="00AA2F01" w:rsidRPr="00AA2F01">
              <w:rPr>
                <w:rFonts w:cs="Calibri"/>
              </w:rPr>
              <w:t xml:space="preserve"> </w:t>
            </w:r>
            <w:r w:rsidR="008A23F7" w:rsidRPr="008A23F7">
              <w:rPr>
                <w:rFonts w:cs="Calibri" w:hAnsi="Calibri" w:ascii="Calibri"/>
              </w:rPr>
              <w:t>Dubrovačka 3, Split</w:t>
            </w:r>
            <w:r w:rsidR="008A23F7">
              <w:rPr>
                <w:rFonts w:cs="Calibri" w:hAnsi="Calibri" w:ascii="Calibri"/>
              </w:rPr>
              <w:t xml:space="preserve">,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="008A23F7" w:rsidRPr="008A23F7">
              <w:rPr>
                <w:rFonts w:cs="Calibri" w:hAnsi="Calibri" w:ascii="Calibri"/>
              </w:rPr>
              <w:t>07466088111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A23F7" w:rsidP="00AA2F01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A23F7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  <w:r>
              <w:rPr>
                <w:rFonts w:cs="Calibri" w:hAnsi="Calibri" w:ascii="Calibri"/>
              </w:rPr>
              <w:t>f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0300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03006">
              <w:rPr>
                <w:rFonts w:cs="Calibri" w:hAnsi="Calibri" w:ascii="Calibri"/>
              </w:rPr>
              <w:t>11.283,95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20300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03006">
              <w:rPr>
                <w:rFonts w:cs="Calibri" w:hAnsi="Calibri" w:ascii="Calibri"/>
              </w:rPr>
              <w:t>10.383,95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20300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9</w:t>
            </w:r>
            <w:r w:rsidR="006F1C60" w:rsidRPr="006F1C60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5053F" w:rsidP="00C5053F" w:rsidR="00C5053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1679F" w:rsidP="00EC6166" w:rsidR="00EC616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166" w:rsidP="00EC6166" w:rsidR="00EC616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C6166" w:rsidP="00EC6166" w:rsidR="00EC616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C6166" w:rsidP="00EC6166" w:rsidR="00EC616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3A4" w:rsidR="00DC53A4">
      <w:pPr>
        <w:spacing w:after="0"/>
      </w:pPr>
      <w:r>
        <w:separator/>
      </w:r>
    </w:p>
  </w:endnote>
  <w:endnote w:id="0" w:type="continuationSeparator">
    <w:p w:rsidRDefault="00DC53A4" w:rsidR="00DC53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0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3A4" w:rsidR="00DC53A4">
      <w:pPr>
        <w:spacing w:after="0"/>
      </w:pPr>
      <w:r>
        <w:separator/>
      </w:r>
    </w:p>
  </w:footnote>
  <w:footnote w:id="0" w:type="continuationSeparator">
    <w:p w:rsidRDefault="00DC53A4" w:rsidR="00DC53A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0F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7BB8D5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2CB5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0EA9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006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3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00EF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1C60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79F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23F7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5882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35D1B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2F01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2A5E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1A16"/>
    <w:rsid w:val="00BC20C7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1897"/>
    <w:rsid w:val="00C22378"/>
    <w:rsid w:val="00C22FBB"/>
    <w:rsid w:val="00C260BE"/>
    <w:rsid w:val="00C26357"/>
    <w:rsid w:val="00C32106"/>
    <w:rsid w:val="00C33118"/>
    <w:rsid w:val="00C34453"/>
    <w:rsid w:val="00C360F6"/>
    <w:rsid w:val="00C4063B"/>
    <w:rsid w:val="00C41BB4"/>
    <w:rsid w:val="00C43AD0"/>
    <w:rsid w:val="00C45086"/>
    <w:rsid w:val="00C461B3"/>
    <w:rsid w:val="00C47214"/>
    <w:rsid w:val="00C5053F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54177"/>
    <w:rsid w:val="00D6033C"/>
    <w:rsid w:val="00D61502"/>
    <w:rsid w:val="00D622A8"/>
    <w:rsid w:val="00D645C9"/>
    <w:rsid w:val="00D74220"/>
    <w:rsid w:val="00D823C1"/>
    <w:rsid w:val="00D835CA"/>
    <w:rsid w:val="00D86989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53A4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1EEE"/>
    <w:rsid w:val="00EB211B"/>
    <w:rsid w:val="00EB3185"/>
    <w:rsid w:val="00EB43C0"/>
    <w:rsid w:val="00EB5932"/>
    <w:rsid w:val="00EB7D78"/>
    <w:rsid w:val="00EB7DDE"/>
    <w:rsid w:val="00EC6166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36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0F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0F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0F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0F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36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0F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0F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0F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0F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1432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St-651/2017-226 / Podnesak - Podnesak (-226.docx)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