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4510" w14:paraId="69e4510" w:rsidRDefault="0015078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50780" w:rsidP="00150780" w:rsidR="00AE649C">
      <w:pPr>
        <w:pStyle w:val="Bezproreda"/>
      </w:pPr>
      <w:r>
        <w:t xml:space="preserve">    Republika Hrvatska</w:t>
      </w:r>
    </w:p>
    <w:p w:rsidRDefault="00150780" w:rsidP="00150780" w:rsidR="00150780">
      <w:pPr>
        <w:pStyle w:val="Bezproreda"/>
      </w:pPr>
      <w:r>
        <w:t>Trgovački sud u Bjelovaru</w:t>
      </w:r>
    </w:p>
    <w:p w:rsidRDefault="00150780" w:rsidP="00150780" w:rsidR="00150780" w:rsidRPr="00B76F3C">
      <w:pPr>
        <w:pStyle w:val="Bezproreda"/>
      </w:pPr>
      <w:r>
        <w:t>Bjelovar, Dr. I. Lebovića 42.</w:t>
      </w:r>
    </w:p>
    <w:p w:rsidRDefault="00150780" w:rsidP="00150780" w:rsidR="00150780">
      <w:pPr>
        <w:pStyle w:val="Bezproreda"/>
        <w:ind w:firstLine="708" w:left="4956"/>
        <w:rPr>
          <w:noProof/>
        </w:rPr>
      </w:pPr>
      <w:r>
        <w:rPr>
          <w:noProof/>
        </w:rPr>
        <w:t xml:space="preserve">Poslovni broj: 1 St-504/2017-7                                              </w:t>
      </w:r>
    </w:p>
    <w:p w:rsidRDefault="00150780" w:rsidP="00150780" w:rsidR="00150780">
      <w:pPr>
        <w:pStyle w:val="Bezproreda"/>
        <w:rPr>
          <w:noProof/>
        </w:rPr>
      </w:pPr>
    </w:p>
    <w:p w:rsidRDefault="00150780" w:rsidP="00150780" w:rsidR="00150780">
      <w:pPr>
        <w:pStyle w:val="Bezproreda"/>
        <w:rPr>
          <w:noProof/>
        </w:rPr>
      </w:pPr>
    </w:p>
    <w:p w:rsidRDefault="00150780" w:rsidP="00150780" w:rsidR="00150780">
      <w:pPr>
        <w:pStyle w:val="Bezproreda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150780" w:rsidP="00150780" w:rsidR="00150780">
      <w:pPr>
        <w:pStyle w:val="Bezproreda"/>
        <w:jc w:val="center"/>
        <w:rPr>
          <w:noProof/>
        </w:rPr>
      </w:pPr>
    </w:p>
    <w:p w:rsidRDefault="00150780" w:rsidP="00150780" w:rsidR="00150780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150780" w:rsidP="00150780" w:rsidR="00150780">
      <w:pPr>
        <w:pStyle w:val="Bezproreda"/>
        <w:rPr>
          <w:noProof/>
        </w:rPr>
      </w:pPr>
    </w:p>
    <w:p w:rsidRDefault="00150780" w:rsidP="00150780" w:rsidR="0015078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 u predmetu stečaja predlagatelja FINA RC ZAGREB, Podružnica Zagreb, nad trgovačkim društvom IVANA-2012 j.d.o.o. za usluge Mali Lipovec 32, OIB: 84370722618,  7. prosinca 2017. </w:t>
      </w:r>
    </w:p>
    <w:p w:rsidRDefault="00150780" w:rsidP="00150780" w:rsidR="00150780">
      <w:pPr>
        <w:pStyle w:val="Bezproreda"/>
        <w:jc w:val="both"/>
        <w:rPr>
          <w:noProof/>
        </w:rPr>
      </w:pPr>
    </w:p>
    <w:p w:rsidRDefault="00150780" w:rsidP="00150780" w:rsidR="00150780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150780" w:rsidP="00150780" w:rsidR="00150780">
      <w:pPr>
        <w:pStyle w:val="Bezproreda"/>
        <w:jc w:val="both"/>
        <w:rPr>
          <w:noProof/>
        </w:rPr>
      </w:pPr>
    </w:p>
    <w:p w:rsidRDefault="00150780" w:rsidP="00150780" w:rsidR="00150780">
      <w:pPr>
        <w:pStyle w:val="Bezproreda"/>
        <w:jc w:val="both"/>
        <w:rPr>
          <w:noProof/>
        </w:rPr>
      </w:pPr>
    </w:p>
    <w:p w:rsidRDefault="00150780" w:rsidP="00150780" w:rsidR="00150780">
      <w:pPr>
        <w:pStyle w:val="Bezproreda"/>
        <w:ind w:firstLine="708"/>
        <w:jc w:val="both"/>
        <w:rPr>
          <w:noProof/>
        </w:rPr>
      </w:pPr>
      <w:r>
        <w:rPr>
          <w:noProof/>
        </w:rPr>
        <w:t>1.Ukida se Rješenje Trgovačkog suda u Bjelovaru poslovni broj: 1 St-504/2017-6 od 24. studenog 2017. godine kojim je otvoren i zaključen stečajni postupak nad dužnikom IVANA-2012 j.d.o.o. za usluge Mali Lipovec 32, OIB: 84370722618, te imenovan stečajni upravitelj Vlado Šokac iz Belišća, Bistrinci, Fiskulturna 12, te se sve provede radnje stavljaju izvan snage.</w:t>
      </w:r>
    </w:p>
    <w:p w:rsidRDefault="00150780" w:rsidP="00150780" w:rsidR="00150780">
      <w:pPr>
        <w:pStyle w:val="Bezproreda"/>
        <w:jc w:val="both"/>
        <w:rPr>
          <w:noProof/>
        </w:rPr>
      </w:pPr>
    </w:p>
    <w:p w:rsidRDefault="00150780" w:rsidP="00150780" w:rsidR="00150780">
      <w:pPr>
        <w:pStyle w:val="Bezproreda"/>
        <w:ind w:firstLine="708"/>
        <w:jc w:val="both"/>
        <w:rPr>
          <w:noProof/>
        </w:rPr>
      </w:pPr>
      <w:r>
        <w:rPr>
          <w:noProof/>
        </w:rPr>
        <w:t>2.Razrješava se dužnosti stečajni upravitelj imenovan Rješenjem ovog suda poslovni broj: 1 St-504/2017-6 od 24. studenog 2017. godine Vlado Šokac iz Belišća, Bistrinci, Fiskulturna 12, OIB: 95457319937.</w:t>
      </w:r>
    </w:p>
    <w:p w:rsidRDefault="00150780" w:rsidP="00150780" w:rsidR="00150780">
      <w:pPr>
        <w:pStyle w:val="Bezproreda"/>
        <w:jc w:val="both"/>
        <w:rPr>
          <w:noProof/>
        </w:rPr>
      </w:pPr>
    </w:p>
    <w:p w:rsidRDefault="00150780" w:rsidP="00150780" w:rsidR="00150780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150780" w:rsidP="00150780" w:rsidR="00150780">
      <w:pPr>
        <w:pStyle w:val="Bezproreda"/>
        <w:jc w:val="both"/>
        <w:rPr>
          <w:noProof/>
        </w:rPr>
      </w:pPr>
    </w:p>
    <w:p w:rsidRDefault="00150780" w:rsidP="00150780" w:rsidR="0015078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Uvidom u spis utvrđeno je da je prije donošenja Rješenja poslovni broj: 1 St-504/2017-6 od 24. studenog 2017. godine, FINA Bjelovar dostavila dana 19. rujna 2017. godine na spis podnesak u kom obaviještava sud da u Očevidniku redoslijeda osnova za plaćanje za dužnika IVANA-2012 j.d.o.o. za usluge Mali Lipovec 32 na dan 19. rujna 2017. godine nema evidentiranih neizvršenih osnova za plaćanje, pa obzirom na navedeno sud je Rješenje poslovni broj: 1 St-504/2017-6 od 24. studenog 2017. godine ukinuo i  riješio kao u izreci ovog rješenja. </w:t>
      </w:r>
    </w:p>
    <w:p w:rsidRDefault="00150780" w:rsidP="00150780" w:rsidR="00150780">
      <w:pPr>
        <w:pStyle w:val="Bezproreda"/>
        <w:jc w:val="both"/>
        <w:rPr>
          <w:noProof/>
        </w:rPr>
      </w:pPr>
    </w:p>
    <w:p w:rsidRDefault="00150780" w:rsidP="00150780" w:rsidR="00150780">
      <w:pPr>
        <w:pStyle w:val="Bezproreda"/>
        <w:ind w:firstLine="708"/>
        <w:jc w:val="both"/>
        <w:rPr>
          <w:noProof/>
        </w:rPr>
      </w:pPr>
      <w:r>
        <w:rPr>
          <w:noProof/>
        </w:rPr>
        <w:t>U Bjelovaru 7. prosinca 2017.</w:t>
      </w:r>
    </w:p>
    <w:p w:rsidRDefault="00150780" w:rsidP="00150780" w:rsidR="00150780">
      <w:pPr>
        <w:pStyle w:val="Bezproreda"/>
        <w:jc w:val="both"/>
        <w:rPr>
          <w:noProof/>
        </w:rPr>
      </w:pPr>
    </w:p>
    <w:p w:rsidRDefault="00150780" w:rsidP="00150780" w:rsidR="00150780">
      <w:pPr>
        <w:pStyle w:val="Bezproreda"/>
        <w:jc w:val="both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S u d a c</w:t>
      </w:r>
    </w:p>
    <w:p w:rsidRDefault="00150780" w:rsidP="00150780" w:rsidR="00150780">
      <w:pPr>
        <w:pStyle w:val="Bezproreda"/>
        <w:jc w:val="both"/>
        <w:rPr>
          <w:noProof/>
        </w:rPr>
      </w:pPr>
      <w:r>
        <w:rPr>
          <w:noProof/>
        </w:rPr>
        <w:t xml:space="preserve">                                                                       Branka Pleskalt  v.r.</w:t>
      </w:r>
    </w:p>
    <w:p w:rsidRDefault="00150780" w:rsidP="00150780" w:rsidR="00150780">
      <w:pPr>
        <w:pStyle w:val="Bezproreda"/>
        <w:jc w:val="both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Za točnost otpravka-ovlašetni službenik</w:t>
      </w:r>
    </w:p>
    <w:p w:rsidRDefault="00150780" w:rsidP="00150780" w:rsidR="00150780">
      <w:pPr>
        <w:pStyle w:val="Bezproreda"/>
        <w:jc w:val="both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Vesna Dragišić</w:t>
      </w:r>
    </w:p>
    <w:p w:rsidRDefault="00150780" w:rsidP="00150780" w:rsidR="00150780">
      <w:pPr>
        <w:pStyle w:val="Bezproreda"/>
        <w:jc w:val="both"/>
        <w:rPr>
          <w:noProof/>
        </w:rPr>
      </w:pPr>
    </w:p>
    <w:p w:rsidRDefault="00150780" w:rsidP="00150780" w:rsidR="00150780">
      <w:pPr>
        <w:pStyle w:val="Bezproreda"/>
        <w:jc w:val="both"/>
        <w:rPr>
          <w:noProof/>
        </w:rPr>
      </w:pPr>
    </w:p>
    <w:p w:rsidRDefault="00150780" w:rsidP="00150780" w:rsidR="00150780">
      <w:pPr>
        <w:pStyle w:val="Bezproreda"/>
        <w:ind w:firstLine="708"/>
        <w:jc w:val="both"/>
        <w:rPr>
          <w:noProof/>
        </w:rPr>
      </w:pPr>
      <w:r>
        <w:rPr>
          <w:noProof/>
        </w:rPr>
        <w:lastRenderedPageBreak/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AE649C" w:rsidP="00150780" w:rsidR="00AE649C" w:rsidRPr="00B76F3C">
      <w:pPr>
        <w:pStyle w:val="Bezproreda"/>
        <w:jc w:val="both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0780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282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70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St-504/2017-9</izvorni_sadrzaj>
    <derivirana_varijabla naziv="DomainObject.Oznaka_1">St-504/2017-9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studenog 2017.</izvorni_sadrzaj>
    <derivirana_varijabla naziv="DomainObject.Predmet.DatumRjesavanja_1">27.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St-504/2017</izvorni_sadrzaj>
    <derivirana_varijabla naziv="DomainObject.Predmet.OznakaBroj_1">St-504/2017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IVANA-2012 j.d.o.o. za usluge</izvorni_sadrzaj>
    <derivirana_varijabla naziv="DomainObject.Predmet.ProtustrankaFormated_1">  IVANA-2012 j.d.o.o. za usluge</derivirana_varijabla>
  </DomainObject.Predmet.ProtustrankaFormated>
  <DomainObject.Predmet.ProtustrankaFormatedOIB>
    <izvorni_sadrzaj>  IVANA-2012 j.d.o.o. za usluge, OIB 84370722618</izvorni_sadrzaj>
    <derivirana_varijabla naziv="DomainObject.Predmet.ProtustrankaFormatedOIB_1">  IVANA-2012 j.d.o.o. za usluge, OIB 84370722618</derivirana_varijabla>
  </DomainObject.Predmet.ProtustrankaFormatedOIB>
  <DomainObject.Predmet.ProtustrankaFormatedWithAdress>
    <izvorni_sadrzaj> IVANA-2012 j.d.o.o. za usluge, Mali Lipovec 32, 10430 Mali Lipovec</izvorni_sadrzaj>
    <derivirana_varijabla naziv="DomainObject.Predmet.ProtustrankaFormatedWithAdress_1"> IVANA-2012 j.d.o.o. za usluge, Mali Lipovec 32, 10430 Mali Lipovec</derivirana_varijabla>
  </DomainObject.Predmet.ProtustrankaFormatedWithAdress>
  <DomainObject.Predmet.ProtustrankaFormatedWithAdressOIB>
    <izvorni_sadrzaj> IVANA-2012 j.d.o.o. za usluge, OIB 84370722618, Mali Lipovec 32, 10430 Mali Lipovec</izvorni_sadrzaj>
    <derivirana_varijabla naziv="DomainObject.Predmet.ProtustrankaFormatedWithAdressOIB_1"> IVANA-2012 j.d.o.o. za usluge, OIB 84370722618, Mali Lipovec 32, 10430 Mali Lipovec</derivirana_varijabla>
  </DomainObject.Predmet.ProtustrankaFormatedWithAdressOIB>
  <DomainObject.Predmet.ProtustrankaWithAdress>
    <izvorni_sadrzaj>IVANA-2012 j.d.o.o. za usluge Mali Lipovec 32, 10430 Mali Lipovec</izvorni_sadrzaj>
    <derivirana_varijabla naziv="DomainObject.Predmet.ProtustrankaWithAdress_1">IVANA-2012 j.d.o.o. za usluge Mali Lipovec 32, 10430 Mali Lipovec</derivirana_varijabla>
  </DomainObject.Predmet.ProtustrankaWithAdress>
  <DomainObject.Predmet.ProtustrankaWithAdressOIB>
    <izvorni_sadrzaj>IVANA-2012 j.d.o.o. za usluge, OIB 84370722618, Mali Lipovec 32, 10430 Mali Lipovec</izvorni_sadrzaj>
    <derivirana_varijabla naziv="DomainObject.Predmet.ProtustrankaWithAdressOIB_1">IVANA-2012 j.d.o.o. za usluge, OIB 84370722618, Mali Lipovec 32, 10430 Mali Lipovec</derivirana_varijabla>
  </DomainObject.Predmet.ProtustrankaWithAdressOIB>
  <DomainObject.Predmet.ProtustrankaNazivFormated>
    <izvorni_sadrzaj>IVANA-2012 j.d.o.o. za usluge</izvorni_sadrzaj>
    <derivirana_varijabla naziv="DomainObject.Predmet.ProtustrankaNazivFormated_1">IVANA-2012 j.d.o.o. za usluge</derivirana_varijabla>
  </DomainObject.Predmet.ProtustrankaNazivFormated>
  <DomainObject.Predmet.ProtustrankaNazivFormatedOIB>
    <izvorni_sadrzaj>IVANA-2012 j.d.o.o. za usluge, OIB 84370722618</izvorni_sadrzaj>
    <derivirana_varijabla naziv="DomainObject.Predmet.ProtustrankaNazivFormatedOIB_1">IVANA-2012 j.d.o.o. za usluge, OIB 84370722618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IVANA-2012 j.d.o.o. za usluge</item>
    </izvorni_sadrzaj>
    <derivirana_varijabla naziv="DomainObject.Predmet.ProtuStrankaListFormated_1">
      <item>IVANA-2012 j.d.o.o. za usluge</item>
    </derivirana_varijabla>
  </DomainObject.Predmet.ProtuStrankaListFormated>
  <DomainObject.Predmet.ProtuStrankaListFormatedOIB>
    <izvorni_sadrzaj>
      <item>IVANA-2012 j.d.o.o. za usluge, OIB 84370722618</item>
    </izvorni_sadrzaj>
    <derivirana_varijabla naziv="DomainObject.Predmet.ProtuStrankaListFormatedOIB_1">
      <item>IVANA-2012 j.d.o.o. za usluge, OIB 84370722618</item>
    </derivirana_varijabla>
  </DomainObject.Predmet.ProtuStrankaListFormatedOIB>
  <DomainObject.Predmet.ProtuStrankaListFormatedWithAdress>
    <izvorni_sadrzaj>
      <item>IVANA-2012 j.d.o.o. za usluge, Mali Lipovec 32, 10430 Mali Lipovec</item>
    </izvorni_sadrzaj>
    <derivirana_varijabla naziv="DomainObject.Predmet.ProtuStrankaListFormatedWithAdress_1">
      <item>IVANA-2012 j.d.o.o. za usluge, Mali Lipovec 32, 10430 Mali Lipovec</item>
    </derivirana_varijabla>
  </DomainObject.Predmet.ProtuStrankaListFormatedWithAdress>
  <DomainObject.Predmet.ProtuStrankaListFormatedWithAdressOIB>
    <izvorni_sadrzaj>
      <item>IVANA-2012 j.d.o.o. za usluge, OIB 84370722618, Mali Lipovec 32, 10430 Mali Lipovec</item>
    </izvorni_sadrzaj>
    <derivirana_varijabla naziv="DomainObject.Predmet.ProtuStrankaListFormatedWithAdressOIB_1">
      <item>IVANA-2012 j.d.o.o. za usluge, OIB 84370722618, Mali Lipovec 32, 10430 Mali Lipovec</item>
    </derivirana_varijabla>
  </DomainObject.Predmet.ProtuStrankaListFormatedWithAdressOIB>
  <DomainObject.Predmet.ProtuStrankaListNazivFormated>
    <izvorni_sadrzaj>
      <item>IVANA-2012 j.d.o.o. za usluge</item>
    </izvorni_sadrzaj>
    <derivirana_varijabla naziv="DomainObject.Predmet.ProtuStrankaListNazivFormated_1">
      <item>IVANA-2012 j.d.o.o. za usluge</item>
    </derivirana_varijabla>
  </DomainObject.Predmet.ProtuStrankaListNazivFormated>
  <DomainObject.Predmet.ProtuStrankaListNazivFormatedOIB>
    <izvorni_sadrzaj>
      <item>IVANA-2012 j.d.o.o. za usluge, OIB 84370722618</item>
    </izvorni_sadrzaj>
    <derivirana_varijabla naziv="DomainObject.Predmet.ProtuStrankaListNazivFormatedOIB_1">
      <item>IVANA-2012 j.d.o.o. za usluge, OIB 84370722618</item>
    </derivirana_varijabla>
  </DomainObject.Predmet.ProtuStrankaListNazivFormatedOIB>
  <DomainObject.Predmet.OstaliListFormated>
    <izvorni_sadrzaj>
      <item>Ivana Dumić</item>
    </izvorni_sadrzaj>
    <derivirana_varijabla naziv="DomainObject.Predmet.OstaliListFormated_1">
      <item>Ivana Dumić</item>
    </derivirana_varijabla>
  </DomainObject.Predmet.OstaliListFormated>
  <DomainObject.Predmet.OstaliListFormatedOIB>
    <izvorni_sadrzaj>
      <item>Ivana Dumić, OIB 80622029566</item>
    </izvorni_sadrzaj>
    <derivirana_varijabla naziv="DomainObject.Predmet.OstaliListFormatedOIB_1">
      <item>Ivana Dumić, OIB 80622029566</item>
    </derivirana_varijabla>
  </DomainObject.Predmet.OstaliListFormatedOIB>
  <DomainObject.Predmet.OstaliListFormatedWithAdress>
    <izvorni_sadrzaj>
      <item>Ivana Dumić, Mali Lipovec 32., 10430 Mali Lipovec</item>
    </izvorni_sadrzaj>
    <derivirana_varijabla naziv="DomainObject.Predmet.OstaliListFormatedWithAdress_1">
      <item>Ivana Dumić, Mali Lipovec 32., 10430 Mali Lipovec</item>
    </derivirana_varijabla>
  </DomainObject.Predmet.OstaliListFormatedWithAdress>
  <DomainObject.Predmet.OstaliListFormatedWithAdressOIB>
    <izvorni_sadrzaj>
      <item>Ivana Dumić, OIB 80622029566, Mali Lipovec 32., 10430 Mali Lipovec</item>
    </izvorni_sadrzaj>
    <derivirana_varijabla naziv="DomainObject.Predmet.OstaliListFormatedWithAdressOIB_1">
      <item>Ivana Dumić, OIB 80622029566, Mali Lipovec 32., 10430 Mali Lipovec</item>
    </derivirana_varijabla>
  </DomainObject.Predmet.OstaliListFormatedWithAdressOIB>
  <DomainObject.Predmet.OstaliListNazivFormated>
    <izvorni_sadrzaj>
      <item>Ivana Dumić</item>
    </izvorni_sadrzaj>
    <derivirana_varijabla naziv="DomainObject.Predmet.OstaliListNazivFormated_1">
      <item>Ivana Dumić</item>
    </derivirana_varijabla>
  </DomainObject.Predmet.OstaliListNazivFormated>
  <DomainObject.Predmet.OstaliListNazivFormatedOIB>
    <izvorni_sadrzaj>
      <item>Ivana Dumić, OIB 80622029566</item>
    </izvorni_sadrzaj>
    <derivirana_varijabla naziv="DomainObject.Predmet.OstaliListNazivFormatedOIB_1">
      <item>Ivana Dumić, OIB 80622029566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>St-504/2017-9</izvorni_sadrzaj>
    <derivirana_varijabla naziv="DomainObject.PoslovniBrojDokumenta_1">St-504/2017-9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IVANA-2012 j.d.o.o. za usluge</izvorni_sadrzaj>
    <derivirana_varijabla naziv="DomainObject.Predmet.ProtustrankaIDrugi_1">IVANA-2012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IVANA-2012 j.d.o.o. za usluge, OIB 84370722618, Mali Lipovec 32, 10430 Mali Lipovec</izvorni_sadrzaj>
    <derivirana_varijabla naziv="DomainObject.Predmet.ProtustrankaIDrugiAdressOIB_1">IVANA-2012 j.d.o.o. za usluge, OIB 84370722618, Mali Lipovec 32, 10430 Mali Lipovec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studenog 2017.</izvorni_sadrzaj>
    <derivirana_varijabla naziv="DomainObject.Predmet.OdlukaRjesenje.DatumDonosenjaOdluke_1">24.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St-504/2017-6</izvorni_sadrzaj>
    <derivirana_varijabla naziv="DomainObject.Predmet.OdlukaRjesenje.Oznaka_1">St-504/2017-6</derivirana_varijabla>
  </DomainObject.Predmet.OdlukaRjesenje.Oznaka>
  <DomainObject.Predmet.SudioniciListNaziv>
    <izvorni_sadrzaj>
      <item>IVANA-2012 j.d.o.o. za usluge</item>
      <item>FINA Regionalni centar Zagreb</item>
      <item>Ivana Dumić</item>
    </izvorni_sadrzaj>
    <derivirana_varijabla naziv="DomainObject.Predmet.SudioniciListNaziv_1">
      <item>IVANA-2012 j.d.o.o. za usluge</item>
      <item>FINA Regionalni centar Zagreb</item>
      <item>Ivana Dumić</item>
    </derivirana_varijabla>
  </DomainObject.Predmet.SudioniciListNaziv>
  <DomainObject.Predmet.SudioniciListAdressOIB>
    <izvorni_sadrzaj>
      <item>IVANA-2012 j.d.o.o. za usluge, OIB 84370722618, Mali Lipovec 32,10430 Mali Lipovec</item>
      <item>FINA Regionalni centar Zagreb, OIB 85821130368, Trg svibanjskih žrtava 1995. br. 1,10000 Zagreb</item>
      <item>Ivana Dumić, OIB 80622029566, Mali Lipovec 32.,10430 Mali Lipovec</item>
    </izvorni_sadrzaj>
    <derivirana_varijabla naziv="DomainObject.Predmet.SudioniciListAdressOIB_1">
      <item>IVANA-2012 j.d.o.o. za usluge, OIB 84370722618, Mali Lipovec 32,10430 Mali Lipovec</item>
      <item>FINA Regionalni centar Zagreb, OIB 85821130368, Trg svibanjskih žrtava 1995. br. 1,10000 Zagreb</item>
      <item>Ivana Dumić, OIB 80622029566, Mali Lipovec 32.,10430 Mali Lipovec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B8083C-CB03-42FB-8176-B4B816C0AD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1545</properties:Characters>
  <properties:Lines>49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2017-12-07T12:50:00Z</cp:lastPrinted>
  <dcterms:modified xmlns:xsi="http://www.w3.org/2001/XMLSchema-instance" xsi:type="dcterms:W3CDTF">2017-12-07T12:51:00Z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St-504/2017-9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