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3a48" w14:paraId="a423a4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C4AC9" w:rsidRPr="007C4AC9">
        <w:t>FLOWERS j.d.o.o.</w:t>
      </w:r>
      <w:r w:rsidR="00BD1DBE">
        <w:t xml:space="preserve">, </w:t>
      </w:r>
      <w:r w:rsidR="007C4AC9">
        <w:t>Ignjata Joba 3</w:t>
      </w:r>
      <w:r w:rsidR="00BD1DBE">
        <w:t>, Split, OIB:</w:t>
      </w:r>
      <w:r w:rsidR="00BD1DBE" w:rsidRPr="00BD1DBE">
        <w:t xml:space="preserve"> </w:t>
      </w:r>
      <w:r w:rsidR="007C4AC9" w:rsidRPr="007C4AC9">
        <w:t>63364657595</w:t>
      </w:r>
      <w:r w:rsidR="00095302">
        <w:rPr>
          <w:lang w:val="hr-HR"/>
        </w:rPr>
        <w:t>,</w:t>
      </w:r>
      <w:r>
        <w:rPr>
          <w:lang w:val="hr-HR"/>
        </w:rPr>
        <w:t xml:space="preserve">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C4AC9" w:rsidRPr="007C4AC9">
        <w:t>FLOWERS j.d.o.o.</w:t>
      </w:r>
      <w:r w:rsidR="007C4AC9">
        <w:t>, Ignjata Joba 3, Split, OIB:</w:t>
      </w:r>
      <w:r w:rsidR="007C4AC9" w:rsidRPr="00BD1DBE">
        <w:t xml:space="preserve"> </w:t>
      </w:r>
      <w:r w:rsidR="007C4AC9" w:rsidRPr="007C4AC9">
        <w:t>63364657595</w:t>
      </w:r>
      <w:r w:rsidR="007C4AC9">
        <w:t xml:space="preserve"> </w:t>
      </w:r>
      <w:r>
        <w:rPr>
          <w:lang w:val="hr-HR"/>
        </w:rPr>
        <w:t xml:space="preserve">na dan </w:t>
      </w:r>
      <w:r w:rsidR="007C4AC9">
        <w:rPr>
          <w:lang w:val="hr-HR"/>
        </w:rPr>
        <w:t>18. studenog</w:t>
      </w:r>
      <w:r w:rsidR="00164E43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C4AC9">
        <w:rPr>
          <w:lang w:val="hr-HR"/>
        </w:rPr>
        <w:t>285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C4AC9">
        <w:rPr>
          <w:lang w:val="hr-HR"/>
        </w:rPr>
        <w:t>52.344,79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A4AA5" w:rsidR="00473132">
    <w:pPr>
      <w:pStyle w:val="Zaglavlje"/>
      <w:jc w:val="center"/>
    </w:pPr>
  </w:p>
  <w:p w:rsidRDefault="00AA4AA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D1DBE">
      <w:t>2086</w:t>
    </w:r>
    <w:r w:rsidR="00164E43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95302"/>
    <w:rsid w:val="000B4D96"/>
    <w:rsid w:val="000F03A8"/>
    <w:rsid w:val="00164E43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C4AC9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A4AA5"/>
    <w:rsid w:val="00B12DB9"/>
    <w:rsid w:val="00B157B2"/>
    <w:rsid w:val="00B45E79"/>
    <w:rsid w:val="00B7506F"/>
    <w:rsid w:val="00BB32B9"/>
    <w:rsid w:val="00BD1DBE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FLOWERS j.d.o.o., za cvjećarsko-aranžerske usluge i trgovinu</izvorni_sadrzaj>
    <derivirana_varijabla naziv="DomainObject.Predmet.ProtustrankaFormated_1">  FLOWERS j.d.o.o., za cvjećarsko-aranžerske usluge i trgovinu</derivirana_varijabla>
  </DomainObject.Predmet.ProtustrankaFormated>
  <DomainObject.Predmet.ProtustrankaFormatedOIB>
    <izvorni_sadrzaj>  FLOWERS j.d.o.o., za cvjećarsko-aranžerske usluge i trgovinu, OIB 63364657595</izvorni_sadrzaj>
    <derivirana_varijabla naziv="DomainObject.Predmet.ProtustrankaFormatedOIB_1">  FLOWERS j.d.o.o., za cvjećarsko-aranžerske usluge i trgovinu, OIB 63364657595</derivirana_varijabla>
  </DomainObject.Predmet.ProtustrankaFormatedOIB>
  <DomainObject.Predmet.ProtustrankaFormatedWithAdress>
    <izvorni_sadrzaj> FLOWERS j.d.o.o., za cvjećarsko-aranžerske usluge i trgovinu, Ignjata Joba 3, 21000 Split</izvorni_sadrzaj>
    <derivirana_varijabla naziv="DomainObject.Predmet.ProtustrankaFormatedWithAdress_1"> FLOWERS j.d.o.o., za cvjećarsko-aranžerske usluge i trgovinu, Ignjata Joba 3, 21000 Split</derivirana_varijabla>
  </DomainObject.Predmet.ProtustrankaFormatedWithAdress>
  <DomainObject.Predmet.ProtustrankaFormatedWithAdressOIB>
    <izvorni_sadrzaj> FLOWERS j.d.o.o., za cvjećarsko-aranžerske usluge i trgovinu, OIB 63364657595, Ignjata Joba 3, 21000 Split</izvorni_sadrzaj>
    <derivirana_varijabla naziv="DomainObject.Predmet.ProtustrankaFormatedWithAdressOIB_1"> FLOWERS j.d.o.o., za cvjećarsko-aranžerske usluge i trgovinu, OIB 63364657595, Ignjata Joba 3, 21000 Split</derivirana_varijabla>
  </DomainObject.Predmet.ProtustrankaFormatedWithAdressOIB>
  <DomainObject.Predmet.ProtustrankaWithAdress>
    <izvorni_sadrzaj>FLOWERS j.d.o.o., za cvjećarsko-aranžerske usluge i trgovinu Ignjata Joba 3, 21000 Split</izvorni_sadrzaj>
    <derivirana_varijabla naziv="DomainObject.Predmet.ProtustrankaWithAdress_1">FLOWERS j.d.o.o., za cvjećarsko-aranžerske usluge i trgovinu Ignjata Joba 3, 21000 Split</derivirana_varijabla>
  </DomainObject.Predmet.ProtustrankaWithAdress>
  <DomainObject.Predmet.ProtustrankaWithAdressOIB>
    <izvorni_sadrzaj>FLOWERS j.d.o.o., za cvjećarsko-aranžerske usluge i trgovinu, OIB 63364657595, Ignjata Joba 3, 21000 Split</izvorni_sadrzaj>
    <derivirana_varijabla naziv="DomainObject.Predmet.ProtustrankaWithAdressOIB_1">FLOWERS j.d.o.o., za cvjećarsko-aranžerske usluge i trgovinu, OIB 63364657595, Ignjata Joba 3, 21000 Split</derivirana_varijabla>
  </DomainObject.Predmet.ProtustrankaWithAdressOIB>
  <DomainObject.Predmet.ProtustrankaNazivFormated>
    <izvorni_sadrzaj>FLOWERS j.d.o.o., za cvjećarsko-aranžerske usluge i trgovinu</izvorni_sadrzaj>
    <derivirana_varijabla naziv="DomainObject.Predmet.ProtustrankaNazivFormated_1">FLOWERS j.d.o.o., za cvjećarsko-aranžerske usluge i trgovinu</derivirana_varijabla>
  </DomainObject.Predmet.ProtustrankaNazivFormated>
  <DomainObject.Predmet.ProtustrankaNazivFormatedOIB>
    <izvorni_sadrzaj>FLOWERS j.d.o.o., za cvjećarsko-aranžerske usluge i trgovinu, OIB 63364657595</izvorni_sadrzaj>
    <derivirana_varijabla naziv="DomainObject.Predmet.ProtustrankaNazivFormatedOIB_1">FLOWERS j.d.o.o., za cvjećarsko-aranžerske usluge i trgovinu, OIB 63364657595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52344.79</izvorni_sadrzaj>
    <derivirana_varijabla naziv="DomainObject.Predmet.TrenutnaVrijednost_1">52344.79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FLOWERS j.d.o.o., za cvjećarsko-aranžerske usluge i trgovinu</item>
    </izvorni_sadrzaj>
    <derivirana_varijabla naziv="DomainObject.Predmet.ProtuStrankaListFormated_1">
      <item>FLOWERS j.d.o.o., za cvjećarsko-aranžerske usluge i trgovinu</item>
    </derivirana_varijabla>
  </DomainObject.Predmet.ProtuStrankaListFormated>
  <DomainObject.Predmet.ProtuStrankaListFormatedOIB>
    <izvorni_sadrzaj>
      <item>FLOWERS j.d.o.o., za cvjećarsko-aranžerske usluge i trgovinu, OIB 63364657595</item>
    </izvorni_sadrzaj>
    <derivirana_varijabla naziv="DomainObject.Predmet.ProtuStrankaListFormatedOIB_1">
      <item>FLOWERS j.d.o.o., za cvjećarsko-aranžerske usluge i trgovinu, OIB 63364657595</item>
    </derivirana_varijabla>
  </DomainObject.Predmet.ProtuStrankaListFormatedOIB>
  <DomainObject.Predmet.ProtuStrankaListFormatedWithAdress>
    <izvorni_sadrzaj>
      <item>FLOWERS j.d.o.o., za cvjećarsko-aranžerske usluge i trgovinu, Ignjata Joba 3, 21000 Split</item>
    </izvorni_sadrzaj>
    <derivirana_varijabla naziv="DomainObject.Predmet.ProtuStrankaListFormatedWithAdress_1">
      <item>FLOWERS j.d.o.o., za cvjećarsko-aranžerske usluge i trgovinu, Ignjata Joba 3, 21000 Split</item>
    </derivirana_varijabla>
  </DomainObject.Predmet.ProtuStrankaListFormatedWithAdress>
  <DomainObject.Predmet.ProtuStrankaListFormatedWithAdressOIB>
    <izvorni_sadrzaj>
      <item>FLOWERS j.d.o.o., za cvjećarsko-aranžerske usluge i trgovinu, OIB 63364657595, Ignjata Joba 3, 21000 Split</item>
    </izvorni_sadrzaj>
    <derivirana_varijabla naziv="DomainObject.Predmet.ProtuStrankaListFormatedWithAdressOIB_1">
      <item>FLOWERS j.d.o.o., za cvjećarsko-aranžerske usluge i trgovinu, OIB 63364657595, Ignjata Joba 3, 21000 Split</item>
    </derivirana_varijabla>
  </DomainObject.Predmet.ProtuStrankaListFormatedWithAdressOIB>
  <DomainObject.Predmet.ProtuStrankaListNazivFormated>
    <izvorni_sadrzaj>
      <item>FLOWERS j.d.o.o., za cvjećarsko-aranžerske usluge i trgovinu</item>
    </izvorni_sadrzaj>
    <derivirana_varijabla naziv="DomainObject.Predmet.ProtuStrankaListNazivFormated_1">
      <item>FLOWERS j.d.o.o., za cvjećarsko-aranžerske usluge i trgovinu</item>
    </derivirana_varijabla>
  </DomainObject.Predmet.ProtuStrankaListNazivFormated>
  <DomainObject.Predmet.ProtuStrankaListNazivFormatedOIB>
    <izvorni_sadrzaj>
      <item>FLOWERS j.d.o.o., za cvjećarsko-aranžerske usluge i trgovinu, OIB 63364657595</item>
    </izvorni_sadrzaj>
    <derivirana_varijabla naziv="DomainObject.Predmet.ProtuStrankaListNazivFormatedOIB_1">
      <item>FLOWERS j.d.o.o., za cvjećarsko-aranžerske usluge i trgovinu, OIB 63364657595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FLOWERS j.d.o.o., za cvjećarsko-aranžerske usluge i trgovinu</izvorni_sadrzaj>
    <derivirana_varijabla naziv="DomainObject.Predmet.ProtustrankaIDrugi_1">FLOWERS j.d.o.o., za cvjećarsko-aranžerske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FLOWERS j.d.o.o., za cvjećarsko-aranžerske usluge i trgovinu, OIB 63364657595, Ignjata Joba 3, 21000 Split</izvorni_sadrzaj>
    <derivirana_varijabla naziv="DomainObject.Predmet.ProtustrankaIDrugiAdressOIB_1">FLOWERS j.d.o.o., za cvjećarsko-aranžerske usluge i trgovinu, OIB 63364657595, Ignjata Joba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FLOWERS j.d.o.o., za cvjećarsko-aranžerske usluge i trgovinu</item>
      <item>FINANCIJSKA AGENCIJA, RC SPLIT</item>
    </izvorni_sadrzaj>
    <derivirana_varijabla naziv="DomainObject.Predmet.SudioniciListNaziv_1">
      <item>FLOWERS j.d.o.o., za cvjećarsko-aranžerske usluge i trgovinu</item>
      <item>FINANCIJSKA AGENCIJA, RC SPLIT</item>
    </derivirana_varijabla>
  </DomainObject.Predmet.SudioniciListNaziv>
  <DomainObject.Predmet.SudioniciListAdressOIB>
    <izvorni_sadrzaj>
      <item>FLOWERS j.d.o.o., za cvjećarsko-aranžerske usluge i trgovinu, OIB 63364657595, Ignjata Joba 3,21000 Split</item>
      <item>FINANCIJSKA AGENCIJA, RC SPLIT, OIB 85821130368, Mažuranićevo šetalište 24 b,21000 Split</item>
    </izvorni_sadrzaj>
    <derivirana_varijabla naziv="DomainObject.Predmet.SudioniciListAdressOIB_1">
      <item>FLOWERS j.d.o.o., za cvjećarsko-aranžerske usluge i trgovinu, OIB 63364657595, Ignjata Joba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63364657595</item>
      <item>, OIB 85821130368</item>
    </izvorni_sadrzaj>
    <derivirana_varijabla naziv="DomainObject.Predmet.SudioniciListNazivOIB_1">
      <item>, OIB 63364657595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1745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2017-03-02T12:52:00Z</cp:lastPrinted>
  <dcterms:modified xmlns:xsi="http://www.w3.org/2001/XMLSchema-instance" xsi:type="dcterms:W3CDTF">2017-03-02T12:53:00Z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