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E70A33" w:rsidR="00E70A33">
        <w:tc>
          <w:tcPr>
            <w:tcW w:type="dxa" w:w="2985"/>
            <w:hideMark/>
          </w:tcPr>
          <w:p w:rsidRDefault="00E70A33" w:rsidP="00E70A33" w:rsidR="00E70A33">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70A33" w:rsidP="00E70A33" w:rsidR="00E70A33">
            <w:pPr>
              <w:spacing w:after="0"/>
              <w:jc w:val="center"/>
            </w:pPr>
            <w:r>
              <w:t>Republika Hrvatska</w:t>
            </w:r>
          </w:p>
          <w:p w:rsidRDefault="00E70A33" w:rsidP="00E70A33" w:rsidR="00E70A33">
            <w:pPr>
              <w:spacing w:after="0"/>
              <w:jc w:val="center"/>
            </w:pPr>
            <w:r>
              <w:t>Trgovački sud u Varaždinu</w:t>
            </w:r>
          </w:p>
          <w:p w:rsidRDefault="00E70A33" w:rsidP="00E70A33" w:rsidR="00E70A33">
            <w:pPr>
              <w:spacing w:after="0"/>
              <w:jc w:val="center"/>
            </w:pPr>
            <w:r>
              <w:t>Varaždin, Braće Radić 2</w:t>
            </w:r>
          </w:p>
        </w:tc>
      </w:tr>
    </w:tbl>
    <w:p w14:textId="ecad5d6" w14:paraId="ecad5d6" w:rsidRDefault="00E70A33" w:rsidP="00E70A33" w:rsidR="00E70A33">
      <w:pPr>
        <w:spacing w:after="0"/>
        <w:jc w:val="both"/>
        <w15:collapsed w:val="false"/>
      </w:pPr>
      <w:r>
        <w:tab/>
      </w:r>
      <w:r>
        <w:tab/>
      </w:r>
      <w:r>
        <w:tab/>
      </w:r>
      <w:r>
        <w:tab/>
      </w:r>
    </w:p>
    <w:p w:rsidRDefault="00E70A33" w:rsidP="00E70A33" w:rsidR="00E70A33">
      <w:pPr>
        <w:spacing w:after="0"/>
        <w:jc w:val="both"/>
      </w:pPr>
      <w:r>
        <w:t xml:space="preserve">                   </w:t>
      </w:r>
      <w:r>
        <w:tab/>
      </w:r>
      <w:r>
        <w:tab/>
      </w:r>
      <w:r>
        <w:tab/>
      </w:r>
      <w:r>
        <w:tab/>
      </w:r>
      <w:r>
        <w:tab/>
        <w:t xml:space="preserve">                          Poslovni broj: 3 St-272/2012-208</w:t>
      </w:r>
    </w:p>
    <w:p w:rsidRDefault="00E70A33" w:rsidP="00E70A33" w:rsidR="00E70A33">
      <w:pPr>
        <w:spacing w:after="0"/>
        <w:jc w:val="both"/>
      </w:pPr>
    </w:p>
    <w:p w:rsidRDefault="00E70A33" w:rsidP="00E70A33" w:rsidR="00E70A33">
      <w:pPr>
        <w:spacing w:after="0"/>
        <w:jc w:val="both"/>
      </w:pPr>
      <w:r>
        <w:t xml:space="preserve">        </w:t>
      </w:r>
    </w:p>
    <w:p w:rsidRDefault="00E70A33" w:rsidP="00E70A33" w:rsidR="00E70A33">
      <w:pPr>
        <w:spacing w:after="0"/>
        <w:jc w:val="center"/>
        <w:rPr>
          <w:b/>
        </w:rPr>
      </w:pPr>
    </w:p>
    <w:p w:rsidRDefault="00E70A33" w:rsidP="00E70A33" w:rsidR="00E70A33">
      <w:pPr>
        <w:spacing w:after="0"/>
        <w:jc w:val="center"/>
      </w:pPr>
      <w:r>
        <w:t>R E P U B L I K A   H R V A T S K A</w:t>
      </w:r>
    </w:p>
    <w:p w:rsidRDefault="00E70A33" w:rsidP="00E70A33" w:rsidR="00E70A33">
      <w:pPr>
        <w:spacing w:after="0"/>
        <w:jc w:val="center"/>
        <w:rPr>
          <w:b/>
        </w:rPr>
      </w:pPr>
    </w:p>
    <w:p w:rsidRDefault="00E70A33" w:rsidP="00E70A33" w:rsidR="00E70A33">
      <w:pPr>
        <w:spacing w:after="0"/>
        <w:jc w:val="center"/>
      </w:pPr>
      <w:r>
        <w:rPr>
          <w:b/>
          <w:sz w:val="32"/>
          <w:szCs w:val="32"/>
        </w:rPr>
        <w:t xml:space="preserve"> </w:t>
      </w:r>
      <w:r>
        <w:t>R J E Š E NJ E</w:t>
      </w:r>
    </w:p>
    <w:p w:rsidRDefault="00E70A33" w:rsidP="00E70A33" w:rsidR="00E70A33">
      <w:pPr>
        <w:spacing w:after="0"/>
        <w:jc w:val="center"/>
      </w:pPr>
    </w:p>
    <w:p w:rsidRDefault="00E70A33" w:rsidP="00E70A33" w:rsidR="00E70A33">
      <w:pPr>
        <w:spacing w:after="0"/>
        <w:jc w:val="center"/>
      </w:pPr>
    </w:p>
    <w:p w:rsidRDefault="00E70A33" w:rsidP="00E70A33" w:rsidR="00E70A33">
      <w:pPr>
        <w:spacing w:after="0"/>
        <w:jc w:val="both"/>
      </w:pPr>
      <w:r>
        <w:tab/>
        <w:t>Trgovački sud u Varaždinu, po sucu toga suda Jasni Lekić, u stečajnom postupku nad stečajnom masom iza GUŠTI d.o.o. „u stečaju“, Varaždin, Augusta Šenoe 3, OIB: 65791892626, dana 13. prosinca 2018. godine,</w:t>
      </w:r>
    </w:p>
    <w:p w:rsidRDefault="00E70A33" w:rsidP="00E70A33" w:rsidR="00E70A33">
      <w:pPr>
        <w:spacing w:after="0"/>
        <w:jc w:val="both"/>
      </w:pPr>
    </w:p>
    <w:p w:rsidRDefault="00E70A33" w:rsidP="00E70A33" w:rsidR="00E70A33">
      <w:pPr>
        <w:tabs>
          <w:tab w:pos="3870" w:val="left"/>
        </w:tabs>
        <w:spacing w:after="0"/>
        <w:jc w:val="both"/>
      </w:pPr>
      <w:r>
        <w:tab/>
      </w:r>
    </w:p>
    <w:p w:rsidRDefault="00E70A33" w:rsidP="00E70A33" w:rsidR="00E70A33">
      <w:pPr>
        <w:spacing w:after="0"/>
        <w:jc w:val="center"/>
      </w:pPr>
      <w:r>
        <w:t>r i j e š i o   j e:</w:t>
      </w:r>
      <w:r>
        <w:tab/>
      </w:r>
    </w:p>
    <w:p w:rsidRDefault="00E70A33" w:rsidP="00E70A33" w:rsidR="00E70A33">
      <w:pPr>
        <w:spacing w:after="0"/>
        <w:jc w:val="both"/>
      </w:pPr>
    </w:p>
    <w:p w:rsidRDefault="00E70A33" w:rsidP="00E70A33" w:rsidR="00E70A33">
      <w:pPr>
        <w:spacing w:after="0"/>
        <w:ind w:firstLine="708"/>
        <w:jc w:val="both"/>
      </w:pPr>
      <w:r>
        <w:t>I/ Određuje se financijsko-knjigovodstveno vještačenje na okolnost visine potraživanja razlučnog vjerovnika Kutjevo d.d. Kutjevo s osnova isplaćene tražbine koju je kao jamac isplatio za dužnika Gušti d.o.o. Križevci temeljem Ugovora o kreditu zaključenom sa Splitskom bankom (glavnica u iznosu od 3.000.000,00 uvećano za kamatu u visini 3 mjesečnih ZIBOR + 3,00 postotna poena godišnje, promjenjivu, naknade i troškove osiguranja i zakonsku zateznu kamatu) i po Ugovoru o okvirnom kreditu za obrtna sredstva u iznosu od 1.500.000,00 kn s kamatama u visini tromjesečnog ZIBOR-a uvećanog za 4,00 p.p. ne manju od 8% koji je sklopljen između Gušti d.o.o. i Podravske banke d.d., sve prema uvjetima utvrđenim Ugovorom o prijenosu poslovnog udjela od 25.11.2011. solemniziranog po javnom bilježniku Anti Brekalo iz Požege pod brojem OV-13483/11 kako je uknjiženo u Z-1878/12 od 20.7.2012. upisano u zk.ul. 2050 k.o. Cubinec, te zk.ul. 394 k.o. Cubinec, te zakonsku zateznu kamatu na te tražbine od dana isplate tražbine navedenim bankama do dana donošenja rješenja o dosudi 3. prosinca 2014. Sve tražbine trebaju biti umanjene za plaćeni iznos po rješenju o namirenju broj 31 Ovr-2989/2012-31 od 6. veljače 2015. Općinskog suda u Zadru, te po rješenju o namirenju ovog suda broj 3 St-272/12-138 od 2. svibnja 2015.</w:t>
      </w:r>
    </w:p>
    <w:p w:rsidRDefault="00E70A33" w:rsidP="00E70A33" w:rsidR="00E70A33">
      <w:pPr>
        <w:spacing w:after="0"/>
        <w:ind w:left="1068"/>
        <w:jc w:val="both"/>
      </w:pPr>
    </w:p>
    <w:p w:rsidRDefault="00E70A33" w:rsidP="00E70A33" w:rsidR="00E70A33">
      <w:pPr>
        <w:spacing w:after="0"/>
        <w:ind w:firstLine="708"/>
        <w:jc w:val="both"/>
      </w:pPr>
      <w:r>
        <w:t>II/ Vještačenje će provesti stalni sudski vještak financijsko-knjigovodstvene struke Jadranka Dejanović, dipl. oec. iz Varaždina, Mirka Kolarića 3</w:t>
      </w:r>
    </w:p>
    <w:p w:rsidRDefault="00E70A33" w:rsidP="00E70A33" w:rsidR="00E70A33">
      <w:pPr>
        <w:spacing w:after="0"/>
        <w:ind w:firstLine="708"/>
        <w:jc w:val="both"/>
      </w:pPr>
    </w:p>
    <w:p w:rsidRDefault="00E70A33" w:rsidP="00E70A33" w:rsidR="00E70A33">
      <w:pPr>
        <w:spacing w:after="0"/>
        <w:ind w:firstLine="708"/>
        <w:jc w:val="both"/>
      </w:pPr>
      <w:r>
        <w:t>III/ Trošak ovog vještačenja isplatiti će se na teret stečajne mase u ovom predmetu.</w:t>
      </w:r>
    </w:p>
    <w:p w:rsidRDefault="00E70A33" w:rsidP="00E70A33" w:rsidR="00E70A33">
      <w:pPr>
        <w:spacing w:after="0"/>
        <w:ind w:firstLine="708"/>
        <w:jc w:val="both"/>
      </w:pPr>
    </w:p>
    <w:p w:rsidRDefault="00E70A33" w:rsidP="00E70A33" w:rsidR="00E70A33">
      <w:pPr>
        <w:spacing w:after="0"/>
        <w:ind w:firstLine="708"/>
        <w:jc w:val="both"/>
      </w:pPr>
      <w:r>
        <w:t xml:space="preserve">IV/ Vještak će izraditi pismeni nalaz i mišljenje u tri primjerka, u roku od 30 dana od dana dostave ovog rješenja. </w:t>
      </w:r>
    </w:p>
    <w:p w:rsidRDefault="00E70A33" w:rsidP="00E70A33" w:rsidR="00E70A33">
      <w:pPr>
        <w:spacing w:after="0"/>
        <w:jc w:val="both"/>
      </w:pPr>
    </w:p>
    <w:p w:rsidRDefault="00E70A33" w:rsidP="00E70A33" w:rsidR="00E70A33">
      <w:pPr>
        <w:spacing w:after="0"/>
        <w:jc w:val="both"/>
      </w:pPr>
    </w:p>
    <w:p w:rsidRDefault="00E70A33" w:rsidP="00E70A33" w:rsidR="00E70A33">
      <w:pPr>
        <w:spacing w:after="0"/>
        <w:jc w:val="center"/>
      </w:pPr>
      <w:r>
        <w:lastRenderedPageBreak/>
        <w:t>Obrazloženje</w:t>
      </w:r>
    </w:p>
    <w:p w:rsidRDefault="00E70A33" w:rsidP="00E70A33" w:rsidR="00E70A33">
      <w:pPr>
        <w:spacing w:after="0"/>
        <w:jc w:val="center"/>
        <w:rPr>
          <w:b/>
        </w:rPr>
      </w:pPr>
    </w:p>
    <w:p w:rsidRDefault="00E70A33" w:rsidP="00E70A33" w:rsidR="00E70A33">
      <w:pPr>
        <w:spacing w:after="0"/>
        <w:jc w:val="both"/>
      </w:pPr>
      <w:r>
        <w:tab/>
        <w:t>U ovom predmetu sporno je koliko se razlučni vjerovnik Kutjevo d.d. Kutjevo namirio u ovršnom postupku pred Općinskim sudom u Zadru broj Ovr-2989/12 po prijedlogu ovrhovoditelja Kutjevo d.d. protiv ovršenika Hotel Biograd d.o.o., jer navedeno utječe na donošenje rješenja o namirenju razlučnog vjerovnika, odnosno koliko iznosi preostala tražbina razlučnog vjerovnika.</w:t>
      </w:r>
    </w:p>
    <w:p w:rsidRDefault="00E70A33" w:rsidP="00E70A33" w:rsidR="00E70A33">
      <w:pPr>
        <w:spacing w:after="0"/>
        <w:jc w:val="both"/>
      </w:pPr>
    </w:p>
    <w:p w:rsidRDefault="00E70A33" w:rsidP="00E70A33" w:rsidR="00E70A33">
      <w:pPr>
        <w:spacing w:after="0"/>
        <w:jc w:val="both"/>
      </w:pPr>
      <w:r>
        <w:tab/>
        <w:t xml:space="preserve">Stečajna upraviteljica je predložila da se sredstva od 3.720.643,35 kn koja su rezervirana rješenjem o namirenju razlučnog vjerovnika broj 3 St-272/12-138 od 20. svibnja 2015., raspodijele na razlučne vjerovnike i to Kutjevo d.d. u iznosu od 2.533.263,64 kn, a ostatak od 1.040.176,98 kn da se namiruje vjerovnik stečajne mase Hotel Biograd d.o.o. u stečaju, te ostatak od 147.202,73 kn da se isplati u korist stečajne mase iza Gušti d.o.o. u stečaju. </w:t>
      </w:r>
    </w:p>
    <w:p w:rsidRDefault="00E70A33" w:rsidP="00E70A33" w:rsidR="00E70A33">
      <w:pPr>
        <w:spacing w:after="0"/>
        <w:jc w:val="both"/>
      </w:pPr>
      <w:r>
        <w:tab/>
        <w:t>Razlučni vjerovnik Kutjevo d.d. se protivi takvom prijedlogu stečajne upraviteljice, te podneskom od 17.9.2018. dostavlja dokumentaciju iz koje proizlazi da je platio dug društva Gušti d.o.o. kao jamac i to s osnova kredita koji je Gušti d.o.o. imao u Splitskoj banci d.d. i Podravskoj banci d.d. Tvrdi da je isplatio tražbinu Splitske banke d.d. u iznosu od 3.116.578,02 kn i tražbinu Podravske banke d.d. u iznosu od 1.573.318,98 kn. Predlaže da s osnova obračunate zakonske zatezne kamate na glavnicu kredita isplaćenog za stečajnog dužnika Splitskoj banci d.d. do dana donošenja rješenja o dosudi 3. prosinca 2014. se namiri s iznosom od 407.863,40 kn, zatim s osnova glavnice kredita isplaćenog za stečajnog dužnika Splitskoj banci d.d. 2.533.263,64 kn, te s osnova glavnice kredita isplaćenog za stečajnog dužnika Podravskoj banci d.d. 562.120,12 kn, što ukupno iznosi 3.503.247,16 kn.</w:t>
      </w:r>
    </w:p>
    <w:p w:rsidRDefault="00E70A33" w:rsidP="00E70A33" w:rsidR="00E70A33">
      <w:pPr>
        <w:spacing w:after="0"/>
        <w:jc w:val="both"/>
      </w:pPr>
    </w:p>
    <w:p w:rsidRDefault="00E70A33" w:rsidP="00E70A33" w:rsidR="00E70A33">
      <w:pPr>
        <w:spacing w:after="0"/>
        <w:jc w:val="both"/>
      </w:pPr>
      <w:r>
        <w:tab/>
        <w:t>Obzirom na naprijed navedeno, stečajni sudac je prije donošenja rješenja o namirenju razučnog vjerovnika odredio vještačenje radi utvrđivanja visine tražbine prvoupisanog razlučnog vjerovnika Kutjevo d.d. u zk.ul. 2050 k.o. Cubinec i zk.ul. 394 k.o. Cubinec upisano pod Z-1878/12 od 20.7.2012., sve temeljem Ugovora o prijenosu poslovnog udjela u društvu Gušti d.o.o. od 25.11.2011. solemniziranog po javnom bilježniku Anti Brekalo iz Požege pod brojem OV-13483/11, umanjeno za iznos koji se već naplatio u ovršnom postupku Općinskog suda u Zadru broj Ovr-2989/12 i rješenjem o namirenju razlučnog vjerovnika ovog suda broj 3 St-272/12-138 od 20. svibnja 2015.</w:t>
      </w:r>
    </w:p>
    <w:p w:rsidRDefault="00E70A33" w:rsidP="00E70A33" w:rsidR="00E70A33">
      <w:pPr>
        <w:spacing w:after="0"/>
        <w:jc w:val="both"/>
      </w:pPr>
    </w:p>
    <w:p w:rsidRDefault="00E70A33" w:rsidP="00E70A33" w:rsidR="00E70A33">
      <w:pPr>
        <w:spacing w:after="0"/>
        <w:jc w:val="both"/>
      </w:pPr>
      <w:r>
        <w:tab/>
        <w:t>Obzirom da se prijedlog stečajne upraviteljice razlikuje od prijedloga razlučnog vjerovnika, sud je odredio da će se trošak vještačenja isplatiti na teret stečajne mase.</w:t>
      </w:r>
    </w:p>
    <w:p w:rsidRDefault="00E70A33" w:rsidP="00E70A33" w:rsidR="00E70A33">
      <w:pPr>
        <w:spacing w:after="0"/>
        <w:jc w:val="both"/>
      </w:pPr>
    </w:p>
    <w:p w:rsidRDefault="00E70A33" w:rsidP="00E70A33" w:rsidR="00E70A33">
      <w:pPr>
        <w:spacing w:after="0"/>
        <w:jc w:val="both"/>
      </w:pPr>
    </w:p>
    <w:p w:rsidRDefault="00E70A33" w:rsidP="00E70A33" w:rsidR="00E70A33">
      <w:pPr>
        <w:spacing w:after="0"/>
        <w:ind w:firstLine="708"/>
        <w:jc w:val="both"/>
      </w:pPr>
      <w:r>
        <w:tab/>
      </w:r>
      <w:r>
        <w:tab/>
      </w:r>
      <w:r>
        <w:tab/>
        <w:t>Varaždin, 13. prosinca 2018.</w:t>
      </w:r>
    </w:p>
    <w:p w:rsidRDefault="00E70A33" w:rsidP="00E70A33" w:rsidR="00E70A33">
      <w:pPr>
        <w:spacing w:after="0"/>
        <w:ind w:firstLine="708"/>
        <w:jc w:val="both"/>
      </w:pPr>
    </w:p>
    <w:p w:rsidRDefault="00E70A33" w:rsidP="00E70A33" w:rsidR="00E70A33">
      <w:pPr>
        <w:spacing w:after="0"/>
        <w:ind w:firstLine="708"/>
        <w:jc w:val="both"/>
      </w:pPr>
    </w:p>
    <w:p w:rsidRDefault="00E70A33" w:rsidP="00E70A33" w:rsidR="00E70A33">
      <w:pPr>
        <w:spacing w:after="0"/>
        <w:ind w:firstLine="708"/>
        <w:jc w:val="both"/>
      </w:pPr>
      <w:r>
        <w:tab/>
      </w:r>
      <w:r>
        <w:tab/>
      </w:r>
      <w:r>
        <w:tab/>
      </w:r>
      <w:r>
        <w:tab/>
      </w:r>
      <w:r>
        <w:tab/>
      </w:r>
      <w:r>
        <w:tab/>
      </w:r>
      <w:r>
        <w:tab/>
      </w:r>
      <w:r>
        <w:tab/>
        <w:t xml:space="preserve">      Sudac:</w:t>
      </w:r>
    </w:p>
    <w:p w:rsidRDefault="00E70A33" w:rsidP="00E70A33" w:rsidR="00E70A33">
      <w:pPr>
        <w:spacing w:after="0"/>
        <w:jc w:val="both"/>
      </w:pPr>
    </w:p>
    <w:p w:rsidRDefault="00E70A33" w:rsidP="00E70A33" w:rsidR="00E70A33">
      <w:pPr>
        <w:spacing w:after="0"/>
        <w:jc w:val="both"/>
      </w:pPr>
      <w:r>
        <w:t xml:space="preserve"> </w:t>
      </w:r>
      <w:r>
        <w:tab/>
      </w:r>
      <w:r>
        <w:tab/>
      </w:r>
      <w:r>
        <w:tab/>
      </w:r>
      <w:r>
        <w:tab/>
      </w:r>
      <w:r>
        <w:tab/>
      </w:r>
      <w:r>
        <w:tab/>
      </w:r>
      <w:r>
        <w:tab/>
        <w:t xml:space="preserve">                      Jasna Lekić, v. r.</w:t>
      </w:r>
    </w:p>
    <w:p w:rsidRDefault="00E70A33" w:rsidP="00E70A33" w:rsidR="00E70A33">
      <w:pPr>
        <w:spacing w:after="0"/>
        <w:jc w:val="both"/>
      </w:pPr>
    </w:p>
    <w:p w:rsidRDefault="00E70A33" w:rsidP="00E70A33" w:rsidR="00E70A33">
      <w:pPr>
        <w:spacing w:after="0"/>
        <w:jc w:val="both"/>
      </w:pPr>
    </w:p>
    <w:p w:rsidRDefault="00E70A33" w:rsidP="00E70A33" w:rsidR="00E70A33">
      <w:pPr>
        <w:spacing w:after="0"/>
        <w:jc w:val="both"/>
      </w:pPr>
      <w:r>
        <w:t xml:space="preserve">                                                                                      Za točnost otpravka-ovlašteni službenik:</w:t>
      </w:r>
    </w:p>
    <w:p w:rsidRDefault="00E70A33" w:rsidP="00E70A33" w:rsidR="00E70A33">
      <w:pPr>
        <w:spacing w:after="0"/>
        <w:jc w:val="both"/>
      </w:pPr>
    </w:p>
    <w:p w:rsidRDefault="00E70A33" w:rsidP="00E70A33" w:rsidR="00E70A33">
      <w:pPr>
        <w:spacing w:after="0"/>
        <w:jc w:val="both"/>
      </w:pPr>
    </w:p>
    <w:p w:rsidRDefault="00E70A33" w:rsidP="00E70A33" w:rsidR="00E70A33">
      <w:pPr>
        <w:spacing w:after="0"/>
        <w:jc w:val="both"/>
      </w:pPr>
    </w:p>
    <w:p w:rsidRDefault="00E70A33" w:rsidP="00E70A33" w:rsidR="00E70A33">
      <w:pPr>
        <w:spacing w:after="0"/>
        <w:jc w:val="both"/>
      </w:pPr>
      <w:r>
        <w:tab/>
        <w:t>POUKA O PRAVNOM LIJEKU:</w:t>
      </w:r>
    </w:p>
    <w:p w:rsidRDefault="00E70A33" w:rsidP="00E70A33" w:rsidR="00E70A33">
      <w:pPr>
        <w:spacing w:after="0"/>
        <w:jc w:val="both"/>
      </w:pPr>
    </w:p>
    <w:p w:rsidRDefault="00E70A33" w:rsidP="00E70A33" w:rsidR="00E70A33">
      <w:pPr>
        <w:spacing w:after="0"/>
        <w:jc w:val="both"/>
      </w:pPr>
      <w:r>
        <w:tab/>
        <w:t>Protiv ovog rješenja posebna žalba nije dopuštena.</w:t>
      </w:r>
    </w:p>
    <w:p w:rsidRDefault="00E70A33" w:rsidP="00E70A33" w:rsidR="00E70A33">
      <w:pPr>
        <w:spacing w:after="0"/>
        <w:jc w:val="both"/>
      </w:pPr>
    </w:p>
    <w:p w:rsidRDefault="00E70A33" w:rsidP="00E70A33" w:rsidR="00E70A33">
      <w:pPr>
        <w:spacing w:after="0"/>
        <w:jc w:val="both"/>
      </w:pPr>
    </w:p>
    <w:p w:rsidRDefault="00E70A33" w:rsidP="00E70A33" w:rsidR="00E70A33">
      <w:pPr>
        <w:spacing w:after="0"/>
        <w:jc w:val="both"/>
      </w:pPr>
    </w:p>
    <w:p w:rsidRDefault="00E70A33" w:rsidP="00E70A33" w:rsidR="00E70A33">
      <w:pPr>
        <w:spacing w:after="0"/>
        <w:jc w:val="both"/>
      </w:pPr>
    </w:p>
    <w:p w:rsidRDefault="00E70A33" w:rsidP="00E70A33" w:rsidR="00E70A33">
      <w:pPr>
        <w:spacing w:after="0"/>
        <w:jc w:val="both"/>
      </w:pPr>
      <w:r>
        <w:t>DNA: 1. Stečajna upraviteljica Tea Gatternig, odvjetnica iz Varaždina, Branka Vodnika 4</w:t>
      </w:r>
    </w:p>
    <w:p w:rsidRDefault="00E70A33" w:rsidP="00E70A33" w:rsidR="00E70A33">
      <w:pPr>
        <w:spacing w:after="0"/>
        <w:jc w:val="both"/>
      </w:pPr>
      <w:r>
        <w:t xml:space="preserve">           2. Kutjevo d.d. Kutjevo, Kralja Tomislava 1, 34340 Kutjevo</w:t>
      </w:r>
    </w:p>
    <w:p w:rsidRDefault="00E70A33" w:rsidP="00E70A33" w:rsidR="00E70A33">
      <w:pPr>
        <w:spacing w:after="0"/>
        <w:jc w:val="both"/>
      </w:pPr>
      <w:r>
        <w:t xml:space="preserve">           3. Vještak Jadranka Dejanović, dipl. oec. iz Varaždina, Mirka Kolarića 3</w:t>
      </w:r>
    </w:p>
    <w:p w:rsidRDefault="00E70A33" w:rsidP="00E70A33" w:rsidR="00E70A33">
      <w:pPr>
        <w:spacing w:after="0"/>
        <w:jc w:val="both"/>
      </w:pPr>
      <w:r>
        <w:t xml:space="preserve">           4. e-Oglasna ploča suda</w:t>
      </w:r>
    </w:p>
    <w:p w:rsidRDefault="00E70A33" w:rsidP="00E70A33" w:rsidR="00E70A33">
      <w:pPr>
        <w:spacing w:after="0"/>
        <w:jc w:val="both"/>
      </w:pPr>
    </w:p>
    <w:p w:rsidRDefault="00E70A33" w:rsidP="00E70A33" w:rsidR="00E70A33">
      <w:pPr>
        <w:spacing w:after="0"/>
        <w:jc w:val="both"/>
      </w:pPr>
      <w:r>
        <w:t xml:space="preserve">           </w:t>
      </w:r>
    </w:p>
    <w:p w:rsidRDefault="00E70A33" w:rsidP="00E70A33" w:rsidR="00E70A33">
      <w:pPr>
        <w:spacing w:after="0"/>
        <w:jc w:val="both"/>
      </w:pPr>
      <w:r>
        <w:t xml:space="preserve">          </w:t>
      </w:r>
    </w:p>
    <w:p w:rsidRDefault="00E70A33" w:rsidP="00E70A33" w:rsidR="00E70A33">
      <w:pPr>
        <w:spacing w:after="0"/>
        <w:jc w:val="both"/>
      </w:pPr>
      <w:r>
        <w:t xml:space="preserve">       </w:t>
      </w:r>
    </w:p>
    <w:p w:rsidRDefault="00AE649C" w:rsidP="00E70A33" w:rsidR="00AE649C" w:rsidRPr="00B76F3C">
      <w:pPr>
        <w:pStyle w:val="NormaleSPIS"/>
        <w:spacing w:after="0"/>
      </w:pPr>
    </w:p>
    <w:p w:rsidRDefault="00AB4602" w:rsidP="00E70A33"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E70A33"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1C3E" w:rsidP="00537B78" w:rsidR="00961C3E">
      <w:r>
        <w:separator/>
      </w:r>
    </w:p>
  </w:endnote>
  <w:endnote w:id="0" w:type="continuationSeparator">
    <w:p w:rsidRDefault="00961C3E" w:rsidP="00537B78" w:rsidR="00961C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1C3E" w:rsidP="00537B78" w:rsidR="00961C3E">
      <w:r>
        <w:separator/>
      </w:r>
    </w:p>
  </w:footnote>
  <w:footnote w:id="0" w:type="continuationSeparator">
    <w:p w:rsidRDefault="00961C3E" w:rsidP="00537B78" w:rsidR="00961C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4737"/>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1C3E"/>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0A33"/>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05314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St-272/2012-208</izvorni_sadrzaj>
    <derivirana_varijabla naziv="DomainObject.Oznaka_1">St-272/2012-208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2012.</izvorni_sadrzaj>
    <derivirana_varijabla naziv="DomainObject.Predmet.DatumOsnivanja_1">30.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lipnja 2016.</izvorni_sadrzaj>
    <derivirana_varijabla naziv="DomainObject.Predmet.DatumRjesavanja_1">3.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St-272/2012</izvorni_sadrzaj>
    <derivirana_varijabla naziv="DomainObject.Predmet.OznakaBroj_1">St-272/2012</derivirana_varijabla>
  </DomainObject.Predmet.OznakaBroj>
  <DomainObject.Predmet.OznakaBrojOptuznogAkta>
    <izvorni_sadrzaj/>
    <derivirana_varijabla naziv="DomainObject.Predmet.OznakaBrojOptuznogAkta_1"/>
  </DomainObject.Predmet.OznakaBrojOptuznogAkta>
  <DomainObject.Predmet.PredmetRijesio.Ime>
    <izvorni_sadrzaj>Jasna</izvorni_sadrzaj>
    <derivirana_varijabla naziv="DomainObject.Predmet.PredmetRijesio.Ime_1">Jasna</derivirana_varijabla>
  </DomainObject.Predmet.PredmetRijesio.Ime>
  <DomainObject.Predmet.PredmetRijesio.Oib>
    <izvorni_sadrzaj>55473814095</izvorni_sadrzaj>
    <derivirana_varijabla naziv="DomainObject.Predmet.PredmetRijesio.Oib_1">55473814095</derivirana_varijabla>
  </DomainObject.Predmet.PredmetRijesio.Oib>
  <DomainObject.Predmet.PredmetRijesio.Prezime>
    <izvorni_sadrzaj>Lekić</izvorni_sadrzaj>
    <derivirana_varijabla naziv="DomainObject.Predmet.PredmetRijesio.Prezime_1">Lekić</derivirana_varijabla>
  </DomainObject.Predmet.PredmetRijesio.Prezime>
  <DomainObject.Predmet.PrimjedbaSuca>
    <izvorni_sadrzaj>Paušalna pristojba od 2.000,00 kn
pl. 8.6.2016.
ŽALBA 25.07.2016. na rješenje st-272/12-179
4. i 5. svežanj poslani na VTS
ŽALBA . na rješenje st-272/12-179, poslana na VTS 
prileži Ovr-2989/12 OS Zadar</izvorni_sadrzaj>
    <derivirana_varijabla naziv="DomainObject.Predmet.PrimjedbaSuca_1">Paušalna pristojba od 2.000,00 kn
pl. 8.6.2016.
ŽALBA 25.07.2016. na rješenje st-272/12-179
4. i 5. svežanj poslani na VTS
ŽALBA . na rješenje st-272/12-179, poslana na VTS 
prileži Ovr-2989/12 OS Zadar</derivirana_varijabla>
  </DomainObject.Predmet.PrimjedbaSuca>
  <DomainObject.Predmet.PrimjedbaUpisnicara>
    <izvorni_sadrzaj/>
    <derivirana_varijabla naziv="DomainObject.Predmet.PrimjedbaUpisnicara_1"/>
  </DomainObject.Predmet.PrimjedbaUpisnicara>
  <DomainObject.Predmet.ProtustrankaFormated>
    <izvorni_sadrzaj>  GUŠTI, društvo s ograničenom odgovornošću za proizvodnju i trgovinu mesa i mesnih prerađevina</izvorni_sadrzaj>
    <derivirana_varijabla naziv="DomainObject.Predmet.ProtustrankaFormated_1">  GUŠTI, društvo s ograničenom odgovornošću za proizvodnju i trgovinu mesa i mesnih prerađevina</derivirana_varijabla>
  </DomainObject.Predmet.ProtustrankaFormated>
  <DomainObject.Predmet.ProtustrankaFormatedOIB>
    <izvorni_sadrzaj>  GUŠTI, društvo s ograničenom odgovornošću za proizvodnju i trgovinu mesa i mesnih prerađevina, OIB 05647991814</izvorni_sadrzaj>
    <derivirana_varijabla naziv="DomainObject.Predmet.ProtustrankaFormatedOIB_1">  GUŠTI, društvo s ograničenom odgovornošću za proizvodnju i trgovinu mesa i mesnih prerađevina, OIB 05647991814</derivirana_varijabla>
  </DomainObject.Predmet.ProtustrankaFormatedOIB>
  <DomainObject.Predmet.ProtustrankaFormatedWithAdress>
    <izvorni_sadrzaj> GUŠTI, društvo s ograničenom odgovornošću za proizvodnju i trgovinu mesa i mesnih prerađevina, Cubinec 28, 48260 Križevci</izvorni_sadrzaj>
    <derivirana_varijabla naziv="DomainObject.Predmet.ProtustrankaFormatedWithAdress_1"> GUŠTI, društvo s ograničenom odgovornošću za proizvodnju i trgovinu mesa i mesnih prerađevina, Cubinec 28, 48260 Križevci</derivirana_varijabla>
  </DomainObject.Predmet.ProtustrankaFormatedWithAdress>
  <DomainObject.Predmet.ProtustrankaFormatedWithAdressOIB>
    <izvorni_sadrzaj> GUŠTI, društvo s ograničenom odgovornošću za proizvodnju i trgovinu mesa i mesnih prerađevina, OIB 05647991814, Cubinec 28, 48260 Križevci</izvorni_sadrzaj>
    <derivirana_varijabla naziv="DomainObject.Predmet.ProtustrankaFormatedWithAdressOIB_1"> GUŠTI, društvo s ograničenom odgovornošću za proizvodnju i trgovinu mesa i mesnih prerađevina, OIB 05647991814, Cubinec 28, 48260 Križevci</derivirana_varijabla>
  </DomainObject.Predmet.ProtustrankaFormatedWithAdressOIB>
  <DomainObject.Predmet.ProtustrankaWithAdress>
    <izvorni_sadrzaj>GUŠTI, društvo s ograničenom odgovornošću za proizvodnju i trgovinu mesa i mesnih prerađevina Cubinec 28, 48260 Križevci</izvorni_sadrzaj>
    <derivirana_varijabla naziv="DomainObject.Predmet.ProtustrankaWithAdress_1">GUŠTI, društvo s ograničenom odgovornošću za proizvodnju i trgovinu mesa i mesnih prerađevina Cubinec 28, 48260 Križevci</derivirana_varijabla>
  </DomainObject.Predmet.ProtustrankaWithAdress>
  <DomainObject.Predmet.ProtustrankaWithAdressOIB>
    <izvorni_sadrzaj>GUŠTI, društvo s ograničenom odgovornošću za proizvodnju i trgovinu mesa i mesnih prerađevina, OIB 05647991814, Cubinec 28, 48260 Križevci</izvorni_sadrzaj>
    <derivirana_varijabla naziv="DomainObject.Predmet.ProtustrankaWithAdressOIB_1">GUŠTI, društvo s ograničenom odgovornošću za proizvodnju i trgovinu mesa i mesnih prerađevina, OIB 05647991814, Cubinec 28, 48260 Križevci</derivirana_varijabla>
  </DomainObject.Predmet.ProtustrankaWithAdressOIB>
  <DomainObject.Predmet.ProtustrankaNazivFormated>
    <izvorni_sadrzaj>GUŠTI, društvo s ograničenom odgovornošću za proizvodnju i trgovinu mesa i mesnih prerađevina</izvorni_sadrzaj>
    <derivirana_varijabla naziv="DomainObject.Predmet.ProtustrankaNazivFormated_1">GUŠTI, društvo s ograničenom odgovornošću za proizvodnju i trgovinu mesa i mesnih prerađevina</derivirana_varijabla>
  </DomainObject.Predmet.ProtustrankaNazivFormated>
  <DomainObject.Predmet.ProtustrankaNazivFormatedOIB>
    <izvorni_sadrzaj>GUŠTI, društvo s ograničenom odgovornošću za proizvodnju i trgovinu mesa i mesnih prerađevina, OIB 05647991814</izvorni_sadrzaj>
    <derivirana_varijabla naziv="DomainObject.Predmet.ProtustrankaNazivFormatedOIB_1">GUŠTI, društvo s ograničenom odgovornošću za proizvodnju i trgovinu mesa i mesnih prerađevina, OIB 05647991814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Dudaš Brajan zastupanog po punomoćniku Ivan Keleković; Marija Pandurić zastupane po punomoćniku Ivan Keleković; ZOU Mladen Klasić, Željko Rožić i Sanela Kontin; Jelena Žerjav zastupane po punomoćniku Ivan Keleković; Željko Gregurek zastupanog po punomoćniku Ivan Keleković; Željko Brezovec zastupanog po punomoćniku Ivan Keleković; ZOU Mladen Klasić, Željko Rožić i Sanela Kontin; Ivanka Car zastupane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zastupane po punomoćniku Ivan Keleković; Siniša Poje zastupanog po punomoćniku Ivan Keleković; Tatjana Mamić zastupane po punomoćniku Ivan Keleković; ZOU Mladen Klasić, Željko Rožić i Sanela Kontin; Dudaš Čaba zastupanog po punomoćniku Ivan Keleković; Miroslav Tomac zastupanog po punomoćniku Ivan Keleković; Ljubica Zagorec zastupane po punomoćniku Ivan Keleković; Jožica Mesec zastupane po punomoćniku Ivan Keleković; Petar Kršić zastupanog po punomoćniku Ivan Keleković; Zoran Jandroković zastupanog po punomoćniku Ivan Keleković; Danijela Pavlek zastupane po punomoćniku Ivan Keleković; ZOU Mladen Klasić, Željko Rožić i Sanela Kontin; Kristina Krolo zastupane po punomoćniku Ivan Keleković; Snježana Horvat zastupanog po punomoćniku Ivan Keleković; Marija Ščuric zastupane po punomoćniku Ivan Keleković; ZOU Mladen Klasić, Željko Rožić i Sanela Kontin; Danijel Lovreković zastupanog po punomoćniku Ivan Keleković; Renato Kralj zastupanog po punomoćniku Ivan Keleković; ZOU Mladen Klasić, Željko Rožić i Sanela Kontin; HOTEL BIOGRAD putnička agencija, društvo s ograničenom odgovornošću za ugostiteljstvo i turizam</izvorni_sadrzaj>
    <derivirana_varijabla naziv="DomainObject.Predmet.StrankaFormated_1">  Dudaš Brajan zastupanog po punomoćniku Ivan Keleković; Marija Pandurić zastupane po punomoćniku Ivan Keleković; ZOU Mladen Klasić, Željko Rožić i Sanela Kontin; Jelena Žerjav zastupane po punomoćniku Ivan Keleković; Željko Gregurek zastupanog po punomoćniku Ivan Keleković; Željko Brezovec zastupanog po punomoćniku Ivan Keleković; ZOU Mladen Klasić, Željko Rožić i Sanela Kontin; Ivanka Car zastupane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zastupane po punomoćniku Ivan Keleković; Siniša Poje zastupanog po punomoćniku Ivan Keleković; Tatjana Mamić zastupane po punomoćniku Ivan Keleković; ZOU Mladen Klasić, Željko Rožić i Sanela Kontin; Dudaš Čaba zastupanog po punomoćniku Ivan Keleković; Miroslav Tomac zastupanog po punomoćniku Ivan Keleković; Ljubica Zagorec zastupane po punomoćniku Ivan Keleković; Jožica Mesec zastupane po punomoćniku Ivan Keleković; Petar Kršić zastupanog po punomoćniku Ivan Keleković; Zoran Jandroković zastupanog po punomoćniku Ivan Keleković; Danijela Pavlek zastupane po punomoćniku Ivan Keleković; ZOU Mladen Klasić, Željko Rožić i Sanela Kontin; Kristina Krolo zastupane po punomoćniku Ivan Keleković; Snježana Horvat zastupanog po punomoćniku Ivan Keleković; Marija Ščuric zastupane po punomoćniku Ivan Keleković; ZOU Mladen Klasić, Željko Rožić i Sanela Kontin; Danijel Lovreković zastupanog po punomoćniku Ivan Keleković; Renato Kralj zastupanog po punomoćniku Ivan Keleković; ZOU Mladen Klasić, Željko Rožić i Sanela Kontin; HOTEL BIOGRAD putnička agencija, društvo s ograničenom odgovornošću za ugostiteljstvo i turizam</derivirana_varijabla>
  </DomainObject.Predmet.StrankaFormated>
  <DomainObject.Predmet.StrankaFormatedOIB>
    <izvorni_sadrzaj>  Dudaš Brajan zastupanog po punomoćniku Ivan Keleković; Marija Pandurić, OIB 10092313824 zastupane po punomoćniku Ivan Keleković; ZOU Mladen Klasić, Željko Rožić i Sanela Kontin; Jelena Žerjav, OIB 77926780417 zastupane po punomoćniku Ivan Keleković; Željko Gregurek, OIB 63296232124 zastupanog po punomoćniku Ivan Keleković; Željko Brezovec, OIB 64988650148 zastupanog po punomoćniku Ivan Keleković; ZOU Mladen Klasić, Željko Rožić i Sanela Kontin; Ivanka Car, OIB 76179036296 zastupane po punomoćniku Ivan Keleković; ZOU Mladen Klasić, Željko Rožić i Sanela Kontin; Igor Udovčić, OIB 67432623074 zastupanog po punomoćniku Ivan Keleković; Mario Kušter, OIB 99365252394 zastupanog po punomoćniku Ivan Keleković; Ivica Mekovec, OIB 53914411488 zastupanog po punomoćniku Ivan Keleković; Goran Mušlek, OIB 02953871312 zastupanog po punomoćniku Ivan Keleković; Teo Topolovec, OIB 95775033713 zastupanog po punomoćniku Ivan Keleković; Ivan Keleković zastupanog po punomoćniku Ivan Keleković; Mira Kelek, OIB 25076742502 zastupane po punomoćniku Ivan Keleković; Siniša Poje, OIB 76626046335 zastupanog po punomoćniku Ivan Keleković; Tatjana Mamić, OIB 36147303671 zastupane po punomoćniku Ivan Keleković; ZOU Mladen Klasić, Željko Rožić i Sanela Kontin; Dudaš Čaba zastupanog po punomoćniku Ivan Keleković; Miroslav Tomac, OIB 39218066649 zastupanog po punomoćniku Ivan Keleković; Ljubica Zagorec, OIB 43956121001 zastupane po punomoćniku Ivan Keleković; Jožica Mesec, OIB 44741256593 zastupane po punomoćniku Ivan Keleković; Petar Kršić, OIB 21380100983 zastupanog po punomoćniku Ivan Keleković; Zoran Jandroković, OIB 32808970070 zastupanog po punomoćniku Ivan Keleković; Danijela Pavlek, OIB 79106316600 zastupane po punomoćniku Ivan Keleković; ZOU Mladen Klasić, Željko Rožić i Sanela Kontin; Kristina Krolo, OIB 95940161814 zastupane po punomoćniku Ivan Keleković; Snježana Horvat zastupanog po punomoćniku Ivan Keleković; Marija Ščuric, OIB 10759268095 zastupane po punomoćniku Ivan Keleković; ZOU Mladen Klasić, Željko Rožić i Sanela Kontin; Danijel Lovreković, OIB 01423797269 zastupanog po punomoćniku Ivan Keleković; Renato Kralj zastupanog po punomoćniku Ivan Keleković; ZOU Mladen Klasić, Željko Rožić i Sanela Kontin; HOTEL BIOGRAD putnička agencija, društvo s ograničenom odgovornošću za ugostiteljstvo i turizam, OIB 59323858911</izvorni_sadrzaj>
    <derivirana_varijabla naziv="DomainObject.Predmet.StrankaFormatedOIB_1">  Dudaš Brajan zastupanog po punomoćniku Ivan Keleković; Marija Pandurić, OIB 10092313824 zastupane po punomoćniku Ivan Keleković; ZOU Mladen Klasić, Željko Rožić i Sanela Kontin; Jelena Žerjav, OIB 77926780417 zastupane po punomoćniku Ivan Keleković; Željko Gregurek, OIB 63296232124 zastupanog po punomoćniku Ivan Keleković; Željko Brezovec, OIB 64988650148 zastupanog po punomoćniku Ivan Keleković; ZOU Mladen Klasić, Željko Rožić i Sanela Kontin; Ivanka Car, OIB 76179036296 zastupane po punomoćniku Ivan Keleković; ZOU Mladen Klasić, Željko Rožić i Sanela Kontin; Igor Udovčić, OIB 67432623074 zastupanog po punomoćniku Ivan Keleković; Mario Kušter, OIB 99365252394 zastupanog po punomoćniku Ivan Keleković; Ivica Mekovec, OIB 53914411488 zastupanog po punomoćniku Ivan Keleković; Goran Mušlek, OIB 02953871312 zastupanog po punomoćniku Ivan Keleković; Teo Topolovec, OIB 95775033713 zastupanog po punomoćniku Ivan Keleković; Ivan Keleković zastupanog po punomoćniku Ivan Keleković; Mira Kelek, OIB 25076742502 zastupane po punomoćniku Ivan Keleković; Siniša Poje, OIB 76626046335 zastupanog po punomoćniku Ivan Keleković; Tatjana Mamić, OIB 36147303671 zastupane po punomoćniku Ivan Keleković; ZOU Mladen Klasić, Željko Rožić i Sanela Kontin; Dudaš Čaba zastupanog po punomoćniku Ivan Keleković; Miroslav Tomac, OIB 39218066649 zastupanog po punomoćniku Ivan Keleković; Ljubica Zagorec, OIB 43956121001 zastupane po punomoćniku Ivan Keleković; Jožica Mesec, OIB 44741256593 zastupane po punomoćniku Ivan Keleković; Petar Kršić, OIB 21380100983 zastupanog po punomoćniku Ivan Keleković; Zoran Jandroković, OIB 32808970070 zastupanog po punomoćniku Ivan Keleković; Danijela Pavlek, OIB 79106316600 zastupane po punomoćniku Ivan Keleković; ZOU Mladen Klasić, Željko Rožić i Sanela Kontin; Kristina Krolo, OIB 95940161814 zastupane po punomoćniku Ivan Keleković; Snježana Horvat zastupanog po punomoćniku Ivan Keleković; Marija Ščuric, OIB 10759268095 zastupane po punomoćniku Ivan Keleković; ZOU Mladen Klasić, Željko Rožić i Sanela Kontin; Danijel Lovreković, OIB 01423797269 zastupanog po punomoćniku Ivan Keleković; Renato Kralj zastupanog po punomoćniku Ivan Keleković; ZOU Mladen Klasić, Željko Rožić i Sanela Kontin; HOTEL BIOGRAD putnička agencija, društvo s ograničenom odgovornošću za ugostiteljstvo i turizam, OIB 59323858911</derivirana_varijabla>
  </DomainObject.Predmet.StrankaFormatedOIB>
  <DomainObject.Predmet.StrankaFormatedWithAdress>
    <izvorni_sadrzaj> Dudaš Brajan, Cubinec 23, 48260 Križevci zastupanog po punomoćniku Ivan Keleković; Marija Pandurić, Ulica Frana Supila 28, 48260 Križevci zastupane po punomoćniku Ivan Keleković; ZOU Mladen Klasić, Željko Rožić i Sanela Kontin; Jelena Žerjav, Mali Grabičani 69 A, 48306 Mali Grabičani zastupane po punomoćniku Ivan Keleković; Željko Gregurek, Đurđic 36, 48260 Đurđic zastupanog po punomoćniku Ivan Keleković; Željko Brezovec, Ivanec Križevački 124, 48260 Ivanec Križevački zastupanog po punomoćniku Ivan Keleković; ZOU Mladen Klasić, Željko Rožić i Sanela Kontin; Ivanka Car, Potok Kalnički 9, 48267 Potok Kalnički zastupane po punomoćniku Ivan Keleković; ZOU Mladen Klasić, Željko Rožić i Sanela Kontin; Igor Udovčić, Ivana Meštrovića 19, 35000 Slavonski Brod zastupanog po punomoćniku Ivan Keleković; Mario Kušter, Čeredari 4, 48214 Sveti Petar Čvrstec zastupanog po punomoćniku Ivan Keleković; Ivica Mekovec, Mokrice Miholečke 56, 48268 Mokrice Miholečke zastupanog po punomoćniku Ivan Keleković; Goran Mušlek, Veliki Raven 85, 48260 Veliki Raven zastupanog po punomoćniku Ivan Keleković; Teo Topolovec, Prugovečka 4, 10000 Zagreb zastupanog po punomoćniku Ivan Keleković; Ivan Keleković, K.Heruca 4, 48260 Križevci zastupanog po punomoćniku Ivan Keleković; Mira Kelek, Istarska Ulica 7, 48260 Križevci zastupane po punomoćniku Ivan Keleković; Siniša Poje, Ulica Dragutina Renarića 25, 48260 Križevci zastupanog po punomoćniku Ivan Keleković; Tatjana Mamić, Ulica Ive Vojnovića 7, 48260 Križevci zastupane po punomoćniku Ivan Keleković; ZOU Mladen Klasić, Željko Rožić i Sanela Kontin; Dudaš Čaba, Cubinec 23, 48260 Križevci zastupanog po punomoćniku Ivan Keleković; Miroslav Tomac, Ulica Kralja Tomislava 5, 48260 Križevci zastupanog po punomoćniku Ivan Keleković; Ljubica Zagorec, Sveti Petar Orehovec 13, 48267 Sveti Petar Orehovec zastupane po punomoćniku Ivan Keleković; Jožica Mesec, Salinovec 4 A, 42240 Salinovec zastupane po punomoćniku Ivan Keleković; Petar Kršić, Ivana Gundulića 19, 10360 Sesvete zastupanog po punomoćniku Ivan Keleković; Zoran Jandroković, Carine 50, 48260 Apatovec zastupanog po punomoćniku Ivan Keleković; Danijela Pavlek, Lemeš 1, 48260 Lemeš zastupane po punomoćniku Ivan Keleković; ZOU Mladen Klasić, Željko Rožić i Sanela Kontin; Kristina Krolo, Naselje Kralja Zvonimira 2/2, 43000 Bjelovar zastupane po punomoćniku Ivan Keleković; Snježana Horvat, Podgajec 15, 48260 Križevci zastupanog po punomoćniku Ivan Keleković; Marija Ščuric, Prigorska Ulica 25, 48260 Križevci zastupane po punomoćniku Ivan Keleković; ZOU Mladen Klasić, Željko Rožić i Sanela Kontin; Danijel Lovreković, Ulica Krunoslava Heruca 80, 48260 Križevci zastupanog po punomoćniku Ivan Keleković; Renato Kralj, Potočka ulica 37, 48260 Križevci zastupanog po punomoćniku Ivan Keleković; ZOU Mladen Klasić, Željko Rožić i Sanela Kontin; HOTEL BIOGRAD putnička agencija, društvo s ograničenom odgovornošću za ugostiteljstvo i turizam, Magistrala, 23210 Biograd Na Moru</izvorni_sadrzaj>
    <derivirana_varijabla naziv="DomainObject.Predmet.StrankaFormatedWithAdress_1"> Dudaš Brajan, Cubinec 23, 48260 Križevci zastupanog po punomoćniku Ivan Keleković; Marija Pandurić, Ulica Frana Supila 28, 48260 Križevci zastupane po punomoćniku Ivan Keleković; ZOU Mladen Klasić, Željko Rožić i Sanela Kontin; Jelena Žerjav, Mali Grabičani 69 A, 48306 Mali Grabičani zastupane po punomoćniku Ivan Keleković; Željko Gregurek, Đurđic 36, 48260 Đurđic zastupanog po punomoćniku Ivan Keleković; Željko Brezovec, Ivanec Križevački 124, 48260 Ivanec Križevački zastupanog po punomoćniku Ivan Keleković; ZOU Mladen Klasić, Željko Rožić i Sanela Kontin; Ivanka Car, Potok Kalnički 9, 48267 Potok Kalnički zastupane po punomoćniku Ivan Keleković; ZOU Mladen Klasić, Željko Rožić i Sanela Kontin; Igor Udovčić, Ivana Meštrovića 19, 35000 Slavonski Brod zastupanog po punomoćniku Ivan Keleković; Mario Kušter, Čeredari 4, 48214 Sveti Petar Čvrstec zastupanog po punomoćniku Ivan Keleković; Ivica Mekovec, Mokrice Miholečke 56, 48268 Mokrice Miholečke zastupanog po punomoćniku Ivan Keleković; Goran Mušlek, Veliki Raven 85, 48260 Veliki Raven zastupanog po punomoćniku Ivan Keleković; Teo Topolovec, Prugovečka 4, 10000 Zagreb zastupanog po punomoćniku Ivan Keleković; Ivan Keleković, K.Heruca 4, 48260 Križevci zastupanog po punomoćniku Ivan Keleković; Mira Kelek, Istarska Ulica 7, 48260 Križevci zastupane po punomoćniku Ivan Keleković; Siniša Poje, Ulica Dragutina Renarića 25, 48260 Križevci zastupanog po punomoćniku Ivan Keleković; Tatjana Mamić, Ulica Ive Vojnovića 7, 48260 Križevci zastupane po punomoćniku Ivan Keleković; ZOU Mladen Klasić, Željko Rožić i Sanela Kontin; Dudaš Čaba, Cubinec 23, 48260 Križevci zastupanog po punomoćniku Ivan Keleković; Miroslav Tomac, Ulica Kralja Tomislava 5, 48260 Križevci zastupanog po punomoćniku Ivan Keleković; Ljubica Zagorec, Sveti Petar Orehovec 13, 48267 Sveti Petar Orehovec zastupane po punomoćniku Ivan Keleković; Jožica Mesec, Salinovec 4 A, 42240 Salinovec zastupane po punomoćniku Ivan Keleković; Petar Kršić, Ivana Gundulića 19, 10360 Sesvete zastupanog po punomoćniku Ivan Keleković; Zoran Jandroković, Carine 50, 48260 Apatovec zastupanog po punomoćniku Ivan Keleković; Danijela Pavlek, Lemeš 1, 48260 Lemeš zastupane po punomoćniku Ivan Keleković; ZOU Mladen Klasić, Željko Rožić i Sanela Kontin; Kristina Krolo, Naselje Kralja Zvonimira 2/2, 43000 Bjelovar zastupane po punomoćniku Ivan Keleković; Snježana Horvat, Podgajec 15, 48260 Križevci zastupanog po punomoćniku Ivan Keleković; Marija Ščuric, Prigorska Ulica 25, 48260 Križevci zastupane po punomoćniku Ivan Keleković; ZOU Mladen Klasić, Željko Rožić i Sanela Kontin; Danijel Lovreković, Ulica Krunoslava Heruca 80, 48260 Križevci zastupanog po punomoćniku Ivan Keleković; Renato Kralj, Potočka ulica 37, 48260 Križevci zastupanog po punomoćniku Ivan Keleković; ZOU Mladen Klasić, Željko Rožić i Sanela Kontin; HOTEL BIOGRAD putnička agencija, društvo s ograničenom odgovornošću za ugostiteljstvo i turizam, Magistrala, 23210 Biograd Na Moru</derivirana_varijabla>
  </DomainObject.Predmet.StrankaFormatedWithAdress>
  <DomainObject.Predmet.StrankaFormatedWithAdressOIB>
    <izvorni_sadrzaj> Dudaš Brajan, Cubinec 23, 48260 Križevci zastupanog po punomoćniku Ivan Keleković; Marija Pandurić, OIB 10092313824, Ulica Frana Supila 28, 48260 Križevci zastupane po punomoćniku Ivan Keleković; ZOU Mladen Klasić, Željko Rožić i Sanela Kontin; Jelena Žerjav, OIB 77926780417, Mali Grabičani 69 A, 48306 Mali Grabičani zastupane po punomoćniku Ivan Keleković; Željko Gregurek, OIB 63296232124, Đurđic 36, 48260 Đurđic zastupanog po punomoćniku Ivan Keleković; Željko Brezovec, OIB 64988650148, Ivanec Križevački 124, 48260 Ivanec Križevački zastupanog po punomoćniku Ivan Keleković; ZOU Mladen Klasić, Željko Rožić i Sanela Kontin; Ivanka Car, OIB 76179036296, Potok Kalnički 9, 48267 Potok Kalnički zastupane po punomoćniku Ivan Keleković; ZOU Mladen Klasić, Željko Rožić i Sanela Kontin; Igor Udovčić, OIB 67432623074, Ivana Meštrovića 19, 35000 Slavonski Brod zastupanog po punomoćniku Ivan Keleković; Mario Kušter, OIB 99365252394, Čeredari 4, 48214 Sveti Petar Čvrstec zastupanog po punomoćniku Ivan Keleković; Ivica Mekovec, OIB 53914411488, Mokrice Miholečke 56, 48268 Mokrice Miholečke zastupanog po punomoćniku Ivan Keleković; Goran Mušlek, OIB 02953871312, Veliki Raven 85, 48260 Veliki Raven zastupanog po punomoćniku Ivan Keleković; Teo Topolovec, OIB 95775033713, Prugovečka 4, 10000 Zagreb zastupanog po punomoćniku Ivan Keleković; Ivan Keleković, K.Heruca 4, 48260 Križevci zastupanog po punomoćniku Ivan Keleković; Mira Kelek, OIB 25076742502, Istarska Ulica 7, 48260 Križevci zastupane po punomoćniku Ivan Keleković; Siniša Poje, OIB 76626046335, Ulica Dragutina Renarića 25, 48260 Križevci zastupanog po punomoćniku Ivan Keleković; Tatjana Mamić, OIB 36147303671, Ulica Ive Vojnovića 7, 48260 Križevci zastupane po punomoćniku Ivan Keleković; ZOU Mladen Klasić, Željko Rožić i Sanela Kontin; Dudaš Čaba, Cubinec 23, 48260 Križevci zastupanog po punomoćniku Ivan Keleković; Miroslav Tomac, OIB 39218066649, Ulica Kralja Tomislava 5, 48260 Križevci zastupanog po punomoćniku Ivan Keleković; Ljubica Zagorec, OIB 43956121001, Sveti Petar Orehovec 13, 48267 Sveti Petar Orehovec zastupane po punomoćniku Ivan Keleković; Jožica Mesec, OIB 44741256593, Salinovec 4 A, 42240 Salinovec zastupane po punomoćniku Ivan Keleković; Petar Kršić, OIB 21380100983, Ivana Gundulića 19, 10360 Sesvete zastupanog po punomoćniku Ivan Keleković; Zoran Jandroković, OIB 32808970070, Carine 50, 48260 Apatovec zastupanog po punomoćniku Ivan Keleković; Danijela Pavlek, OIB 79106316600, Lemeš 1, 48260 Lemeš zastupane po punomoćniku Ivan Keleković; ZOU Mladen Klasić, Željko Rožić i Sanela Kontin; Kristina Krolo, OIB 95940161814, Naselje Kralja Zvonimira 2/2, 43000 Bjelovar zastupane po punomoćniku Ivan Keleković; Snježana Horvat, Podgajec 15, 48260 Križevci zastupanog po punomoćniku Ivan Keleković; Marija Ščuric, OIB 10759268095, Prigorska Ulica 25, 48260 Križevci zastupane po punomoćniku Ivan Keleković; ZOU Mladen Klasić, Željko Rožić i Sanela Kontin; Danijel Lovreković, OIB 01423797269, Ulica Krunoslava Heruca 80, 48260 Križevci zastupanog po punomoćniku Ivan Keleković; Renato Kralj, Potočka ulica 37, 48260 Križevci zastupanog po punomoćniku Ivan Keleković; ZOU Mladen Klasić, Željko Rožić i Sanela Kontin; HOTEL BIOGRAD putnička agencija, društvo s ograničenom odgovornošću za ugostiteljstvo i turizam, OIB 59323858911, Magistrala, 23210 Biograd Na Moru</izvorni_sadrzaj>
    <derivirana_varijabla naziv="DomainObject.Predmet.StrankaFormatedWithAdressOIB_1"> Dudaš Brajan, Cubinec 23, 48260 Križevci zastupanog po punomoćniku Ivan Keleković; Marija Pandurić, OIB 10092313824, Ulica Frana Supila 28, 48260 Križevci zastupane po punomoćniku Ivan Keleković; ZOU Mladen Klasić, Željko Rožić i Sanela Kontin; Jelena Žerjav, OIB 77926780417, Mali Grabičani 69 A, 48306 Mali Grabičani zastupane po punomoćniku Ivan Keleković; Željko Gregurek, OIB 63296232124, Đurđic 36, 48260 Đurđic zastupanog po punomoćniku Ivan Keleković; Željko Brezovec, OIB 64988650148, Ivanec Križevački 124, 48260 Ivanec Križevački zastupanog po punomoćniku Ivan Keleković; ZOU Mladen Klasić, Željko Rožić i Sanela Kontin; Ivanka Car, OIB 76179036296, Potok Kalnički 9, 48267 Potok Kalnički zastupane po punomoćniku Ivan Keleković; ZOU Mladen Klasić, Željko Rožić i Sanela Kontin; Igor Udovčić, OIB 67432623074, Ivana Meštrovića 19, 35000 Slavonski Brod zastupanog po punomoćniku Ivan Keleković; Mario Kušter, OIB 99365252394, Čeredari 4, 48214 Sveti Petar Čvrstec zastupanog po punomoćniku Ivan Keleković; Ivica Mekovec, OIB 53914411488, Mokrice Miholečke 56, 48268 Mokrice Miholečke zastupanog po punomoćniku Ivan Keleković; Goran Mušlek, OIB 02953871312, Veliki Raven 85, 48260 Veliki Raven zastupanog po punomoćniku Ivan Keleković; Teo Topolovec, OIB 95775033713, Prugovečka 4, 10000 Zagreb zastupanog po punomoćniku Ivan Keleković; Ivan Keleković, K.Heruca 4, 48260 Križevci zastupanog po punomoćniku Ivan Keleković; Mira Kelek, OIB 25076742502, Istarska Ulica 7, 48260 Križevci zastupane po punomoćniku Ivan Keleković; Siniša Poje, OIB 76626046335, Ulica Dragutina Renarića 25, 48260 Križevci zastupanog po punomoćniku Ivan Keleković; Tatjana Mamić, OIB 36147303671, Ulica Ive Vojnovića 7, 48260 Križevci zastupane po punomoćniku Ivan Keleković; ZOU Mladen Klasić, Željko Rožić i Sanela Kontin; Dudaš Čaba, Cubinec 23, 48260 Križevci zastupanog po punomoćniku Ivan Keleković; Miroslav Tomac, OIB 39218066649, Ulica Kralja Tomislava 5, 48260 Križevci zastupanog po punomoćniku Ivan Keleković; Ljubica Zagorec, OIB 43956121001, Sveti Petar Orehovec 13, 48267 Sveti Petar Orehovec zastupane po punomoćniku Ivan Keleković; Jožica Mesec, OIB 44741256593, Salinovec 4 A, 42240 Salinovec zastupane po punomoćniku Ivan Keleković; Petar Kršić, OIB 21380100983, Ivana Gundulića 19, 10360 Sesvete zastupanog po punomoćniku Ivan Keleković; Zoran Jandroković, OIB 32808970070, Carine 50, 48260 Apatovec zastupanog po punomoćniku Ivan Keleković; Danijela Pavlek, OIB 79106316600, Lemeš 1, 48260 Lemeš zastupane po punomoćniku Ivan Keleković; ZOU Mladen Klasić, Željko Rožić i Sanela Kontin; Kristina Krolo, OIB 95940161814, Naselje Kralja Zvonimira 2/2, 43000 Bjelovar zastupane po punomoćniku Ivan Keleković; Snježana Horvat, Podgajec 15, 48260 Križevci zastupanog po punomoćniku Ivan Keleković; Marija Ščuric, OIB 10759268095, Prigorska Ulica 25, 48260 Križevci zastupane po punomoćniku Ivan Keleković; ZOU Mladen Klasić, Željko Rožić i Sanela Kontin; Danijel Lovreković, OIB 01423797269, Ulica Krunoslava Heruca 80, 48260 Križevci zastupanog po punomoćniku Ivan Keleković; Renato Kralj, Potočka ulica 37, 48260 Križevci zastupanog po punomoćniku Ivan Keleković; ZOU Mladen Klasić, Željko Rožić i Sanela Kontin; HOTEL BIOGRAD putnička agencija, društvo s ograničenom odgovornošću za ugostiteljstvo i turizam, OIB 59323858911, Magistrala, 23210 Biograd Na Moru</derivirana_varijabla>
  </DomainObject.Predmet.StrankaFormatedWithAdressOIB>
  <DomainObject.Predmet.StrankaWithAdress>
    <izvorni_sadrzaj>Dudaš Brajan Cubinec 23,48260 Križevci,Marija Pandurić Ulica Frana Supila 28,48260 Križevci,Jelena Žerjav Mali Grabičani 69 A,48306 Mali Grabičani,Željko Gregurek Đurđic 36,48260 Đurđic,Željko Brezovec Ivanec Križevački 124,48260 Ivanec Križevački,Ivanka Car Potok Kalnički 9,48267 Potok Kalnički,Igor Udovčić Ivana Meštrovića 19,35000 Slavonski Brod,Mario Kušter Čeredari 4,48214 Sveti Petar Čvrstec,Ivica Mekovec Mokrice Miholečke 56,48268 Mokrice Miholečke,Goran Mušlek Veliki Raven 85,48260 Veliki Raven,Teo Topolovec Prugovečka 4,10000 Zagreb,Ivan Keleković K.Heruca 4,48260 Križevci,Mira Kelek Istarska Ulica 7,48260 Križevci,Siniša Poje Ulica Dragutina Renarića 25,48260 Križevci,Tatjana Mamić Ulica Ive Vojnovića 7,48260 Križevci,Dudaš Čaba Cubinec 23,48260 Križevci,Miroslav Tomac Ulica Kralja Tomislava 5,48260 Križevci,Ljubica Zagorec Sveti Petar Orehovec 13,48267 Sveti Petar Orehovec,Jožica Mesec Salinovec 4 A,42240 Salinovec,Petar Kršić Ivana Gundulića 19,10360 Sesvete,Zoran Jandroković Carine 50,48260 Apatovec,Danijela Pavlek Lemeš 1,48260 Lemeš,Kristina Krolo Naselje Kralja Zvonimira 2/2,43000 Bjelovar,Snježana Horvat Podgajec 15,48260 Križevci,Marija Ščuric Prigorska Ulica 25,48260 Križevci,Danijel Lovreković Ulica Krunoslava Heruca 80,48260 Križevci,Renato Kralj Potočka ulica 37,48260 Križevci,HOTEL BIOGRAD putnička agencija, društvo s ograničenom odgovornošću za ugostiteljstvo i turizam Magistrala,23210 Biograd Na Moru</izvorni_sadrzaj>
    <derivirana_varijabla naziv="DomainObject.Predmet.StrankaWithAdress_1">Dudaš Brajan Cubinec 23,48260 Križevci,Marija Pandurić Ulica Frana Supila 28,48260 Križevci,Jelena Žerjav Mali Grabičani 69 A,48306 Mali Grabičani,Željko Gregurek Đurđic 36,48260 Đurđic,Željko Brezovec Ivanec Križevački 124,48260 Ivanec Križevački,Ivanka Car Potok Kalnički 9,48267 Potok Kalnički,Igor Udovčić Ivana Meštrovića 19,35000 Slavonski Brod,Mario Kušter Čeredari 4,48214 Sveti Petar Čvrstec,Ivica Mekovec Mokrice Miholečke 56,48268 Mokrice Miholečke,Goran Mušlek Veliki Raven 85,48260 Veliki Raven,Teo Topolovec Prugovečka 4,10000 Zagreb,Ivan Keleković K.Heruca 4,48260 Križevci,Mira Kelek Istarska Ulica 7,48260 Križevci,Siniša Poje Ulica Dragutina Renarića 25,48260 Križevci,Tatjana Mamić Ulica Ive Vojnovića 7,48260 Križevci,Dudaš Čaba Cubinec 23,48260 Križevci,Miroslav Tomac Ulica Kralja Tomislava 5,48260 Križevci,Ljubica Zagorec Sveti Petar Orehovec 13,48267 Sveti Petar Orehovec,Jožica Mesec Salinovec 4 A,42240 Salinovec,Petar Kršić Ivana Gundulića 19,10360 Sesvete,Zoran Jandroković Carine 50,48260 Apatovec,Danijela Pavlek Lemeš 1,48260 Lemeš,Kristina Krolo Naselje Kralja Zvonimira 2/2,43000 Bjelovar,Snježana Horvat Podgajec 15,48260 Križevci,Marija Ščuric Prigorska Ulica 25,48260 Križevci,Danijel Lovreković Ulica Krunoslava Heruca 80,48260 Križevci,Renato Kralj Potočka ulica 37,48260 Križevci,HOTEL BIOGRAD putnička agencija, društvo s ograničenom odgovornošću za ugostiteljstvo i turizam Magistrala,23210 Biograd Na Moru</derivirana_varijabla>
  </DomainObject.Predmet.StrankaWithAdress>
  <DomainObject.Predmet.StrankaWithAdressOIB>
    <izvorni_sadrzaj>Dudaš Brajan, Cubinec 23,48260 Križevci,Marija Pandurić, OIB 10092313824, Ulica Frana Supila 28,48260 Križevci,Jelena Žerjav, OIB 77926780417, Mali Grabičani 69 A,48306 Mali Grabičani,Željko Gregurek, OIB 63296232124, Đurđic 36,48260 Đurđic,Željko Brezovec, OIB 64988650148, Ivanec Križevački 124,48260 Ivanec Križevački,Ivanka Car, OIB 76179036296, Potok Kalnički 9,48267 Potok Kalnički,Igor Udovčić, OIB 67432623074, Ivana Meštrovića 19,35000 Slavonski Brod,Mario Kušter, OIB 99365252394, Čeredari 4,48214 Sveti Petar Čvrstec,Ivica Mekovec, OIB 53914411488, Mokrice Miholečke 56,48268 Mokrice Miholečke,Goran Mušlek, OIB 02953871312, Veliki Raven 85,48260 Veliki Raven,Teo Topolovec, OIB 95775033713, Prugovečka 4,10000 Zagreb,Ivan Keleković, K.Heruca 4,48260 Križevci,Mira Kelek, OIB 25076742502, Istarska Ulica 7,48260 Križevci,Siniša Poje, OIB 76626046335, Ulica Dragutina Renarića 25,48260 Križevci,Tatjana Mamić, OIB 36147303671, Ulica Ive Vojnovića 7,48260 Križevci,Dudaš Čaba, Cubinec 23,48260 Križevci,Miroslav Tomac, OIB 39218066649, Ulica Kralja Tomislava 5,48260 Križevci,Ljubica Zagorec, OIB 43956121001, Sveti Petar Orehovec 13,48267 Sveti Petar Orehovec,Jožica Mesec, OIB 44741256593, Salinovec 4 A,42240 Salinovec,Petar Kršić, OIB 21380100983, Ivana Gundulića 19,10360 Sesvete,Zoran Jandroković, OIB 32808970070, Carine 50,48260 Apatovec,Danijela Pavlek, OIB 79106316600, Lemeš 1,48260 Lemeš,Kristina Krolo, OIB 95940161814, Naselje Kralja Zvonimira 2/2,43000 Bjelovar,Snježana Horvat, Podgajec 15,48260 Križevci,Marija Ščuric, OIB 10759268095, Prigorska Ulica 25,48260 Križevci,Danijel Lovreković, OIB 01423797269, Ulica Krunoslava Heruca 80,48260 Križevci,Renato Kralj, Potočka ulica 37,48260 Križevci,HOTEL BIOGRAD putnička agencija, društvo s ograničenom odgovornošću za ugostiteljstvo i turizam, OIB 59323858911, Magistrala,23210 Biograd Na Moru</izvorni_sadrzaj>
    <derivirana_varijabla naziv="DomainObject.Predmet.StrankaWithAdressOIB_1">Dudaš Brajan, Cubinec 23,48260 Križevci,Marija Pandurić, OIB 10092313824, Ulica Frana Supila 28,48260 Križevci,Jelena Žerjav, OIB 77926780417, Mali Grabičani 69 A,48306 Mali Grabičani,Željko Gregurek, OIB 63296232124, Đurđic 36,48260 Đurđic,Željko Brezovec, OIB 64988650148, Ivanec Križevački 124,48260 Ivanec Križevački,Ivanka Car, OIB 76179036296, Potok Kalnički 9,48267 Potok Kalnički,Igor Udovčić, OIB 67432623074, Ivana Meštrovića 19,35000 Slavonski Brod,Mario Kušter, OIB 99365252394, Čeredari 4,48214 Sveti Petar Čvrstec,Ivica Mekovec, OIB 53914411488, Mokrice Miholečke 56,48268 Mokrice Miholečke,Goran Mušlek, OIB 02953871312, Veliki Raven 85,48260 Veliki Raven,Teo Topolovec, OIB 95775033713, Prugovečka 4,10000 Zagreb,Ivan Keleković, K.Heruca 4,48260 Križevci,Mira Kelek, OIB 25076742502, Istarska Ulica 7,48260 Križevci,Siniša Poje, OIB 76626046335, Ulica Dragutina Renarića 25,48260 Križevci,Tatjana Mamić, OIB 36147303671, Ulica Ive Vojnovića 7,48260 Križevci,Dudaš Čaba, Cubinec 23,48260 Križevci,Miroslav Tomac, OIB 39218066649, Ulica Kralja Tomislava 5,48260 Križevci,Ljubica Zagorec, OIB 43956121001, Sveti Petar Orehovec 13,48267 Sveti Petar Orehovec,Jožica Mesec, OIB 44741256593, Salinovec 4 A,42240 Salinovec,Petar Kršić, OIB 21380100983, Ivana Gundulića 19,10360 Sesvete,Zoran Jandroković, OIB 32808970070, Carine 50,48260 Apatovec,Danijela Pavlek, OIB 79106316600, Lemeš 1,48260 Lemeš,Kristina Krolo, OIB 95940161814, Naselje Kralja Zvonimira 2/2,43000 Bjelovar,Snježana Horvat, Podgajec 15,48260 Križevci,Marija Ščuric, OIB 10759268095, Prigorska Ulica 25,48260 Križevci,Danijel Lovreković, OIB 01423797269, Ulica Krunoslava Heruca 80,48260 Križevci,Renato Kralj, Potočka ulica 37,48260 Križevci,HOTEL BIOGRAD putnička agencija, društvo s ograničenom odgovornošću za ugostiteljstvo i turizam, OIB 59323858911, Magistrala,23210 Biograd Na Moru</derivirana_varijabla>
  </DomainObject.Predmet.StrankaWithAdressOIB>
  <DomainObject.Predmet.StrankaNazivFormated>
    <izvorni_sadrzaj>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Kralj,HOTEL BIOGRAD putnička agencija, društvo s ograničenom odgovornošću za ugostiteljstvo i turizam</izvorni_sadrzaj>
    <derivirana_varijabla naziv="DomainObject.Predmet.StrankaNazivFormated_1">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Kralj,HOTEL BIOGRAD putnička agencija, društvo s ograničenom odgovornošću za ugostiteljstvo i turizam</derivirana_varijabla>
  </DomainObject.Predmet.StrankaNazivFormated>
  <DomainObject.Predmet.StrankaNazivFormatedOIB>
    <izvorni_sadrzaj>Dudaš Brajan,Marija Pandurić, OIB 10092313824,Jelena Žerjav, OIB 77926780417,Željko Gregurek, OIB 63296232124,Željko Brezovec, OIB 64988650148,Ivanka Car, OIB 76179036296,Igor Udovčić, OIB 67432623074,Mario Kušter, OIB 99365252394,Ivica Mekovec, OIB 53914411488,Goran Mušlek, OIB 02953871312,Teo Topolovec, OIB 95775033713,Ivan Keleković,Mira Kelek, OIB 25076742502,Siniša Poje, OIB 76626046335,Tatjana Mamić, OIB 36147303671,Dudaš Čaba,Miroslav Tomac, OIB 39218066649,Ljubica Zagorec, OIB 43956121001,Jožica Mesec, OIB 44741256593,Petar Kršić, OIB 21380100983,Zoran Jandroković, OIB 32808970070,Danijela Pavlek, OIB 79106316600,Kristina Krolo, OIB 95940161814,Snježana Horvat,Marija Ščuric, OIB 10759268095,Danijel Lovreković, OIB 01423797269,Renato Kralj,HOTEL BIOGRAD putnička agencija, društvo s ograničenom odgovornošću za ugostiteljstvo i turizam, OIB 59323858911</izvorni_sadrzaj>
    <derivirana_varijabla naziv="DomainObject.Predmet.StrankaNazivFormatedOIB_1">Dudaš Brajan,Marija Pandurić, OIB 10092313824,Jelena Žerjav, OIB 77926780417,Željko Gregurek, OIB 63296232124,Željko Brezovec, OIB 64988650148,Ivanka Car, OIB 76179036296,Igor Udovčić, OIB 67432623074,Mario Kušter, OIB 99365252394,Ivica Mekovec, OIB 53914411488,Goran Mušlek, OIB 02953871312,Teo Topolovec, OIB 95775033713,Ivan Keleković,Mira Kelek, OIB 25076742502,Siniša Poje, OIB 76626046335,Tatjana Mamić, OIB 36147303671,Dudaš Čaba,Miroslav Tomac, OIB 39218066649,Ljubica Zagorec, OIB 43956121001,Jožica Mesec, OIB 44741256593,Petar Kršić, OIB 21380100983,Zoran Jandroković, OIB 32808970070,Danijela Pavlek, OIB 79106316600,Kristina Krolo, OIB 95940161814,Snježana Horvat,Marija Ščuric, OIB 10759268095,Danijel Lovreković, OIB 01423797269,Renato Kralj,HOTEL BIOGRAD putnička agencija, društvo s ograničenom odgovornošću za ugostiteljstvo i turizam, OIB 59323858911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Dudaš Brajan zastupanog po punomoćniku Ivan Keleković</item>
      <item>Marija Pandurić zastupane po punomoćniku Ivan Keleković; ZOU Mladen Klasić, Željko Rožić i Sanela Kontin</item>
      <item>Jelena Žerjav zastupane po punomoćniku Ivan Keleković</item>
      <item>Željko Gregurek zastupanog po punomoćniku Ivan Keleković</item>
      <item>Željko Brezovec zastupanog po punomoćniku Ivan Keleković; ZOU Mladen Klasić, Željko Rožić i Sanela Kontin</item>
      <item>Ivanka Car zastupane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zastupane po punomoćniku Ivan Keleković</item>
      <item>Siniša Poje zastupanog po punomoćniku Ivan Keleković</item>
      <item>Tatjana Mamić zastupane po punomoćniku Ivan Keleković; ZOU Mladen Klasić, Željko Rožić i Sanela Kontin</item>
      <item>Dudaš Čaba zastupanog po punomoćniku Ivan Keleković</item>
      <item>Miroslav Tomac zastupanog po punomoćniku Ivan Keleković</item>
      <item>Ljubica Zagorec zastupane po punomoćniku Ivan Keleković</item>
      <item>Jožica Mesec zastupane po punomoćniku Ivan Keleković</item>
      <item>Petar Kršić zastupanog po punomoćniku Ivan Keleković</item>
      <item>Zoran Jandroković zastupanog po punomoćniku Ivan Keleković</item>
      <item>Danijela Pavlek zastupane po punomoćniku Ivan Keleković; ZOU Mladen Klasić, Željko Rožić i Sanela Kontin</item>
      <item>Kristina Krolo zastupane po punomoćniku Ivan Keleković</item>
      <item>Snježana Horvat zastupanog po punomoćniku Ivan Keleković</item>
      <item>Marija Ščuric zastupane po punomoćniku Ivan Keleković; ZOU Mladen Klasić, Željko Rožić i Sanela Kontin</item>
      <item>Danijel Lovreković zastupanog po punomoćniku Ivan Keleković</item>
      <item>Renato Kralj zastupanog po punomoćniku Ivan Keleković; ZOU Mladen Klasić, Željko Rožić i Sanela Kontin</item>
      <item>HOTEL BIOGRAD putnička agencija, društvo s ograničenom odgovornošću za ugostiteljstvo i turizam</item>
    </izvorni_sadrzaj>
    <derivirana_varijabla naziv="DomainObject.Predmet.StrankaListFormated_1">
      <item>Dudaš Brajan zastupanog po punomoćniku Ivan Keleković</item>
      <item>Marija Pandurić zastupane po punomoćniku Ivan Keleković; ZOU Mladen Klasić, Željko Rožić i Sanela Kontin</item>
      <item>Jelena Žerjav zastupane po punomoćniku Ivan Keleković</item>
      <item>Željko Gregurek zastupanog po punomoćniku Ivan Keleković</item>
      <item>Željko Brezovec zastupanog po punomoćniku Ivan Keleković; ZOU Mladen Klasić, Željko Rožić i Sanela Kontin</item>
      <item>Ivanka Car zastupane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zastupane po punomoćniku Ivan Keleković</item>
      <item>Siniša Poje zastupanog po punomoćniku Ivan Keleković</item>
      <item>Tatjana Mamić zastupane po punomoćniku Ivan Keleković; ZOU Mladen Klasić, Željko Rožić i Sanela Kontin</item>
      <item>Dudaš Čaba zastupanog po punomoćniku Ivan Keleković</item>
      <item>Miroslav Tomac zastupanog po punomoćniku Ivan Keleković</item>
      <item>Ljubica Zagorec zastupane po punomoćniku Ivan Keleković</item>
      <item>Jožica Mesec zastupane po punomoćniku Ivan Keleković</item>
      <item>Petar Kršić zastupanog po punomoćniku Ivan Keleković</item>
      <item>Zoran Jandroković zastupanog po punomoćniku Ivan Keleković</item>
      <item>Danijela Pavlek zastupane po punomoćniku Ivan Keleković; ZOU Mladen Klasić, Željko Rožić i Sanela Kontin</item>
      <item>Kristina Krolo zastupane po punomoćniku Ivan Keleković</item>
      <item>Snježana Horvat zastupanog po punomoćniku Ivan Keleković</item>
      <item>Marija Ščuric zastupane po punomoćniku Ivan Keleković; ZOU Mladen Klasić, Željko Rožić i Sanela Kontin</item>
      <item>Danijel Lovreković zastupanog po punomoćniku Ivan Keleković</item>
      <item>Renato Kralj zastupanog po punomoćniku Ivan Keleković; ZOU Mladen Klasić, Željko Rožić i Sanela Kontin</item>
      <item>HOTEL BIOGRAD putnička agencija, društvo s ograničenom odgovornošću za ugostiteljstvo i turizam</item>
    </derivirana_varijabla>
  </DomainObject.Predmet.StrankaListFormated>
  <DomainObject.Predmet.StrankaListFormatedOIB>
    <izvorni_sadrzaj>
      <item>Dudaš Brajan zastupanog po punomoćniku Ivan Keleković</item>
      <item>Marija Pandurić, OIB 10092313824 zastupane po punomoćniku Ivan Keleković; ZOU Mladen Klasić, Željko Rožić i Sanela Kontin</item>
      <item>Jelena Žerjav, OIB 77926780417 zastupane po punomoćniku Ivan Keleković</item>
      <item>Željko Gregurek, OIB 63296232124 zastupanog po punomoćniku Ivan Keleković</item>
      <item>Željko Brezovec, OIB 64988650148 zastupanog po punomoćniku Ivan Keleković; ZOU Mladen Klasić, Željko Rožić i Sanela Kontin</item>
      <item>Ivanka Car, OIB 76179036296 zastupane po punomoćniku Ivan Keleković; ZOU Mladen Klasić, Željko Rožić i Sanela Kontin</item>
      <item>Igor Udovčić, OIB 67432623074 zastupanog po punomoćniku Ivan Keleković</item>
      <item>Mario Kušter, OIB 99365252394 zastupanog po punomoćniku Ivan Keleković</item>
      <item>Ivica Mekovec, OIB 53914411488 zastupanog po punomoćniku Ivan Keleković</item>
      <item>Goran Mušlek, OIB 02953871312 zastupanog po punomoćniku Ivan Keleković</item>
      <item>Teo Topolovec, OIB 95775033713 zastupanog po punomoćniku Ivan Keleković</item>
      <item>Ivan Keleković zastupanog po punomoćniku Ivan Keleković</item>
      <item>Mira Kelek, OIB 25076742502 zastupane po punomoćniku Ivan Keleković</item>
      <item>Siniša Poje, OIB 76626046335 zastupanog po punomoćniku Ivan Keleković</item>
      <item>Tatjana Mamić, OIB 36147303671 zastupane po punomoćniku Ivan Keleković; ZOU Mladen Klasić, Željko Rožić i Sanela Kontin</item>
      <item>Dudaš Čaba zastupanog po punomoćniku Ivan Keleković</item>
      <item>Miroslav Tomac, OIB 39218066649 zastupanog po punomoćniku Ivan Keleković</item>
      <item>Ljubica Zagorec, OIB 43956121001 zastupane po punomoćniku Ivan Keleković</item>
      <item>Jožica Mesec, OIB 44741256593 zastupane po punomoćniku Ivan Keleković</item>
      <item>Petar Kršić, OIB 21380100983 zastupanog po punomoćniku Ivan Keleković</item>
      <item>Zoran Jandroković, OIB 32808970070 zastupanog po punomoćniku Ivan Keleković</item>
      <item>Danijela Pavlek, OIB 79106316600 zastupane po punomoćniku Ivan Keleković; ZOU Mladen Klasić, Željko Rožić i Sanela Kontin</item>
      <item>Kristina Krolo, OIB 95940161814 zastupane po punomoćniku Ivan Keleković</item>
      <item>Snježana Horvat zastupanog po punomoćniku Ivan Keleković</item>
      <item>Marija Ščuric, OIB 10759268095 zastupane po punomoćniku Ivan Keleković; ZOU Mladen Klasić, Željko Rožić i Sanela Kontin</item>
      <item>Danijel Lovreković, OIB 01423797269 zastupanog po punomoćniku Ivan Keleković</item>
      <item>Renato Kralj zastupanog po punomoćniku Ivan Keleković; ZOU Mladen Klasić, Željko Rožić i Sanela Kontin</item>
      <item>HOTEL BIOGRAD putnička agencija, društvo s ograničenom odgovornošću za ugostiteljstvo i turizam, OIB 59323858911</item>
    </izvorni_sadrzaj>
    <derivirana_varijabla naziv="DomainObject.Predmet.StrankaListFormatedOIB_1">
      <item>Dudaš Brajan zastupanog po punomoćniku Ivan Keleković</item>
      <item>Marija Pandurić, OIB 10092313824 zastupane po punomoćniku Ivan Keleković; ZOU Mladen Klasić, Željko Rožić i Sanela Kontin</item>
      <item>Jelena Žerjav, OIB 77926780417 zastupane po punomoćniku Ivan Keleković</item>
      <item>Željko Gregurek, OIB 63296232124 zastupanog po punomoćniku Ivan Keleković</item>
      <item>Željko Brezovec, OIB 64988650148 zastupanog po punomoćniku Ivan Keleković; ZOU Mladen Klasić, Željko Rožić i Sanela Kontin</item>
      <item>Ivanka Car, OIB 76179036296 zastupane po punomoćniku Ivan Keleković; ZOU Mladen Klasić, Željko Rožić i Sanela Kontin</item>
      <item>Igor Udovčić, OIB 67432623074 zastupanog po punomoćniku Ivan Keleković</item>
      <item>Mario Kušter, OIB 99365252394 zastupanog po punomoćniku Ivan Keleković</item>
      <item>Ivica Mekovec, OIB 53914411488 zastupanog po punomoćniku Ivan Keleković</item>
      <item>Goran Mušlek, OIB 02953871312 zastupanog po punomoćniku Ivan Keleković</item>
      <item>Teo Topolovec, OIB 95775033713 zastupanog po punomoćniku Ivan Keleković</item>
      <item>Ivan Keleković zastupanog po punomoćniku Ivan Keleković</item>
      <item>Mira Kelek, OIB 25076742502 zastupane po punomoćniku Ivan Keleković</item>
      <item>Siniša Poje, OIB 76626046335 zastupanog po punomoćniku Ivan Keleković</item>
      <item>Tatjana Mamić, OIB 36147303671 zastupane po punomoćniku Ivan Keleković; ZOU Mladen Klasić, Željko Rožić i Sanela Kontin</item>
      <item>Dudaš Čaba zastupanog po punomoćniku Ivan Keleković</item>
      <item>Miroslav Tomac, OIB 39218066649 zastupanog po punomoćniku Ivan Keleković</item>
      <item>Ljubica Zagorec, OIB 43956121001 zastupane po punomoćniku Ivan Keleković</item>
      <item>Jožica Mesec, OIB 44741256593 zastupane po punomoćniku Ivan Keleković</item>
      <item>Petar Kršić, OIB 21380100983 zastupanog po punomoćniku Ivan Keleković</item>
      <item>Zoran Jandroković, OIB 32808970070 zastupanog po punomoćniku Ivan Keleković</item>
      <item>Danijela Pavlek, OIB 79106316600 zastupane po punomoćniku Ivan Keleković; ZOU Mladen Klasić, Željko Rožić i Sanela Kontin</item>
      <item>Kristina Krolo, OIB 95940161814 zastupane po punomoćniku Ivan Keleković</item>
      <item>Snježana Horvat zastupanog po punomoćniku Ivan Keleković</item>
      <item>Marija Ščuric, OIB 10759268095 zastupane po punomoćniku Ivan Keleković; ZOU Mladen Klasić, Željko Rožić i Sanela Kontin</item>
      <item>Danijel Lovreković, OIB 01423797269 zastupanog po punomoćniku Ivan Keleković</item>
      <item>Renato Kralj zastupanog po punomoćniku Ivan Keleković; ZOU Mladen Klasić, Željko Rožić i Sanela Kontin</item>
      <item>HOTEL BIOGRAD putnička agencija, društvo s ograničenom odgovornošću za ugostiteljstvo i turizam, OIB 59323858911</item>
    </derivirana_varijabla>
  </DomainObject.Predmet.StrankaListFormatedOIB>
  <DomainObject.Predmet.StrankaListFormatedWithAdress>
    <izvorni_sadrzaj>
      <item>Dudaš Brajan, Cubinec 23, 48260 Križevci zastupanog po punomoćniku Ivan Keleković</item>
      <item>Marija Pandurić, Ulica Frana Supila 28, 48260 Križevci zastupane po punomoćniku Ivan Keleković; ZOU Mladen Klasić, Željko Rožić i Sanela Kontin</item>
      <item>Jelena Žerjav, Mali Grabičani 69 A, 48306 Mali Grabičani zastupane po punomoćniku Ivan Keleković</item>
      <item>Željko Gregurek, Đurđic 36, 48260 Đurđic zastupanog po punomoćniku Ivan Keleković</item>
      <item>Željko Brezovec, Ivanec Križevački 124, 48260 Ivanec Križevački zastupanog po punomoćniku Ivan Keleković; ZOU Mladen Klasić, Željko Rožić i Sanela Kontin</item>
      <item>Ivanka Car, Potok Kalnički 9, 48267 Potok Kalnički zastupane po punomoćniku Ivan Keleković; ZOU Mladen Klasić, Željko Rožić i Sanela Kontin</item>
      <item>Igor Udovčić, Ivana Meštrovića 19, 35000 Slavonski Brod zastupanog po punomoćniku Ivan Keleković</item>
      <item>Mario Kušter, Čeredari 4, 48214 Sveti Petar Čvrstec zastupanog po punomoćniku Ivan Keleković</item>
      <item>Ivica Mekovec, Mokrice Miholečke 56, 48268 Mokrice Miholečke zastupanog po punomoćniku Ivan Keleković</item>
      <item>Goran Mušlek, Veliki Raven 85, 48260 Veliki Raven zastupanog po punomoćniku Ivan Keleković</item>
      <item>Teo Topolovec, Prugovečka 4, 10000 Zagreb zastupanog po punomoćniku Ivan Keleković</item>
      <item>Ivan Keleković, K.Heruca 4, 48260 Križevci zastupanog po punomoćniku Ivan Keleković</item>
      <item>Mira Kelek, Istarska Ulica 7, 48260 Križevci zastupane po punomoćniku Ivan Keleković</item>
      <item>Siniša Poje, Ulica Dragutina Renarića 25, 48260 Križevci zastupanog po punomoćniku Ivan Keleković</item>
      <item>Tatjana Mamić, Ulica Ive Vojnovića 7, 48260 Križevci zastupane po punomoćniku Ivan Keleković; ZOU Mladen Klasić, Željko Rožić i Sanela Kontin</item>
      <item>Dudaš Čaba, Cubinec 23, 48260 Križevci zastupanog po punomoćniku Ivan Keleković</item>
      <item>Miroslav Tomac, Ulica Kralja Tomislava 5, 48260 Križevci zastupanog po punomoćniku Ivan Keleković</item>
      <item>Ljubica Zagorec, Sveti Petar Orehovec 13, 48267 Sveti Petar Orehovec zastupane po punomoćniku Ivan Keleković</item>
      <item>Jožica Mesec, Salinovec 4 A, 42240 Salinovec zastupane po punomoćniku Ivan Keleković</item>
      <item>Petar Kršić, Ivana Gundulića 19, 10360 Sesvete zastupanog po punomoćniku Ivan Keleković</item>
      <item>Zoran Jandroković, Carine 50, 48260 Apatovec zastupanog po punomoćniku Ivan Keleković</item>
      <item>Danijela Pavlek, Lemeš 1, 48260 Lemeš zastupane po punomoćniku Ivan Keleković; ZOU Mladen Klasić, Željko Rožić i Sanela Kontin</item>
      <item>Kristina Krolo, Naselje Kralja Zvonimira 2/2, 43000 Bjelovar zastupane po punomoćniku Ivan Keleković</item>
      <item>Snježana Horvat, Podgajec 15, 48260 Križevci zastupanog po punomoćniku Ivan Keleković</item>
      <item>Marija Ščuric, Prigorska Ulica 25, 48260 Križevci zastupane po punomoćniku Ivan Keleković; ZOU Mladen Klasić, Željko Rožić i Sanela Kontin</item>
      <item>Danijel Lovreković, Ulica Krunoslava Heruca 80, 48260 Križevci zastupanog po punomoćniku Ivan Keleković</item>
      <item>Renato Kralj, Potočka ulica 37, 48260 Križevci zastupanog po punomoćniku Ivan Keleković; ZOU Mladen Klasić, Željko Rožić i Sanela Kontin</item>
      <item>HOTEL BIOGRAD putnička agencija, društvo s ograničenom odgovornošću za ugostiteljstvo i turizam, Magistrala, 23210 Biograd Na Moru</item>
    </izvorni_sadrzaj>
    <derivirana_varijabla naziv="DomainObject.Predmet.StrankaListFormatedWithAdress_1">
      <item>Dudaš Brajan, Cubinec 23, 48260 Križevci zastupanog po punomoćniku Ivan Keleković</item>
      <item>Marija Pandurić, Ulica Frana Supila 28, 48260 Križevci zastupane po punomoćniku Ivan Keleković; ZOU Mladen Klasić, Željko Rožić i Sanela Kontin</item>
      <item>Jelena Žerjav, Mali Grabičani 69 A, 48306 Mali Grabičani zastupane po punomoćniku Ivan Keleković</item>
      <item>Željko Gregurek, Đurđic 36, 48260 Đurđic zastupanog po punomoćniku Ivan Keleković</item>
      <item>Željko Brezovec, Ivanec Križevački 124, 48260 Ivanec Križevački zastupanog po punomoćniku Ivan Keleković; ZOU Mladen Klasić, Željko Rožić i Sanela Kontin</item>
      <item>Ivanka Car, Potok Kalnički 9, 48267 Potok Kalnički zastupane po punomoćniku Ivan Keleković; ZOU Mladen Klasić, Željko Rožić i Sanela Kontin</item>
      <item>Igor Udovčić, Ivana Meštrovića 19, 35000 Slavonski Brod zastupanog po punomoćniku Ivan Keleković</item>
      <item>Mario Kušter, Čeredari 4, 48214 Sveti Petar Čvrstec zastupanog po punomoćniku Ivan Keleković</item>
      <item>Ivica Mekovec, Mokrice Miholečke 56, 48268 Mokrice Miholečke zastupanog po punomoćniku Ivan Keleković</item>
      <item>Goran Mušlek, Veliki Raven 85, 48260 Veliki Raven zastupanog po punomoćniku Ivan Keleković</item>
      <item>Teo Topolovec, Prugovečka 4, 10000 Zagreb zastupanog po punomoćniku Ivan Keleković</item>
      <item>Ivan Keleković, K.Heruca 4, 48260 Križevci zastupanog po punomoćniku Ivan Keleković</item>
      <item>Mira Kelek, Istarska Ulica 7, 48260 Križevci zastupane po punomoćniku Ivan Keleković</item>
      <item>Siniša Poje, Ulica Dragutina Renarića 25, 48260 Križevci zastupanog po punomoćniku Ivan Keleković</item>
      <item>Tatjana Mamić, Ulica Ive Vojnovića 7, 48260 Križevci zastupane po punomoćniku Ivan Keleković; ZOU Mladen Klasić, Željko Rožić i Sanela Kontin</item>
      <item>Dudaš Čaba, Cubinec 23, 48260 Križevci zastupanog po punomoćniku Ivan Keleković</item>
      <item>Miroslav Tomac, Ulica Kralja Tomislava 5, 48260 Križevci zastupanog po punomoćniku Ivan Keleković</item>
      <item>Ljubica Zagorec, Sveti Petar Orehovec 13, 48267 Sveti Petar Orehovec zastupane po punomoćniku Ivan Keleković</item>
      <item>Jožica Mesec, Salinovec 4 A, 42240 Salinovec zastupane po punomoćniku Ivan Keleković</item>
      <item>Petar Kršić, Ivana Gundulića 19, 10360 Sesvete zastupanog po punomoćniku Ivan Keleković</item>
      <item>Zoran Jandroković, Carine 50, 48260 Apatovec zastupanog po punomoćniku Ivan Keleković</item>
      <item>Danijela Pavlek, Lemeš 1, 48260 Lemeš zastupane po punomoćniku Ivan Keleković; ZOU Mladen Klasić, Željko Rožić i Sanela Kontin</item>
      <item>Kristina Krolo, Naselje Kralja Zvonimira 2/2, 43000 Bjelovar zastupane po punomoćniku Ivan Keleković</item>
      <item>Snježana Horvat, Podgajec 15, 48260 Križevci zastupanog po punomoćniku Ivan Keleković</item>
      <item>Marija Ščuric, Prigorska Ulica 25, 48260 Križevci zastupane po punomoćniku Ivan Keleković; ZOU Mladen Klasić, Željko Rožić i Sanela Kontin</item>
      <item>Danijel Lovreković, Ulica Krunoslava Heruca 80, 48260 Križevci zastupanog po punomoćniku Ivan Keleković</item>
      <item>Renato Kralj, Potočka ulica 37, 48260 Križevci zastupanog po punomoćniku Ivan Keleković; ZOU Mladen Klasić, Željko Rožić i Sanela Kontin</item>
      <item>HOTEL BIOGRAD putnička agencija, društvo s ograničenom odgovornošću za ugostiteljstvo i turizam, Magistrala, 23210 Biograd Na Moru</item>
    </derivirana_varijabla>
  </DomainObject.Predmet.StrankaListFormatedWithAdress>
  <DomainObject.Predmet.StrankaListFormatedWithAdressOIB>
    <izvorni_sadrzaj>
      <item>Dudaš Brajan, Cubinec 23, 48260 Križevci zastupanog po punomoćniku Ivan Keleković</item>
      <item>Marija Pandurić, OIB 10092313824, Ulica Frana Supila 28, 48260 Križevci zastupane po punomoćniku Ivan Keleković; ZOU Mladen Klasić, Željko Rožić i Sanela Kontin</item>
      <item>Jelena Žerjav, OIB 77926780417, Mali Grabičani 69 A, 48306 Mali Grabičani zastupane po punomoćniku Ivan Keleković</item>
      <item>Željko Gregurek, OIB 63296232124, Đurđic 36, 48260 Đurđic zastupanog po punomoćniku Ivan Keleković</item>
      <item>Željko Brezovec, OIB 64988650148, Ivanec Križevački 124, 48260 Ivanec Križevački zastupanog po punomoćniku Ivan Keleković; ZOU Mladen Klasić, Željko Rožić i Sanela Kontin</item>
      <item>Ivanka Car, OIB 76179036296, Potok Kalnički 9, 48267 Potok Kalnički zastupane po punomoćniku Ivan Keleković; ZOU Mladen Klasić, Željko Rožić i Sanela Kontin</item>
      <item>Igor Udovčić, OIB 67432623074, Ivana Meštrovića 19, 35000 Slavonski Brod zastupanog po punomoćniku Ivan Keleković</item>
      <item>Mario Kušter, OIB 99365252394, Čeredari 4, 48214 Sveti Petar Čvrstec zastupanog po punomoćniku Ivan Keleković</item>
      <item>Ivica Mekovec, OIB 53914411488, Mokrice Miholečke 56, 48268 Mokrice Miholečke zastupanog po punomoćniku Ivan Keleković</item>
      <item>Goran Mušlek, OIB 02953871312, Veliki Raven 85, 48260 Veliki Raven zastupanog po punomoćniku Ivan Keleković</item>
      <item>Teo Topolovec, OIB 95775033713, Prugovečka 4, 10000 Zagreb zastupanog po punomoćniku Ivan Keleković</item>
      <item>Ivan Keleković, K.Heruca 4, 48260 Križevci zastupanog po punomoćniku Ivan Keleković</item>
      <item>Mira Kelek, OIB 25076742502, Istarska Ulica 7, 48260 Križevci zastupane po punomoćniku Ivan Keleković</item>
      <item>Siniša Poje, OIB 76626046335, Ulica Dragutina Renarića 25, 48260 Križevci zastupanog po punomoćniku Ivan Keleković</item>
      <item>Tatjana Mamić, OIB 36147303671, Ulica Ive Vojnovića 7, 48260 Križevci zastupane po punomoćniku Ivan Keleković; ZOU Mladen Klasić, Željko Rožić i Sanela Kontin</item>
      <item>Dudaš Čaba, Cubinec 23, 48260 Križevci zastupanog po punomoćniku Ivan Keleković</item>
      <item>Miroslav Tomac, OIB 39218066649, Ulica Kralja Tomislava 5, 48260 Križevci zastupanog po punomoćniku Ivan Keleković</item>
      <item>Ljubica Zagorec, OIB 43956121001, Sveti Petar Orehovec 13, 48267 Sveti Petar Orehovec zastupane po punomoćniku Ivan Keleković</item>
      <item>Jožica Mesec, OIB 44741256593, Salinovec 4 A, 42240 Salinovec zastupane po punomoćniku Ivan Keleković</item>
      <item>Petar Kršić, OIB 21380100983, Ivana Gundulića 19, 10360 Sesvete zastupanog po punomoćniku Ivan Keleković</item>
      <item>Zoran Jandroković, OIB 32808970070, Carine 50, 48260 Apatovec zastupanog po punomoćniku Ivan Keleković</item>
      <item>Danijela Pavlek, OIB 79106316600, Lemeš 1, 48260 Lemeš zastupane po punomoćniku Ivan Keleković; ZOU Mladen Klasić, Željko Rožić i Sanela Kontin</item>
      <item>Kristina Krolo, OIB 95940161814, Naselje Kralja Zvonimira 2/2, 43000 Bjelovar zastupane po punomoćniku Ivan Keleković</item>
      <item>Snježana Horvat, Podgajec 15, 48260 Križevci zastupanog po punomoćniku Ivan Keleković</item>
      <item>Marija Ščuric, OIB 10759268095, Prigorska Ulica 25, 48260 Križevci zastupane po punomoćniku Ivan Keleković; ZOU Mladen Klasić, Željko Rožić i Sanela Kontin</item>
      <item>Danijel Lovreković, OIB 01423797269, Ulica Krunoslava Heruca 80, 48260 Križevci zastupanog po punomoćniku Ivan Keleković</item>
      <item>Renato Kralj, Potočka ulica 37, 48260 Križevci zastupanog po punomoćniku Ivan Keleković; ZOU Mladen Klasić, Željko Rožić i Sanela Kontin</item>
      <item>HOTEL BIOGRAD putnička agencija, društvo s ograničenom odgovornošću za ugostiteljstvo i turizam, OIB 59323858911, Magistrala, 23210 Biograd Na Moru</item>
    </izvorni_sadrzaj>
    <derivirana_varijabla naziv="DomainObject.Predmet.StrankaListFormatedWithAdressOIB_1">
      <item>Dudaš Brajan, Cubinec 23, 48260 Križevci zastupanog po punomoćniku Ivan Keleković</item>
      <item>Marija Pandurić, OIB 10092313824, Ulica Frana Supila 28, 48260 Križevci zastupane po punomoćniku Ivan Keleković; ZOU Mladen Klasić, Željko Rožić i Sanela Kontin</item>
      <item>Jelena Žerjav, OIB 77926780417, Mali Grabičani 69 A, 48306 Mali Grabičani zastupane po punomoćniku Ivan Keleković</item>
      <item>Željko Gregurek, OIB 63296232124, Đurđic 36, 48260 Đurđic zastupanog po punomoćniku Ivan Keleković</item>
      <item>Željko Brezovec, OIB 64988650148, Ivanec Križevački 124, 48260 Ivanec Križevački zastupanog po punomoćniku Ivan Keleković; ZOU Mladen Klasić, Željko Rožić i Sanela Kontin</item>
      <item>Ivanka Car, OIB 76179036296, Potok Kalnički 9, 48267 Potok Kalnički zastupane po punomoćniku Ivan Keleković; ZOU Mladen Klasić, Željko Rožić i Sanela Kontin</item>
      <item>Igor Udovčić, OIB 67432623074, Ivana Meštrovića 19, 35000 Slavonski Brod zastupanog po punomoćniku Ivan Keleković</item>
      <item>Mario Kušter, OIB 99365252394, Čeredari 4, 48214 Sveti Petar Čvrstec zastupanog po punomoćniku Ivan Keleković</item>
      <item>Ivica Mekovec, OIB 53914411488, Mokrice Miholečke 56, 48268 Mokrice Miholečke zastupanog po punomoćniku Ivan Keleković</item>
      <item>Goran Mušlek, OIB 02953871312, Veliki Raven 85, 48260 Veliki Raven zastupanog po punomoćniku Ivan Keleković</item>
      <item>Teo Topolovec, OIB 95775033713, Prugovečka 4, 10000 Zagreb zastupanog po punomoćniku Ivan Keleković</item>
      <item>Ivan Keleković, K.Heruca 4, 48260 Križevci zastupanog po punomoćniku Ivan Keleković</item>
      <item>Mira Kelek, OIB 25076742502, Istarska Ulica 7, 48260 Križevci zastupane po punomoćniku Ivan Keleković</item>
      <item>Siniša Poje, OIB 76626046335, Ulica Dragutina Renarića 25, 48260 Križevci zastupanog po punomoćniku Ivan Keleković</item>
      <item>Tatjana Mamić, OIB 36147303671, Ulica Ive Vojnovića 7, 48260 Križevci zastupane po punomoćniku Ivan Keleković; ZOU Mladen Klasić, Željko Rožić i Sanela Kontin</item>
      <item>Dudaš Čaba, Cubinec 23, 48260 Križevci zastupanog po punomoćniku Ivan Keleković</item>
      <item>Miroslav Tomac, OIB 39218066649, Ulica Kralja Tomislava 5, 48260 Križevci zastupanog po punomoćniku Ivan Keleković</item>
      <item>Ljubica Zagorec, OIB 43956121001, Sveti Petar Orehovec 13, 48267 Sveti Petar Orehovec zastupane po punomoćniku Ivan Keleković</item>
      <item>Jožica Mesec, OIB 44741256593, Salinovec 4 A, 42240 Salinovec zastupane po punomoćniku Ivan Keleković</item>
      <item>Petar Kršić, OIB 21380100983, Ivana Gundulića 19, 10360 Sesvete zastupanog po punomoćniku Ivan Keleković</item>
      <item>Zoran Jandroković, OIB 32808970070, Carine 50, 48260 Apatovec zastupanog po punomoćniku Ivan Keleković</item>
      <item>Danijela Pavlek, OIB 79106316600, Lemeš 1, 48260 Lemeš zastupane po punomoćniku Ivan Keleković; ZOU Mladen Klasić, Željko Rožić i Sanela Kontin</item>
      <item>Kristina Krolo, OIB 95940161814, Naselje Kralja Zvonimira 2/2, 43000 Bjelovar zastupane po punomoćniku Ivan Keleković</item>
      <item>Snježana Horvat, Podgajec 15, 48260 Križevci zastupanog po punomoćniku Ivan Keleković</item>
      <item>Marija Ščuric, OIB 10759268095, Prigorska Ulica 25, 48260 Križevci zastupane po punomoćniku Ivan Keleković; ZOU Mladen Klasić, Željko Rožić i Sanela Kontin</item>
      <item>Danijel Lovreković, OIB 01423797269, Ulica Krunoslava Heruca 80, 48260 Križevci zastupanog po punomoćniku Ivan Keleković</item>
      <item>Renato Kralj, Potočka ulica 37, 48260 Križevci zastupanog po punomoćniku Ivan Keleković; ZOU Mladen Klasić, Željko Rožić i Sanela Kontin</item>
      <item>HOTEL BIOGRAD putnička agencija, društvo s ograničenom odgovornošću za ugostiteljstvo i turizam, OIB 59323858911, Magistrala, 23210 Biograd Na Moru</item>
    </derivirana_varijabla>
  </DomainObject.Predmet.StrankaListFormatedWithAdressOIB>
  <DomainObject.Predmet.StrankaListNazivFormated>
    <izvorni_sadrzaj>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item>HOTEL BIOGRAD putnička agencija, društvo s ograničenom odgovornošću za ugostiteljstvo i turizam</item>
    </izvorni_sadrzaj>
    <derivirana_varijabla naziv="DomainObject.Predmet.StrankaListNazivFormated_1">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item>HOTEL BIOGRAD putnička agencija, društvo s ograničenom odgovornošću za ugostiteljstvo i turizam</item>
    </derivirana_varijabla>
  </DomainObject.Predmet.StrankaListNazivFormated>
  <DomainObject.Predmet.StrankaListNazivFormatedOIB>
    <izvorni_sadrzaj>
      <item>Dudaš Brajan</item>
      <item>Marija Pandurić, OIB 10092313824</item>
      <item>Jelena Žerjav, OIB 77926780417</item>
      <item>Željko Gregurek, OIB 63296232124</item>
      <item>Željko Brezovec, OIB 64988650148</item>
      <item>Ivanka Car, OIB 76179036296</item>
      <item>Igor Udovčić, OIB 67432623074</item>
      <item>Mario Kušter, OIB 99365252394</item>
      <item>Ivica Mekovec, OIB 53914411488</item>
      <item>Goran Mušlek, OIB 02953871312</item>
      <item>Teo Topolovec, OIB 95775033713</item>
      <item>Ivan Keleković</item>
      <item>Mira Kelek, OIB 25076742502</item>
      <item>Siniša Poje, OIB 76626046335</item>
      <item>Tatjana Mamić, OIB 36147303671</item>
      <item>Dudaš Čaba</item>
      <item>Miroslav Tomac, OIB 39218066649</item>
      <item>Ljubica Zagorec, OIB 43956121001</item>
      <item>Jožica Mesec, OIB 44741256593</item>
      <item>Petar Kršić, OIB 21380100983</item>
      <item>Zoran Jandroković, OIB 32808970070</item>
      <item>Danijela Pavlek, OIB 79106316600</item>
      <item>Kristina Krolo, OIB 95940161814</item>
      <item>Snježana Horvat</item>
      <item>Marija Ščuric, OIB 10759268095</item>
      <item>Danijel Lovreković, OIB 01423797269</item>
      <item>Renato Kralj</item>
      <item>HOTEL BIOGRAD putnička agencija, društvo s ograničenom odgovornošću za ugostiteljstvo i turizam, OIB 59323858911</item>
    </izvorni_sadrzaj>
    <derivirana_varijabla naziv="DomainObject.Predmet.StrankaListNazivFormatedOIB_1">
      <item>Dudaš Brajan</item>
      <item>Marija Pandurić, OIB 10092313824</item>
      <item>Jelena Žerjav, OIB 77926780417</item>
      <item>Željko Gregurek, OIB 63296232124</item>
      <item>Željko Brezovec, OIB 64988650148</item>
      <item>Ivanka Car, OIB 76179036296</item>
      <item>Igor Udovčić, OIB 67432623074</item>
      <item>Mario Kušter, OIB 99365252394</item>
      <item>Ivica Mekovec, OIB 53914411488</item>
      <item>Goran Mušlek, OIB 02953871312</item>
      <item>Teo Topolovec, OIB 95775033713</item>
      <item>Ivan Keleković</item>
      <item>Mira Kelek, OIB 25076742502</item>
      <item>Siniša Poje, OIB 76626046335</item>
      <item>Tatjana Mamić, OIB 36147303671</item>
      <item>Dudaš Čaba</item>
      <item>Miroslav Tomac, OIB 39218066649</item>
      <item>Ljubica Zagorec, OIB 43956121001</item>
      <item>Jožica Mesec, OIB 44741256593</item>
      <item>Petar Kršić, OIB 21380100983</item>
      <item>Zoran Jandroković, OIB 32808970070</item>
      <item>Danijela Pavlek, OIB 79106316600</item>
      <item>Kristina Krolo, OIB 95940161814</item>
      <item>Snježana Horvat</item>
      <item>Marija Ščuric, OIB 10759268095</item>
      <item>Danijel Lovreković, OIB 01423797269</item>
      <item>Renato Kralj</item>
      <item>HOTEL BIOGRAD putnička agencija, društvo s ograničenom odgovornošću za ugostiteljstvo i turizam, OIB 59323858911</item>
    </derivirana_varijabla>
  </DomainObject.Predmet.StrankaListNazivFormatedOIB>
  <DomainObject.Predmet.ProtuStrankaListFormated>
    <izvorni_sadrzaj>
      <item>GUŠTI, društvo s ograničenom odgovornošću za proizvodnju i trgovinu mesa i mesnih prerađevina</item>
    </izvorni_sadrzaj>
    <derivirana_varijabla naziv="DomainObject.Predmet.ProtuStrankaListFormated_1">
      <item>GUŠTI, društvo s ograničenom odgovornošću za proizvodnju i trgovinu mesa i mesnih prerađevina</item>
    </derivirana_varijabla>
  </DomainObject.Predmet.ProtuStrankaListFormated>
  <DomainObject.Predmet.ProtuStrankaListFormatedOIB>
    <izvorni_sadrzaj>
      <item>GUŠTI, društvo s ograničenom odgovornošću za proizvodnju i trgovinu mesa i mesnih prerađevina, OIB 05647991814</item>
    </izvorni_sadrzaj>
    <derivirana_varijabla naziv="DomainObject.Predmet.ProtuStrankaListFormatedOIB_1">
      <item>GUŠTI, društvo s ograničenom odgovornošću za proizvodnju i trgovinu mesa i mesnih prerađevina, OIB 05647991814</item>
    </derivirana_varijabla>
  </DomainObject.Predmet.ProtuStrankaListFormatedOIB>
  <DomainObject.Predmet.ProtuStrankaListFormatedWithAdress>
    <izvorni_sadrzaj>
      <item>GUŠTI, društvo s ograničenom odgovornošću za proizvodnju i trgovinu mesa i mesnih prerađevina, Cubinec 28, 48260 Križevci</item>
    </izvorni_sadrzaj>
    <derivirana_varijabla naziv="DomainObject.Predmet.ProtuStrankaListFormatedWithAdress_1">
      <item>GUŠTI, društvo s ograničenom odgovornošću za proizvodnju i trgovinu mesa i mesnih prerađevina, Cubinec 28, 48260 Križevci</item>
    </derivirana_varijabla>
  </DomainObject.Predmet.ProtuStrankaListFormatedWithAdress>
  <DomainObject.Predmet.ProtuStrankaListFormatedWithAdressOIB>
    <izvorni_sadrzaj>
      <item>GUŠTI, društvo s ograničenom odgovornošću za proizvodnju i trgovinu mesa i mesnih prerađevina, OIB 05647991814, Cubinec 28, 48260 Križevci</item>
    </izvorni_sadrzaj>
    <derivirana_varijabla naziv="DomainObject.Predmet.ProtuStrankaListFormatedWithAdressOIB_1">
      <item>GUŠTI, društvo s ograničenom odgovornošću za proizvodnju i trgovinu mesa i mesnih prerađevina, OIB 05647991814, Cubinec 28, 48260 Križevci</item>
    </derivirana_varijabla>
  </DomainObject.Predmet.ProtuStrankaListFormatedWithAdressOIB>
  <DomainObject.Predmet.ProtuStrankaListNazivFormated>
    <izvorni_sadrzaj>
      <item>GUŠTI, društvo s ograničenom odgovornošću za proizvodnju i trgovinu mesa i mesnih prerađevina</item>
    </izvorni_sadrzaj>
    <derivirana_varijabla naziv="DomainObject.Predmet.ProtuStrankaListNazivFormated_1">
      <item>GUŠTI, društvo s ograničenom odgovornošću za proizvodnju i trgovinu mesa i mesnih prerađevina</item>
    </derivirana_varijabla>
  </DomainObject.Predmet.ProtuStrankaListNazivFormated>
  <DomainObject.Predmet.ProtuStrankaListNazivFormatedOIB>
    <izvorni_sadrzaj>
      <item>GUŠTI, društvo s ograničenom odgovornošću za proizvodnju i trgovinu mesa i mesnih prerađevina, OIB 05647991814</item>
    </izvorni_sadrzaj>
    <derivirana_varijabla naziv="DomainObject.Predmet.ProtuStrankaListNazivFormatedOIB_1">
      <item>GUŠTI, društvo s ograničenom odgovornošću za proizvodnju i trgovinu mesa i mesnih prerađevina, OIB 05647991814</item>
    </derivirana_varijabla>
  </DomainObject.Predmet.ProtuStrankaListNazivFormatedOIB>
  <DomainObject.Predmet.OstaliListFormated>
    <izvorni_sadrzaj>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punomoćnik sudionika u postupku Marija Pandurić; Ivanka Car; Danijela Pavlek; Željko Brezovec; Tatjana Mamić; Marija Ščuric; Renato Kralj</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Goran Vučetić</item>
    </izvorni_sadrzaj>
    <derivirana_varijabla naziv="DomainObject.Predmet.OstaliListFormated_1">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punomoćnik sudionika u postupku Marija Pandurić; Ivanka Car; Danijela Pavlek; Željko Brezovec; Tatjana Mamić; Marija Ščuric; Renato Kralj</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Goran Vučetić</item>
    </derivirana_varijabla>
  </DomainObject.Predmet.OstaliListFormated>
  <DomainObject.Predmet.OstaliListFormatedOIB>
    <izvorni_sadrzaj>
      <item>Ivan Keleković, OIB 97872822678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punomoćnik sudionika u postupku Marija Pandurić; Ivanka Car; Danijela Pavlek; Željko Brezovec; Tatjana Mamić; Marija Ščuric; Renato Kralj</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tem>Domagoj Krpina</item>
      <item>HOTEL BIOGRAD putnička agencija, društvo s ograničenom odgovornošću za ugostiteljstvo i turizam, OIB 59323858911</item>
      <item>Goran Vučetić, OIB 75961611639</item>
    </izvorni_sadrzaj>
    <derivirana_varijabla naziv="DomainObject.Predmet.OstaliListFormatedOIB_1">
      <item>Ivan Keleković, OIB 97872822678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punomoćnik sudionika u postupku Marija Pandurić; Ivanka Car; Danijela Pavlek; Željko Brezovec; Tatjana Mamić; Marija Ščuric; Renato Kralj</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tem>Domagoj Krpina</item>
      <item>HOTEL BIOGRAD putnička agencija, društvo s ograničenom odgovornošću za ugostiteljstvo i turizam, OIB 59323858911</item>
      <item>Goran Vučetić, OIB 75961611639</item>
    </derivirana_varijabla>
  </DomainObject.Predmet.OstaliListFormatedOIB>
  <DomainObject.Predmet.OstaliListFormatedWithAdress>
    <izvorni_sadrzaj>
      <item>Ivan Keleković,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Augusta Šenoe 3, 42000 Varaždin</item>
      <item>KLANJČIĆ d.o.o. ugostiteljska oprema, Obrtnička 1, 10431 Sveta Nedelja</item>
      <item>JELIĆ, VUKOVIĆ &amp; HANDŽISKI odvjetničko društvo, Domagojeva 4, 10000 Zagreb</item>
      <item>VIKI društvo s ograničenom odgovornošću za trgovinu i usluge, Čakovečka 2, 40000 Strahoninec</item>
      <item>Odvjetničko društvo Golubić i Šikić javno trgovačko društvo, Vladimira Nazora 18, 40000 Čakovec</item>
      <item>Kutjevo dioničko društvo za proizvodnju i promet poljoprivrednih i prehrambenih proizvoda, Kralja Tomislava 1, 34340 Kutjevo</item>
      <item>Županijsko državno odvjetništvo u Varaždinu, Braće Radića 2, 42000 Varaždin</item>
      <item>Tomislav Kovač, Braće Radić 6, 42000 Varaždin</item>
      <item>Domagoj Krpina, Petra Preradovića 17/III, 42000 Varaždin</item>
      <item>PODRAVKA prehrambena industrija, d.d., A.Starčevića 32, 48000 Koprivnica</item>
      <item>MERCATOR - H  društvo s ograničenom odgovornošću za trgovinu i proizvodnju, Ljudevita Posavskog 5, 10360 Sesvete</item>
      <item>KOS &amp; PARTNERI, odvjetničko društvo j.t.d., Nodilova 1, 10000 Zagreb</item>
      <item>Domagoj Krpina, Petra Preradovića 17/III, 42000 Varaždin</item>
      <item>HOTEL BIOGRAD putnička agencija, društvo s ograničenom odgovornošću za ugostiteljstvo i turizam, Magistrala, 23210 Biograd Na Moru</item>
      <item>Goran Vučetić, Stanka Vraza 15, 42000 Varaždin</item>
    </izvorni_sadrzaj>
    <derivirana_varijabla naziv="DomainObject.Predmet.OstaliListFormatedWithAdress_1">
      <item>Ivan Keleković,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Augusta Šenoe 3, 42000 Varaždin</item>
      <item>KLANJČIĆ d.o.o. ugostiteljska oprema, Obrtnička 1, 10431 Sveta Nedelja</item>
      <item>JELIĆ, VUKOVIĆ &amp; HANDŽISKI odvjetničko društvo, Domagojeva 4, 10000 Zagreb</item>
      <item>VIKI društvo s ograničenom odgovornošću za trgovinu i usluge, Čakovečka 2, 40000 Strahoninec</item>
      <item>Odvjetničko društvo Golubić i Šikić javno trgovačko društvo, Vladimira Nazora 18, 40000 Čakovec</item>
      <item>Kutjevo dioničko društvo za proizvodnju i promet poljoprivrednih i prehrambenih proizvoda, Kralja Tomislava 1, 34340 Kutjevo</item>
      <item>Županijsko državno odvjetništvo u Varaždinu, Braće Radića 2, 42000 Varaždin</item>
      <item>Tomislav Kovač, Braće Radić 6, 42000 Varaždin</item>
      <item>Domagoj Krpina, Petra Preradovića 17/III, 42000 Varaždin</item>
      <item>PODRAVKA prehrambena industrija, d.d., A.Starčevića 32, 48000 Koprivnica</item>
      <item>MERCATOR - H  društvo s ograničenom odgovornošću za trgovinu i proizvodnju, Ljudevita Posavskog 5, 10360 Sesvete</item>
      <item>KOS &amp; PARTNERI, odvjetničko društvo j.t.d., Nodilova 1, 10000 Zagreb</item>
      <item>Domagoj Krpina, Petra Preradovića 17/III, 42000 Varaždin</item>
      <item>HOTEL BIOGRAD putnička agencija, društvo s ograničenom odgovornošću za ugostiteljstvo i turizam, Magistrala, 23210 Biograd Na Moru</item>
      <item>Goran Vučetić, Stanka Vraza 15, 42000 Varaždin</item>
    </derivirana_varijabla>
  </DomainObject.Predmet.OstaliListFormatedWithAdress>
  <DomainObject.Predmet.OstaliListFormatedWithAdressOIB>
    <izvorni_sadrzaj>
      <item>Ivan Keleković, OIB 97872822678,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OIB 20214370352, Augusta Šenoe 3, 42000 Varaždin</item>
      <item>KLANJČIĆ d.o.o. ugostiteljska oprema, OIB 93058746593, Obrtnička 1, 10431 Sveta Nedelja</item>
      <item>JELIĆ, VUKOVIĆ &amp; HANDŽISKI odvjetničko društvo, OIB 99987305172, Domagojeva 4, 10000 Zagreb</item>
      <item>VIKI društvo s ograničenom odgovornošću za trgovinu i usluge, OIB 34608215472, Čakovečka 2, 40000 Strahoninec</item>
      <item>Odvjetničko društvo Golubić i Šikić javno trgovačko društvo, OIB 32831589774, Vladimira Nazora 18, 40000 Čakovec</item>
      <item>Kutjevo dioničko društvo za proizvodnju i promet poljoprivrednih i prehrambenih proizvoda, OIB 21918659912, Kralja Tomislava 1, 34340 Kutjevo</item>
      <item>Županijsko državno odvjetništvo u Varaždinu, Braće Radića 2, 42000 Varaždin</item>
      <item>Tomislav Kovač, Braće Radić 6, 42000 Varaždin</item>
      <item>Domagoj Krpina, OIB 82326941303, Petra Preradovića 17/III, 42000 Varaždin</item>
      <item>PODRAVKA prehrambena industrija, d.d., OIB 18928523252, A.Starčevića 32, 48000 Koprivnica</item>
      <item>MERCATOR - H  društvo s ograničenom odgovornošću za trgovinu i proizvodnju, OIB 10045107278, Ljudevita Posavskog 5, 10360 Sesvete</item>
      <item>KOS &amp; PARTNERI, odvjetničko društvo j.t.d., OIB 66722390209, Nodilova 1, 10000 Zagreb</item>
      <item>Domagoj Krpina, Petra Preradovića 17/III, 42000 Varaždin</item>
      <item>HOTEL BIOGRAD putnička agencija, društvo s ograničenom odgovornošću za ugostiteljstvo i turizam, OIB 59323858911, Magistrala, 23210 Biograd Na Moru</item>
      <item>Goran Vučetić, OIB 75961611639, Stanka Vraza 15, 42000 Varaždin</item>
    </izvorni_sadrzaj>
    <derivirana_varijabla naziv="DomainObject.Predmet.OstaliListFormatedWithAdressOIB_1">
      <item>Ivan Keleković, OIB 97872822678,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OIB 20214370352, Augusta Šenoe 3, 42000 Varaždin</item>
      <item>KLANJČIĆ d.o.o. ugostiteljska oprema, OIB 93058746593, Obrtnička 1, 10431 Sveta Nedelja</item>
      <item>JELIĆ, VUKOVIĆ &amp; HANDŽISKI odvjetničko društvo, OIB 99987305172, Domagojeva 4, 10000 Zagreb</item>
      <item>VIKI društvo s ograničenom odgovornošću za trgovinu i usluge, OIB 34608215472, Čakovečka 2, 40000 Strahoninec</item>
      <item>Odvjetničko društvo Golubić i Šikić javno trgovačko društvo, OIB 32831589774, Vladimira Nazora 18, 40000 Čakovec</item>
      <item>Kutjevo dioničko društvo za proizvodnju i promet poljoprivrednih i prehrambenih proizvoda, OIB 21918659912, Kralja Tomislava 1, 34340 Kutjevo</item>
      <item>Županijsko državno odvjetništvo u Varaždinu, Braće Radića 2, 42000 Varaždin</item>
      <item>Tomislav Kovač, Braće Radić 6, 42000 Varaždin</item>
      <item>Domagoj Krpina, OIB 82326941303, Petra Preradovića 17/III, 42000 Varaždin</item>
      <item>PODRAVKA prehrambena industrija, d.d., OIB 18928523252, A.Starčevića 32, 48000 Koprivnica</item>
      <item>MERCATOR - H  društvo s ograničenom odgovornošću za trgovinu i proizvodnju, OIB 10045107278, Ljudevita Posavskog 5, 10360 Sesvete</item>
      <item>KOS &amp; PARTNERI, odvjetničko društvo j.t.d., OIB 66722390209, Nodilova 1, 10000 Zagreb</item>
      <item>Domagoj Krpina, Petra Preradovića 17/III, 42000 Varaždin</item>
      <item>HOTEL BIOGRAD putnička agencija, društvo s ograničenom odgovornošću za ugostiteljstvo i turizam, OIB 59323858911, Magistrala, 23210 Biograd Na Moru</item>
      <item>Goran Vučetić, OIB 75961611639, Stanka Vraza 15, 42000 Varaždin</item>
    </derivirana_varijabla>
  </DomainObject.Predmet.OstaliListFormatedWithAdressOIB>
  <DomainObject.Predmet.OstaliListNazivFormated>
    <izvorni_sadrzaj>
      <item>Ivan Keleković</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Goran Vučetić</item>
    </izvorni_sadrzaj>
    <derivirana_varijabla naziv="DomainObject.Predmet.OstaliListNazivFormated_1">
      <item>Ivan Keleković</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Goran Vučetić</item>
    </derivirana_varijabla>
  </DomainObject.Predmet.OstaliListNazivFormated>
  <DomainObject.Predmet.OstaliListNazivFormatedOIB>
    <izvorni_sadrzaj>
      <item>Ivan Keleković, OIB 97872822678</item>
      <item>ZOU Mladen Klasić, Željko Rožić i Sanela Kontin, OIB 43527962298</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tem>Domagoj Krpina</item>
      <item>HOTEL BIOGRAD putnička agencija, društvo s ograničenom odgovornošću za ugostiteljstvo i turizam, OIB 59323858911</item>
      <item>Goran Vučetić, OIB 75961611639</item>
    </izvorni_sadrzaj>
    <derivirana_varijabla naziv="DomainObject.Predmet.OstaliListNazivFormatedOIB_1">
      <item>Ivan Keleković, OIB 97872822678</item>
      <item>ZOU Mladen Klasić, Željko Rožić i Sanela Kontin, OIB 43527962298</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tem>Domagoj Krpina</item>
      <item>HOTEL BIOGRAD putnička agencija, društvo s ograničenom odgovornošću za ugostiteljstvo i turizam, OIB 59323858911</item>
      <item>Goran Vučetić, OIB 75961611639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St-272/2012-208</izvorni_sadrzaj>
    <derivirana_varijabla naziv="DomainObject.PoslovniBrojDokumenta_1">St-272/2012-208</derivirana_varijabla>
  </DomainObject.PoslovniBrojDokumenta>
  <DomainObject.Predmet.StrankaIDrugi>
    <izvorni_sadrzaj>Željko Brezovec i dr.</izvorni_sadrzaj>
    <derivirana_varijabla naziv="DomainObject.Predmet.StrankaIDrugi_1">Željko Brezovec i dr.</derivirana_varijabla>
  </DomainObject.Predmet.StrankaIDrugi>
  <DomainObject.Predmet.ProtustrankaIDrugi>
    <izvorni_sadrzaj>GUŠTI, društvo s ograničenom odgovornošću za proizvodnju i trgovinu mesa i mesnih prerađevina</izvorni_sadrzaj>
    <derivirana_varijabla naziv="DomainObject.Predmet.ProtustrankaIDrugi_1">GUŠTI, društvo s ograničenom odgovornošću za proizvodnju i trgovinu mesa i mesnih prerađevina</derivirana_varijabla>
  </DomainObject.Predmet.ProtustrankaIDrugi>
  <DomainObject.Predmet.StrankaIDrugiAdressOIB>
    <izvorni_sadrzaj>Željko Brezovec, OIB 64988650148, Ivanec Križevački 124, 48260 Ivanec Križevački i dr.</izvorni_sadrzaj>
    <derivirana_varijabla naziv="DomainObject.Predmet.StrankaIDrugiAdressOIB_1">Željko Brezovec, OIB 64988650148, Ivanec Križevački 124, 48260 Ivanec Križevački i dr.</derivirana_varijabla>
  </DomainObject.Predmet.StrankaIDrugiAdressOIB>
  <DomainObject.Predmet.ProtustrankaIDrugiAdressOIB>
    <izvorni_sadrzaj>GUŠTI, društvo s ograničenom odgovornošću za proizvodnju i trgovinu mesa i mesnih prerađevina, OIB 05647991814, Cubinec 28, 48260 Križevci</izvorni_sadrzaj>
    <derivirana_varijabla naziv="DomainObject.Predmet.ProtustrankaIDrugiAdressOIB_1">GUŠTI, društvo s ograničenom odgovornošću za proizvodnju i trgovinu mesa i mesnih prerađevina, OIB 05647991814, Cubinec 28,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lipnja 2016.</izvorni_sadrzaj>
    <derivirana_varijabla naziv="DomainObject.Predmet.OdlukaRjesenje.DatumDonosenjaOdluke_1">3. lipnja 2016.</derivirana_varijabla>
  </DomainObject.Predmet.OdlukaRjesenje.DatumDonosenjaOdluke>
  <DomainObject.Predmet.OdlukaRjesenje.DatumPravomocnosti>
    <izvorni_sadrzaj>21. lipnja 2016.</izvorni_sadrzaj>
    <derivirana_varijabla naziv="DomainObject.Predmet.OdlukaRjesenje.DatumPravomocnosti_1">21. lipnja 2016.</derivirana_varijabla>
  </DomainObject.Predmet.OdlukaRjesenje.DatumPravomocnosti>
  <DomainObject.Predmet.OdlukaRjesenje.Oznaka>
    <izvorni_sadrzaj>St-272/2012-173</izvorni_sadrzaj>
    <derivirana_varijabla naziv="DomainObject.Predmet.OdlukaRjesenje.Oznaka_1">St-272/2012-173</derivirana_varijabla>
  </DomainObject.Predmet.OdlukaRjesenje.Oznaka>
  <DomainObject.Predmet.SudioniciListNaziv>
    <izvorni_sadrzaj>
      <item>Dudaš Brajan</item>
      <item>Marija Pandurić</item>
      <item>Jelena Žerjav</item>
      <item>Željko Gregurek</item>
      <item>Željko Brezovec</item>
      <item>GUŠTI, društvo s ograničenom odgovornošću za proizvodnju i trgovinu mesa i mesnih prerađevina</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Ivan Keleković</item>
      <item>Zoran Jandroković</item>
      <item>Danijela Pavlek</item>
      <item>Kristina Krolo</item>
      <item>Snježana Horvat</item>
      <item>Marija Ščuric</item>
      <item>Danijel Lovreković</item>
      <item>Renato Kralj</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HOTEL BIOGRAD putnička agencija, društvo s ograničenom odgovornošću za ugostiteljstvo i turizam</item>
      <item>Goran Vučetić</item>
    </izvorni_sadrzaj>
    <derivirana_varijabla naziv="DomainObject.Predmet.SudioniciListNaziv_1">
      <item>Dudaš Brajan</item>
      <item>Marija Pandurić</item>
      <item>Jelena Žerjav</item>
      <item>Željko Gregurek</item>
      <item>Željko Brezovec</item>
      <item>GUŠTI, društvo s ograničenom odgovornošću za proizvodnju i trgovinu mesa i mesnih prerađevina</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Ivan Keleković</item>
      <item>Zoran Jandroković</item>
      <item>Danijela Pavlek</item>
      <item>Kristina Krolo</item>
      <item>Snježana Horvat</item>
      <item>Marija Ščuric</item>
      <item>Danijel Lovreković</item>
      <item>Renato Kralj</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HOTEL BIOGRAD putnička agencija, društvo s ograničenom odgovornošću za ugostiteljstvo i turizam</item>
      <item>Goran Vučetić</item>
    </derivirana_varijabla>
  </DomainObject.Predmet.SudioniciListNaziv>
  <DomainObject.Predmet.SudioniciListAdressOIB>
    <izvorni_sadrzaj>
      <item>Dudaš Brajan, Cubinec 23,48260 Križevci</item>
      <item>Marija Pandurić, OIB 10092313824, Ulica Frana Supila 28,48260 Križevci</item>
      <item>Jelena Žerjav, OIB 77926780417, Mali Grabičani 69 A,48306 Mali Grabičani</item>
      <item>Željko Gregurek, OIB 63296232124, Đurđic 36,48260 Đurđic</item>
      <item>Željko Brezovec, OIB 64988650148, Ivanec Križevački 124,48260 Ivanec Križevački</item>
      <item>GUŠTI, društvo s ograničenom odgovornošću za proizvodnju i trgovinu mesa i mesnih prerađevina, OIB 05647991814, Cubinec 28,48260 Križevci</item>
      <item>Ivanka Car, OIB 76179036296, Potok Kalnički 9,48267 Potok Kalnički</item>
      <item>Igor Udovčić, OIB 67432623074, Ivana Meštrovića 19,35000 Slavonski Brod</item>
      <item>Mario Kušter, OIB 99365252394, Čeredari 4,48214 Sveti Petar Čvrstec</item>
      <item>Ivica Mekovec, OIB 53914411488, Mokrice Miholečke 56,48268 Mokrice Miholečke</item>
      <item>Goran Mušlek, OIB 02953871312, Veliki Raven 85,48260 Veliki Raven</item>
      <item>Teo Topolovec, OIB 95775033713, Prugovečka 4,10000 Zagreb</item>
      <item>Ivan Keleković, K.Heruca 4,48260 Križevci</item>
      <item>Mira Kelek, OIB 25076742502, Istarska Ulica 7,48260 Križevci</item>
      <item>Siniša Poje, OIB 76626046335, Ulica Dragutina Renarića 25,48260 Križevci</item>
      <item>Tatjana Mamić, OIB 36147303671, Ulica Ive Vojnovića 7,48260 Križevci</item>
      <item>Dudaš Čaba, Cubinec 23,48260 Križevci</item>
      <item>Miroslav Tomac, OIB 39218066649, Ulica Kralja Tomislava 5,48260 Križevci</item>
      <item>Ljubica Zagorec, OIB 43956121001, Sveti Petar Orehovec 13,48267 Sveti Petar Orehovec</item>
      <item>Jožica Mesec, OIB 44741256593, Salinovec 4 A,42240 Salinovec</item>
      <item>Petar Kršić, OIB 21380100983, Ivana Gundulića 19,10360 Sesvete</item>
      <item>Ivan Keleković, OIB 97872822678, Ulica Krunoslava Heruca 4,48260 Križevci</item>
      <item>Zoran Jandroković, OIB 32808970070, Carine 50,48260 Apatovec</item>
      <item>Danijela Pavlek, OIB 79106316600, Lemeš 1,48260 Lemeš</item>
      <item>Kristina Krolo, OIB 95940161814, Naselje Kralja Zvonimira 2/2,43000 Bjelovar</item>
      <item>Snježana Horvat, Podgajec 15,48260 Križevci</item>
      <item>Marija Ščuric, OIB 10759268095, Prigorska Ulica 25,48260 Križevci</item>
      <item>Danijel Lovreković, OIB 01423797269, Ulica Krunoslava Heruca 80,48260 Križevci</item>
      <item>Renato Kralj, Potočka ulica 37,48260 Križevci</item>
      <item>ZOU Mladen Klasić, Željko Rožić i Sanela Kontin, OIB 43527962298, Zakmardijeva 18,48260 Križevci</item>
      <item>ZOU Nikola Pušić i Vinko Tomaš iz Vrbovca, Brdo 3/I,10340 Vrbovec</item>
      <item>Marijan mr. Petrić, Kolodvorska 13,42000 Varaždin</item>
      <item>Zoran Gajski, Karasova 7,10000 Zagreb</item>
      <item>Tea Gatternig, OIB 20214370352, Augusta Šenoe 3,42000 Varaždin</item>
      <item>KLANJČIĆ d.o.o. ugostiteljska oprema, OIB 93058746593, Obrtnička 1,10431 Sveta Nedelja</item>
      <item>JELIĆ, VUKOVIĆ &amp; HANDŽISKI odvjetničko društvo, OIB 99987305172, Domagojeva 4,10000 Zagreb</item>
      <item>VIKI društvo s ograničenom odgovornošću za trgovinu i usluge, OIB 34608215472, Čakovečka 2,40000 Strahoninec</item>
      <item>Odvjetničko društvo Golubić i Šikić javno trgovačko društvo, OIB 32831589774, Vladimira Nazora 18,40000 Čakovec</item>
      <item>Kutjevo dioničko društvo za proizvodnju i promet poljoprivrednih i prehrambenih proizvoda, OIB 21918659912, Kralja Tomislava 1,34340 Kutjevo</item>
      <item>Županijsko državno odvjetništvo u Varaždinu, Braće Radića 2,42000 Varaždin</item>
      <item>Tomislav Kovač, Braće Radić 6,42000 Varaždin</item>
      <item>Domagoj Krpina, OIB 82326941303, Petra Preradovića 17/III,42000 Varaždin</item>
      <item>PODRAVKA prehrambena industrija, d.d., OIB 18928523252, A.Starčevića 32,48000 Koprivnica</item>
      <item>MERCATOR - H  društvo s ograničenom odgovornošću za trgovinu i proizvodnju, OIB 10045107278, Ljudevita Posavskog 5,10360 Sesvete</item>
      <item>KOS &amp; PARTNERI, odvjetničko društvo j.t.d., OIB 66722390209, Nodilova 1,10000 Zagreb</item>
      <item>Domagoj Krpina, Petra Preradovića 17/III,42000 Varaždin</item>
      <item>HOTEL BIOGRAD putnička agencija, društvo s ograničenom odgovornošću za ugostiteljstvo i turizam, OIB 59323858911, Magistrala,23210 Biograd Na Moru</item>
      <item>HOTEL BIOGRAD putnička agencija, društvo s ograničenom odgovornošću za ugostiteljstvo i turizam, OIB 59323858911, Magistrala,23210 Biograd Na Moru</item>
      <item>Goran Vučetić, OIB 75961611639, Stanka Vraza 15,42000 Varaždin</item>
    </izvorni_sadrzaj>
    <derivirana_varijabla naziv="DomainObject.Predmet.SudioniciListAdressOIB_1">
      <item>Dudaš Brajan, Cubinec 23,48260 Križevci</item>
      <item>Marija Pandurić, OIB 10092313824, Ulica Frana Supila 28,48260 Križevci</item>
      <item>Jelena Žerjav, OIB 77926780417, Mali Grabičani 69 A,48306 Mali Grabičani</item>
      <item>Željko Gregurek, OIB 63296232124, Đurđic 36,48260 Đurđic</item>
      <item>Željko Brezovec, OIB 64988650148, Ivanec Križevački 124,48260 Ivanec Križevački</item>
      <item>GUŠTI, društvo s ograničenom odgovornošću za proizvodnju i trgovinu mesa i mesnih prerađevina, OIB 05647991814, Cubinec 28,48260 Križevci</item>
      <item>Ivanka Car, OIB 76179036296, Potok Kalnički 9,48267 Potok Kalnički</item>
      <item>Igor Udovčić, OIB 67432623074, Ivana Meštrovića 19,35000 Slavonski Brod</item>
      <item>Mario Kušter, OIB 99365252394, Čeredari 4,48214 Sveti Petar Čvrstec</item>
      <item>Ivica Mekovec, OIB 53914411488, Mokrice Miholečke 56,48268 Mokrice Miholečke</item>
      <item>Goran Mušlek, OIB 02953871312, Veliki Raven 85,48260 Veliki Raven</item>
      <item>Teo Topolovec, OIB 95775033713, Prugovečka 4,10000 Zagreb</item>
      <item>Ivan Keleković, K.Heruca 4,48260 Križevci</item>
      <item>Mira Kelek, OIB 25076742502, Istarska Ulica 7,48260 Križevci</item>
      <item>Siniša Poje, OIB 76626046335, Ulica Dragutina Renarića 25,48260 Križevci</item>
      <item>Tatjana Mamić, OIB 36147303671, Ulica Ive Vojnovića 7,48260 Križevci</item>
      <item>Dudaš Čaba, Cubinec 23,48260 Križevci</item>
      <item>Miroslav Tomac, OIB 39218066649, Ulica Kralja Tomislava 5,48260 Križevci</item>
      <item>Ljubica Zagorec, OIB 43956121001, Sveti Petar Orehovec 13,48267 Sveti Petar Orehovec</item>
      <item>Jožica Mesec, OIB 44741256593, Salinovec 4 A,42240 Salinovec</item>
      <item>Petar Kršić, OIB 21380100983, Ivana Gundulića 19,10360 Sesvete</item>
      <item>Ivan Keleković, OIB 97872822678, Ulica Krunoslava Heruca 4,48260 Križevci</item>
      <item>Zoran Jandroković, OIB 32808970070, Carine 50,48260 Apatovec</item>
      <item>Danijela Pavlek, OIB 79106316600, Lemeš 1,48260 Lemeš</item>
      <item>Kristina Krolo, OIB 95940161814, Naselje Kralja Zvonimira 2/2,43000 Bjelovar</item>
      <item>Snježana Horvat, Podgajec 15,48260 Križevci</item>
      <item>Marija Ščuric, OIB 10759268095, Prigorska Ulica 25,48260 Križevci</item>
      <item>Danijel Lovreković, OIB 01423797269, Ulica Krunoslava Heruca 80,48260 Križevci</item>
      <item>Renato Kralj, Potočka ulica 37,48260 Križevci</item>
      <item>ZOU Mladen Klasić, Željko Rožić i Sanela Kontin, OIB 43527962298, Zakmardijeva 18,48260 Križevci</item>
      <item>ZOU Nikola Pušić i Vinko Tomaš iz Vrbovca, Brdo 3/I,10340 Vrbovec</item>
      <item>Marijan mr. Petrić, Kolodvorska 13,42000 Varaždin</item>
      <item>Zoran Gajski, Karasova 7,10000 Zagreb</item>
      <item>Tea Gatternig, OIB 20214370352, Augusta Šenoe 3,42000 Varaždin</item>
      <item>KLANJČIĆ d.o.o. ugostiteljska oprema, OIB 93058746593, Obrtnička 1,10431 Sveta Nedelja</item>
      <item>JELIĆ, VUKOVIĆ &amp; HANDŽISKI odvjetničko društvo, OIB 99987305172, Domagojeva 4,10000 Zagreb</item>
      <item>VIKI društvo s ograničenom odgovornošću za trgovinu i usluge, OIB 34608215472, Čakovečka 2,40000 Strahoninec</item>
      <item>Odvjetničko društvo Golubić i Šikić javno trgovačko društvo, OIB 32831589774, Vladimira Nazora 18,40000 Čakovec</item>
      <item>Kutjevo dioničko društvo za proizvodnju i promet poljoprivrednih i prehrambenih proizvoda, OIB 21918659912, Kralja Tomislava 1,34340 Kutjevo</item>
      <item>Županijsko državno odvjetništvo u Varaždinu, Braće Radića 2,42000 Varaždin</item>
      <item>Tomislav Kovač, Braće Radić 6,42000 Varaždin</item>
      <item>Domagoj Krpina, OIB 82326941303, Petra Preradovića 17/III,42000 Varaždin</item>
      <item>PODRAVKA prehrambena industrija, d.d., OIB 18928523252, A.Starčevića 32,48000 Koprivnica</item>
      <item>MERCATOR - H  društvo s ograničenom odgovornošću za trgovinu i proizvodnju, OIB 10045107278, Ljudevita Posavskog 5,10360 Sesvete</item>
      <item>KOS &amp; PARTNERI, odvjetničko društvo j.t.d., OIB 66722390209, Nodilova 1,10000 Zagreb</item>
      <item>Domagoj Krpina, Petra Preradovića 17/III,42000 Varaždin</item>
      <item>HOTEL BIOGRAD putnička agencija, društvo s ograničenom odgovornošću za ugostiteljstvo i turizam, OIB 59323858911, Magistrala,23210 Biograd Na Moru</item>
      <item>HOTEL BIOGRAD putnička agencija, društvo s ograničenom odgovornošću za ugostiteljstvo i turizam, OIB 59323858911, Magistrala,23210 Biograd Na Moru</item>
      <item>Goran Vučetić, OIB 75961611639, Stanka Vraza 15,42000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2E66B6-E508-4BEE-9834-F9433371DF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769</properties:Words>
  <properties:Characters>4238</properties:Characters>
  <properties:Lines>113</properties:Lines>
  <properties:Paragraphs>28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2018-12-13T08:43:00Z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St-272/2012-208 / Odluka - Rješenje - određivanje vještačenja (odluka_St-272_2012-208.docx)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