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8fa1" w14:paraId="e9e8fa1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AB1597">
        <w:t>1041</w:t>
      </w:r>
      <w:r w:rsidR="0070050D">
        <w:t>/201</w:t>
      </w:r>
      <w:r w:rsidR="005C0589">
        <w:t>6</w:t>
      </w:r>
      <w:r w:rsidR="00385531">
        <w:t>-</w:t>
      </w:r>
      <w:r w:rsidR="00AB1597">
        <w:t>58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AB1597" w:rsidRPr="00373D2C">
        <w:t>Stečajna masa iza FRAN putnička agencija d.o.o. u stečaju, Split, Ruđera Boškovića 7/125, OIB: 77566367063</w:t>
      </w:r>
      <w:r w:rsidR="00E06C95">
        <w:t xml:space="preserve">, </w:t>
      </w:r>
      <w:r w:rsidR="00AB1597">
        <w:t xml:space="preserve"> koga zastupa stečajni</w:t>
      </w:r>
      <w:r w:rsidR="00E06C95" w:rsidRPr="002C2297">
        <w:t xml:space="preserve"> upravitelj </w:t>
      </w:r>
      <w:r w:rsidR="00AB1597">
        <w:t>Ante Gabelica</w:t>
      </w:r>
      <w:r w:rsidR="0072159B">
        <w:t>, dana 26</w:t>
      </w:r>
      <w:r w:rsidR="003C4FE0">
        <w:t xml:space="preserve">. </w:t>
      </w:r>
      <w:r w:rsidR="004078A6">
        <w:t>rujna</w:t>
      </w:r>
      <w:r w:rsidR="00815E6C">
        <w:t xml:space="preserve"> </w:t>
      </w:r>
      <w:r w:rsidR="00640587">
        <w:t>2018</w:t>
      </w:r>
      <w:r w:rsidRPr="002F799A">
        <w:t>.,</w:t>
      </w:r>
      <w:r w:rsidR="004078A6">
        <w:t xml:space="preserve"> 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AB1597">
        <w:t>pokretnine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AB1597" w:rsidP="00930CEE" w:rsidR="00D61D5D">
      <w:pPr>
        <w:jc w:val="both"/>
      </w:pPr>
      <w:r w:rsidRPr="00373D2C">
        <w:t>Brod – putnički brod, ime: PRIMORAC, NIB: 14646, duljine 20,72 m, snage motora 80 kw, materijal gradnje drvo, luka upisa Zadar</w:t>
      </w:r>
    </w:p>
    <w:p w:rsidRDefault="00AB1597" w:rsidP="00930CEE" w:rsidR="00AB1597">
      <w:pPr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E15A29" w:rsidP="00B35AD9" w:rsidR="00ED1E23" w:rsidRPr="002F799A">
      <w:pPr>
        <w:ind w:firstLine="705"/>
        <w:jc w:val="center"/>
      </w:pPr>
      <w:r>
        <w:t>4</w:t>
      </w:r>
      <w:r w:rsidR="003C4FE0">
        <w:t>.</w:t>
      </w:r>
      <w:r w:rsidR="00E06C95">
        <w:t xml:space="preserve"> </w:t>
      </w:r>
      <w:r w:rsidR="00B922AF">
        <w:t>listopada</w:t>
      </w:r>
      <w:r w:rsidR="00E06C95">
        <w:t xml:space="preserve"> 2018</w:t>
      </w:r>
      <w:r w:rsidR="004D05CD" w:rsidRPr="002F799A">
        <w:t xml:space="preserve">. godine u </w:t>
      </w:r>
      <w:r w:rsidR="00AB1597">
        <w:t>10</w:t>
      </w:r>
      <w:r w:rsidR="003C4FE0">
        <w:t>,</w:t>
      </w:r>
      <w:r w:rsidR="00AB1597">
        <w:t>30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72159B" w:rsidP="004D0391" w:rsidR="00ED1E23" w:rsidRPr="002F799A">
      <w:pPr>
        <w:ind w:left="705"/>
        <w:jc w:val="center"/>
      </w:pPr>
      <w:r>
        <w:t>U Zadru, 26</w:t>
      </w:r>
      <w:r w:rsidR="00BD6152">
        <w:t xml:space="preserve">. </w:t>
      </w:r>
      <w:r w:rsidR="004078A6">
        <w:t>rujna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A910CC" w:rsidP="00CC1902" w:rsidR="00403E10">
      <w:r>
        <w:t>Za točnost otpravka –ovlašteni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A910CC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A7633"/>
    <w:rsid w:val="001F7EB7"/>
    <w:rsid w:val="00210717"/>
    <w:rsid w:val="00210CDE"/>
    <w:rsid w:val="002348F0"/>
    <w:rsid w:val="00283117"/>
    <w:rsid w:val="00292F46"/>
    <w:rsid w:val="002D112E"/>
    <w:rsid w:val="002F2478"/>
    <w:rsid w:val="002F799A"/>
    <w:rsid w:val="00302C16"/>
    <w:rsid w:val="00385531"/>
    <w:rsid w:val="003A08B9"/>
    <w:rsid w:val="003C4FE0"/>
    <w:rsid w:val="003D0AD2"/>
    <w:rsid w:val="003F745A"/>
    <w:rsid w:val="00403E10"/>
    <w:rsid w:val="004078A6"/>
    <w:rsid w:val="00407BDA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50E6D"/>
    <w:rsid w:val="00573C13"/>
    <w:rsid w:val="00582C40"/>
    <w:rsid w:val="005851F9"/>
    <w:rsid w:val="00597CFE"/>
    <w:rsid w:val="005B3E0C"/>
    <w:rsid w:val="005C0589"/>
    <w:rsid w:val="005D5FFD"/>
    <w:rsid w:val="005E09A7"/>
    <w:rsid w:val="00603883"/>
    <w:rsid w:val="0062759B"/>
    <w:rsid w:val="00640587"/>
    <w:rsid w:val="006C2F82"/>
    <w:rsid w:val="0070050D"/>
    <w:rsid w:val="00713CF8"/>
    <w:rsid w:val="0072159B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9F189A"/>
    <w:rsid w:val="00A25457"/>
    <w:rsid w:val="00A65C4E"/>
    <w:rsid w:val="00A910CC"/>
    <w:rsid w:val="00AB1597"/>
    <w:rsid w:val="00AB6B83"/>
    <w:rsid w:val="00AC1A48"/>
    <w:rsid w:val="00B15C06"/>
    <w:rsid w:val="00B35AD9"/>
    <w:rsid w:val="00B66981"/>
    <w:rsid w:val="00B72BD8"/>
    <w:rsid w:val="00B8647E"/>
    <w:rsid w:val="00B922AF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E0101B"/>
    <w:rsid w:val="00E06C95"/>
    <w:rsid w:val="00E15A29"/>
    <w:rsid w:val="00E94D30"/>
    <w:rsid w:val="00EA46B8"/>
    <w:rsid w:val="00ED1E23"/>
    <w:rsid w:val="00EF5456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
č.p.!!!!!</izvorni_sadrzaj>
    <derivirana_varijabla naziv="DomainObject.Predmet.PrimjedbaSuca_1">Bio 1 St-954/2015!
č.p.!!!!!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</item>
    </izvorni_sadrzaj>
    <derivirana_varijabla naziv="DomainObject.Predmet.OstaliListFormatedOIB_1">
      <item>Marijo Granić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A. G. Matoša 48, 21000 Split</item>
    </izvorni_sadrzaj>
    <derivirana_varijabla naziv="DomainObject.Predmet.OstaliListFormatedWithAdressOIB_1">
      <item>Marijo Granić,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</item>
    </izvorni_sadrzaj>
    <derivirana_varijabla naziv="DomainObject.Predmet.OstaliListNazivFormatedOIB_1"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null</item>
    </izvorni_sadrzaj>
    <derivirana_varijabla naziv="DomainObject.Predmet.SudioniciListNazivOIB_1">
      <item>, OIB 77566367063</item>
      <item>, OIB 85821130368</item>
      <item>, OIB 68381672637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775</properties:Characters>
  <properties:Lines>40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2018-09-25T13:24:00Z</dcterms:created>
  <dc:creator>Ardena Bajlo</dc:creator>
  <cp:lastModifiedBy>Ante Rubelj</cp:lastModifiedBy>
  <cp:lastPrinted>2018-09-11T08:52:00Z</cp:lastPrinted>
  <dcterms:modified xmlns:xsi="http://www.w3.org/2001/XMLSchema-instance" xsi:type="dcterms:W3CDTF">2018-09-26T09:37:00Z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(1St-1041-16-58 ročište za diobu kupovnine --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