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2c4" w14:paraId="5b412c4" w:rsidRDefault="009D2BB5" w:rsidP="009D2BB5" w:rsidR="00B03642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763CC2">
        <w:t xml:space="preserve">              1 St-</w:t>
      </w:r>
      <w:r w:rsidR="00E84181">
        <w:t>602/13-1</w:t>
      </w:r>
      <w:r w:rsidR="009D5AF1">
        <w:t>4</w:t>
      </w:r>
      <w:r w:rsidR="007441FF">
        <w:t>8</w:t>
      </w: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</w:t>
      </w:r>
      <w:r w:rsidR="00E74273" w:rsidRPr="00763CC2">
        <w:t xml:space="preserve">(OIB:39670464653) </w:t>
      </w:r>
      <w:r w:rsidRPr="00763CC2">
        <w:t xml:space="preserve">po sucu ovog suda Ardeni Bajlo u stečajnom postupku nad stečajnim dužnikom </w:t>
      </w:r>
      <w:r w:rsidR="009D2BB5">
        <w:t>AEDIFICO</w:t>
      </w:r>
      <w:r w:rsidR="009D2BB5" w:rsidRPr="00C3238F">
        <w:t xml:space="preserve"> d.o.o. Zadar u stečaju,</w:t>
      </w:r>
      <w:r w:rsidR="009D2BB5">
        <w:t xml:space="preserve"> OIB: 62573180638, </w:t>
      </w:r>
      <w:r w:rsidR="009D2BB5" w:rsidRPr="00C3238F">
        <w:t>zastupanom po stečajno</w:t>
      </w:r>
      <w:r w:rsidR="009D2BB5">
        <w:t>j</w:t>
      </w:r>
      <w:r w:rsidR="009D2BB5" w:rsidRPr="00C3238F">
        <w:t xml:space="preserve"> upravitelj</w:t>
      </w:r>
      <w:r w:rsidR="009D2BB5">
        <w:t>ici Ivanki Bosotina</w:t>
      </w:r>
      <w:r w:rsidRPr="00763CC2">
        <w:t xml:space="preserve">, </w:t>
      </w:r>
      <w:r w:rsidRPr="00AA1031">
        <w:t xml:space="preserve">temeljem odluke skupštine vjerovnika od dana </w:t>
      </w:r>
      <w:r w:rsidR="00EF496F" w:rsidRPr="00AA1031">
        <w:t>16. prosinca 2014</w:t>
      </w:r>
      <w:r w:rsidR="003272A7" w:rsidRPr="00AA1031">
        <w:t>. godine</w:t>
      </w:r>
      <w:r w:rsidR="003272A7" w:rsidRPr="00763CC2">
        <w:t>,</w:t>
      </w:r>
      <w:r w:rsidRPr="00763CC2">
        <w:t xml:space="preserve"> rješenja stečajnog suca od dana </w:t>
      </w:r>
      <w:r w:rsidR="009D2BB5">
        <w:t>10. travnja 2015</w:t>
      </w:r>
      <w:r w:rsidR="003272A7" w:rsidRPr="00763CC2">
        <w:t xml:space="preserve">. godine i zaključka ovog suda od dana </w:t>
      </w:r>
      <w:r w:rsidR="009D5AF1">
        <w:t>17</w:t>
      </w:r>
      <w:r w:rsidR="00E84181">
        <w:t>. srpnja</w:t>
      </w:r>
      <w:r w:rsidR="009D2BB5">
        <w:t xml:space="preserve"> 2015</w:t>
      </w:r>
      <w:r w:rsidR="003272A7" w:rsidRPr="00763CC2">
        <w:t xml:space="preserve">. godine, </w:t>
      </w:r>
      <w:r w:rsidR="00FE26AD" w:rsidRPr="00763CC2">
        <w:t xml:space="preserve">dana </w:t>
      </w:r>
      <w:r w:rsidR="007441FF">
        <w:t>1</w:t>
      </w:r>
      <w:r w:rsidR="00592E76">
        <w:t>9</w:t>
      </w:r>
      <w:r w:rsidR="007441FF">
        <w:t>. listopada</w:t>
      </w:r>
      <w:r w:rsidR="009D2BB5">
        <w:t xml:space="preserve"> 2015</w:t>
      </w:r>
      <w:r w:rsidR="00FE26AD" w:rsidRPr="00763CC2">
        <w:t xml:space="preserve">. godine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7441FF" w:rsidP="00672C0A" w:rsidR="00FA336D" w:rsidRPr="00763CC2">
      <w:pPr>
        <w:jc w:val="center"/>
      </w:pPr>
      <w:r>
        <w:t>TREĆU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9D2BB5">
        <w:t>AEDIFICO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B03642" w:rsidP="00E85D96" w:rsidR="00B03642" w:rsidRPr="00763CC2">
      <w:pPr>
        <w:ind w:firstLine="708" w:left="708"/>
      </w:pPr>
      <w:r w:rsidRPr="00763CC2">
        <w:t xml:space="preserve">     </w:t>
      </w:r>
      <w:r w:rsidRPr="00763CC2">
        <w:tab/>
        <w:t xml:space="preserve"> </w:t>
      </w:r>
      <w:r w:rsidR="00E85D96">
        <w:tab/>
      </w:r>
      <w:r w:rsidR="00E85D96">
        <w:tab/>
      </w:r>
      <w:r w:rsidR="00E85D96">
        <w:tab/>
      </w: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9D2BB5" w:rsidR="00C31AF6">
      <w:pPr>
        <w:pStyle w:val="StandardWeb"/>
        <w:spacing w:afterAutospacing="false" w:after="0" w:beforeAutospacing="false" w:before="0"/>
        <w:jc w:val="both"/>
      </w:pPr>
      <w:r w:rsidRPr="00763CC2">
        <w:tab/>
        <w:t xml:space="preserve">I.  </w:t>
      </w:r>
      <w:r w:rsidR="00C31AF6" w:rsidRPr="00C3238F">
        <w:t xml:space="preserve">Nekretnine upisane u zk.ul.br. </w:t>
      </w:r>
      <w:r w:rsidR="009D2BB5">
        <w:t>12232</w:t>
      </w:r>
      <w:r w:rsidR="009D2BB5" w:rsidRPr="00C3238F">
        <w:t xml:space="preserve"> k.o. </w:t>
      </w:r>
      <w:r w:rsidR="009D2BB5">
        <w:t xml:space="preserve">Zadar, </w:t>
      </w:r>
      <w:r w:rsidR="009D2BB5" w:rsidRPr="00C3238F">
        <w:t xml:space="preserve">kat. oznake čest. zem.  </w:t>
      </w:r>
      <w:r w:rsidR="009D2BB5">
        <w:t>8238/1</w:t>
      </w:r>
      <w:r w:rsidR="009D2BB5" w:rsidRPr="00C3238F">
        <w:t xml:space="preserve">, ukupne površine </w:t>
      </w:r>
      <w:r w:rsidR="009D2BB5">
        <w:t>1723</w:t>
      </w:r>
      <w:r w:rsidR="009D2BB5" w:rsidRPr="00C3238F">
        <w:t xml:space="preserve"> m2, u naravi </w:t>
      </w:r>
      <w:r w:rsidR="009D2BB5">
        <w:t>oranica</w:t>
      </w:r>
      <w:r w:rsidR="00C31AF6">
        <w:t>.</w:t>
      </w:r>
      <w:r w:rsidR="00C31AF6" w:rsidRPr="000A3529">
        <w:t xml:space="preserve"> </w:t>
      </w:r>
    </w:p>
    <w:p w:rsidRDefault="009D2BB5" w:rsidP="009D2BB5" w:rsidR="009D2BB5" w:rsidRPr="000A3529">
      <w:pPr>
        <w:pStyle w:val="StandardWeb"/>
        <w:spacing w:afterAutospacing="false" w:after="0" w:beforeAutospacing="false" w:before="0"/>
        <w:jc w:val="both"/>
      </w:pPr>
    </w:p>
    <w:p w:rsidRDefault="00C31AF6" w:rsidP="009D2BB5" w:rsidR="00B03642" w:rsidRPr="00763CC2">
      <w:pPr>
        <w:jc w:val="both"/>
      </w:pPr>
      <w:r>
        <w:t xml:space="preserve">            </w:t>
      </w:r>
      <w:r w:rsidR="00B03642"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="00B03642" w:rsidRPr="00763CC2">
        <w:t>opterećen</w:t>
      </w:r>
      <w:r w:rsidR="0008593E" w:rsidRPr="00763CC2">
        <w:t>a</w:t>
      </w:r>
      <w:r w:rsidR="00B03642"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9D2BB5">
        <w:t>PARTNER BANKE d.d. Zagreb</w:t>
      </w:r>
      <w:r>
        <w:t>.</w:t>
      </w:r>
    </w:p>
    <w:p w:rsidRDefault="003312A5" w:rsidP="009D2BB5" w:rsidR="003312A5" w:rsidRPr="00763CC2"/>
    <w:p w:rsidRDefault="003F516E" w:rsidP="009D2BB5" w:rsidR="003F516E" w:rsidRPr="00763CC2">
      <w:pPr>
        <w:jc w:val="both"/>
      </w:pPr>
      <w:r w:rsidRPr="00763CC2">
        <w:t xml:space="preserve">    </w:t>
      </w:r>
      <w:r w:rsidR="009D2BB5">
        <w:tab/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9D2BB5">
        <w:t>26</w:t>
      </w:r>
      <w:r w:rsidR="00285EDD" w:rsidRPr="00763CC2">
        <w:t xml:space="preserve">/I, dana </w:t>
      </w:r>
      <w:r w:rsidR="007441FF">
        <w:t>10. studenoga</w:t>
      </w:r>
      <w:r w:rsidR="00A15909" w:rsidRPr="00763CC2">
        <w:t xml:space="preserve"> </w:t>
      </w:r>
      <w:r w:rsidR="003F0615" w:rsidRPr="00763CC2">
        <w:t>201</w:t>
      </w:r>
      <w:r w:rsidR="001344E6">
        <w:t>5</w:t>
      </w:r>
      <w:r w:rsidR="003F0615" w:rsidRPr="00763CC2">
        <w:t>.</w:t>
      </w:r>
      <w:r w:rsidRPr="00763CC2">
        <w:t xml:space="preserve"> godine s početkom u </w:t>
      </w:r>
      <w:r w:rsidR="007441FF">
        <w:t>10,00</w:t>
      </w:r>
      <w:r w:rsidRPr="00763CC2">
        <w:t xml:space="preserve"> sati</w:t>
      </w:r>
      <w:r w:rsidR="0008593E" w:rsidRPr="00763CC2">
        <w:t>.</w:t>
      </w:r>
    </w:p>
    <w:p w:rsidRDefault="00A6164F" w:rsidP="009D2BB5" w:rsidR="00A6164F" w:rsidRPr="00763CC2"/>
    <w:p w:rsidRDefault="003F516E" w:rsidP="009D2BB5" w:rsidR="00BA0812" w:rsidRPr="00763CC2">
      <w:r w:rsidRPr="00763CC2">
        <w:t xml:space="preserve">   </w:t>
      </w:r>
      <w:r w:rsidR="009D2BB5">
        <w:tab/>
      </w:r>
      <w:r w:rsidRPr="00763CC2">
        <w:t xml:space="preserve">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 xml:space="preserve">je </w:t>
      </w:r>
      <w:r w:rsidR="00C31AF6">
        <w:t>u</w:t>
      </w:r>
      <w:r w:rsidR="00C31AF6" w:rsidRPr="000A3529">
        <w:t xml:space="preserve"> iznosu od  </w:t>
      </w:r>
      <w:r w:rsidR="007441FF">
        <w:t>1.213.404,62</w:t>
      </w:r>
      <w:r w:rsidR="009D2BB5" w:rsidRPr="00C3238F">
        <w:t xml:space="preserve"> </w:t>
      </w:r>
      <w:r w:rsidR="00C31AF6" w:rsidRPr="000A3529">
        <w:t>kuna</w:t>
      </w:r>
      <w:r w:rsidRPr="00763CC2">
        <w:t>.</w:t>
      </w:r>
    </w:p>
    <w:p w:rsidRDefault="003F516E" w:rsidP="009D2BB5" w:rsidR="003F516E" w:rsidRPr="00763CC2"/>
    <w:p w:rsidRDefault="003F516E" w:rsidP="00B03642" w:rsidR="00B03642" w:rsidRPr="00763CC2">
      <w:r w:rsidRPr="00763CC2">
        <w:t xml:space="preserve">    </w:t>
      </w:r>
      <w:r w:rsidR="009D2BB5">
        <w:tab/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>ečajn</w:t>
      </w:r>
      <w:r w:rsidR="00D4713F">
        <w:rPr>
          <w:szCs w:val="24"/>
        </w:rPr>
        <w:t>e</w:t>
      </w:r>
      <w:r w:rsidRPr="00763CC2">
        <w:rPr>
          <w:szCs w:val="24"/>
        </w:rPr>
        <w:t xml:space="preserve"> upravitelj</w:t>
      </w:r>
      <w:r w:rsidR="00D4713F">
        <w:rPr>
          <w:szCs w:val="24"/>
        </w:rPr>
        <w:t>ice</w:t>
      </w:r>
      <w:r w:rsidRPr="00763CC2">
        <w:rPr>
          <w:szCs w:val="24"/>
        </w:rPr>
        <w:t xml:space="preserve"> : </w:t>
      </w:r>
      <w:r w:rsidR="00F76F05" w:rsidRPr="0022320B">
        <w:t>Ivanka Bosotina, Dalmatinskog sabora 3,</w:t>
      </w:r>
      <w:r w:rsidR="00F76F05">
        <w:t xml:space="preserve"> </w:t>
      </w:r>
      <w:r w:rsidR="00F76F05" w:rsidRPr="0022320B">
        <w:t>Zadar</w:t>
      </w:r>
      <w:r w:rsidR="00F76F05">
        <w:rPr>
          <w:szCs w:val="24"/>
        </w:rPr>
        <w:t>,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F76F05">
        <w:rPr>
          <w:szCs w:val="24"/>
        </w:rPr>
        <w:t>602</w:t>
      </w:r>
      <w:r w:rsidR="00763CC2">
        <w:rPr>
          <w:szCs w:val="24"/>
        </w:rPr>
        <w:t>/</w:t>
      </w:r>
      <w:r w:rsidR="00F76F05">
        <w:rPr>
          <w:szCs w:val="24"/>
        </w:rPr>
        <w:t>13</w:t>
      </w:r>
      <w:r w:rsidR="003F0615" w:rsidRPr="00763CC2">
        <w:rPr>
          <w:szCs w:val="24"/>
        </w:rPr>
        <w:t xml:space="preserve">“ do dana </w:t>
      </w:r>
      <w:r w:rsidR="007441FF">
        <w:rPr>
          <w:szCs w:val="24"/>
        </w:rPr>
        <w:t>06. studenoga</w:t>
      </w:r>
      <w:r w:rsidR="00CB2CE2" w:rsidRPr="00E85D96">
        <w:rPr>
          <w:szCs w:val="24"/>
        </w:rPr>
        <w:t xml:space="preserve"> </w:t>
      </w:r>
      <w:r w:rsidR="003F0615" w:rsidRPr="00E85D96">
        <w:rPr>
          <w:szCs w:val="24"/>
        </w:rPr>
        <w:t>201</w:t>
      </w:r>
      <w:r w:rsidR="001344E6" w:rsidRPr="00E85D96">
        <w:rPr>
          <w:szCs w:val="24"/>
        </w:rPr>
        <w:t>5</w:t>
      </w:r>
      <w:r w:rsidR="003F0615" w:rsidRPr="00E85D96">
        <w:rPr>
          <w:szCs w:val="24"/>
        </w:rPr>
        <w:t xml:space="preserve">. godine u 12,00 sati.  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/>
    <w:p w:rsidRDefault="00B03642" w:rsidP="00B03642" w:rsidR="00B03642" w:rsidRPr="00A1592C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6B3D29">
        <w:rPr>
          <w:szCs w:val="24"/>
        </w:rPr>
        <w:t xml:space="preserve"> IBAN: </w:t>
      </w:r>
      <w:r w:rsidR="00A1592C" w:rsidRPr="00A1592C">
        <w:rPr>
          <w:szCs w:val="24"/>
        </w:rPr>
        <w:t>HR4624080021100044587</w:t>
      </w:r>
      <w:r w:rsidR="001F43F0" w:rsidRPr="00763CC2">
        <w:rPr>
          <w:szCs w:val="24"/>
        </w:rPr>
        <w:t xml:space="preserve"> </w:t>
      </w:r>
      <w:r w:rsidR="00963F63" w:rsidRPr="00763CC2">
        <w:rPr>
          <w:szCs w:val="24"/>
        </w:rPr>
        <w:t xml:space="preserve">vodi se kod </w:t>
      </w:r>
      <w:r w:rsidR="00487B69" w:rsidRPr="00763CC2">
        <w:rPr>
          <w:szCs w:val="24"/>
        </w:rPr>
        <w:t xml:space="preserve"> </w:t>
      </w:r>
      <w:r w:rsidR="00A1592C" w:rsidRPr="00A1592C">
        <w:rPr>
          <w:szCs w:val="24"/>
        </w:rPr>
        <w:t>Partner</w:t>
      </w:r>
      <w:r w:rsidR="006B3D29" w:rsidRPr="00A1592C">
        <w:rPr>
          <w:szCs w:val="24"/>
        </w:rPr>
        <w:t xml:space="preserve"> banke d.d. 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EF496F">
        <w:rPr>
          <w:szCs w:val="24"/>
        </w:rPr>
        <w:t>09</w:t>
      </w:r>
      <w:r w:rsidR="00EF496F" w:rsidRPr="00EF496F">
        <w:rPr>
          <w:szCs w:val="24"/>
        </w:rPr>
        <w:t>8/298-005</w:t>
      </w:r>
      <w:r w:rsidRPr="00EF496F">
        <w:rPr>
          <w:szCs w:val="24"/>
        </w:rPr>
        <w:t>,</w:t>
      </w:r>
      <w:r w:rsidRPr="00763CC2">
        <w:rPr>
          <w:szCs w:val="24"/>
        </w:rPr>
        <w:t xml:space="preserve">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/>
    <w:p w:rsidRDefault="00963F63" w:rsidP="00B03642" w:rsidR="00963F63" w:rsidRPr="00763CC2"/>
    <w:p w:rsidRDefault="00DF2249" w:rsidP="00DF2249" w:rsidR="00DF2249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DF2249" w:rsidP="00DF2249" w:rsidR="00DF2249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DF2249" w:rsidP="00DF2249" w:rsidR="00DF2249"/>
    <w:p w:rsidRDefault="005812F0" w:rsidP="005812F0" w:rsidR="005812F0" w:rsidRPr="00763CC2">
      <w:pPr>
        <w:jc w:val="right"/>
      </w:pPr>
    </w:p>
    <w:p w:rsidRDefault="0049226F" w:rsidP="005812F0" w:rsidR="0049226F" w:rsidRPr="00763CC2">
      <w:pPr>
        <w:jc w:val="right"/>
      </w:pPr>
    </w:p>
    <w:p w:rsidRDefault="006344A9" w:rsidP="0049226F" w:rsidR="006344A9" w:rsidRPr="00763CC2">
      <w:pPr>
        <w:jc w:val="right"/>
      </w:pPr>
    </w:p>
    <w:p w:rsidRDefault="00D4713F" w:rsidP="00D4713F" w:rsidR="00B462B5">
      <w:r>
        <w:t>DNA: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stečajnom upravitelju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www. stečaj.hr</w:t>
      </w:r>
    </w:p>
    <w:p w:rsidRDefault="00D4713F" w:rsidP="00D4713F" w:rsidR="00D4713F">
      <w:pPr>
        <w:pStyle w:val="Odlomakpopisa"/>
        <w:numPr>
          <w:ilvl w:val="0"/>
          <w:numId w:val="8"/>
        </w:numPr>
      </w:pPr>
      <w:r>
        <w:t>e-oglasna ploča</w:t>
      </w:r>
    </w:p>
    <w:p w:rsidRDefault="00D4713F" w:rsidP="00D4713F" w:rsidR="00D4713F" w:rsidRPr="00763CC2">
      <w:pPr>
        <w:pStyle w:val="Odlomakpopisa"/>
        <w:numPr>
          <w:ilvl w:val="0"/>
          <w:numId w:val="8"/>
        </w:numPr>
      </w:pPr>
      <w:r>
        <w:t>u spis</w:t>
      </w:r>
    </w:p>
    <w:p w:rsidRDefault="00DE1454" w:rsidP="00DE1454" w:rsidR="00DE1454" w:rsidRPr="00763CC2">
      <w:pPr>
        <w:jc w:val="right"/>
      </w:pPr>
    </w:p>
    <w:p w:rsidRDefault="005760EE" w:rsidP="005760EE" w:rsidR="005760EE" w:rsidRPr="00763CC2">
      <w:pPr>
        <w:jc w:val="right"/>
      </w:pP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725" w:rsidR="009E2725">
      <w:r>
        <w:separator/>
      </w:r>
    </w:p>
  </w:endnote>
  <w:endnote w:id="0" w:type="continuationSeparator">
    <w:p w:rsidRDefault="009E2725" w:rsidR="009E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725" w:rsidR="009E2725">
      <w:r>
        <w:separator/>
      </w:r>
    </w:p>
  </w:footnote>
  <w:footnote w:id="0" w:type="continuationSeparator">
    <w:p w:rsidRDefault="009E2725" w:rsidR="009E2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F05" w:rsidP="00F76F05" w:rsidR="00F76F05">
    <w:pPr>
      <w:jc w:val="right"/>
      <w:rPr>
        <w:rFonts w:cs="Arial" w:hAnsi="Arial" w:ascii="Arial"/>
        <w:b/>
        <w:sz w:val="22"/>
        <w:szCs w:val="22"/>
      </w:rPr>
    </w:pPr>
    <w:r w:rsidRPr="00763CC2">
      <w:t>1 St-</w:t>
    </w:r>
    <w:r w:rsidR="00E84181">
      <w:t>602/13-1</w:t>
    </w:r>
    <w:r w:rsidR="009D5AF1">
      <w:t>4</w:t>
    </w:r>
    <w:r w:rsidR="007441FF">
      <w:t>8</w:t>
    </w:r>
  </w:p>
  <w:p w:rsidRDefault="00263040" w:rsidP="00F76F05" w:rsidR="0026304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2D5562"/>
    <w:multiLevelType w:val="hybridMultilevel"/>
    <w:tmpl w:val="B5D895C6"/>
    <w:lvl w:tplc="D6DAE17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593E"/>
    <w:rsid w:val="00096939"/>
    <w:rsid w:val="000A6A94"/>
    <w:rsid w:val="000C064F"/>
    <w:rsid w:val="000C1265"/>
    <w:rsid w:val="000C6C86"/>
    <w:rsid w:val="000E0B86"/>
    <w:rsid w:val="000F092C"/>
    <w:rsid w:val="000F13AE"/>
    <w:rsid w:val="000F2880"/>
    <w:rsid w:val="00125621"/>
    <w:rsid w:val="001344E6"/>
    <w:rsid w:val="001621E6"/>
    <w:rsid w:val="00164D9B"/>
    <w:rsid w:val="001873BE"/>
    <w:rsid w:val="001B1178"/>
    <w:rsid w:val="001E677D"/>
    <w:rsid w:val="001F43F0"/>
    <w:rsid w:val="00203FC4"/>
    <w:rsid w:val="00220037"/>
    <w:rsid w:val="002334FF"/>
    <w:rsid w:val="00263040"/>
    <w:rsid w:val="00270889"/>
    <w:rsid w:val="00285E9D"/>
    <w:rsid w:val="00285EDD"/>
    <w:rsid w:val="002B4288"/>
    <w:rsid w:val="002E0785"/>
    <w:rsid w:val="002E362C"/>
    <w:rsid w:val="00317BDA"/>
    <w:rsid w:val="003272A7"/>
    <w:rsid w:val="003312A5"/>
    <w:rsid w:val="00351253"/>
    <w:rsid w:val="00362083"/>
    <w:rsid w:val="00372A78"/>
    <w:rsid w:val="003A0AC3"/>
    <w:rsid w:val="003C72DF"/>
    <w:rsid w:val="003E4F31"/>
    <w:rsid w:val="003F0615"/>
    <w:rsid w:val="003F516E"/>
    <w:rsid w:val="00430982"/>
    <w:rsid w:val="004323C8"/>
    <w:rsid w:val="00480A79"/>
    <w:rsid w:val="00484309"/>
    <w:rsid w:val="00487B69"/>
    <w:rsid w:val="00490D6F"/>
    <w:rsid w:val="0049226F"/>
    <w:rsid w:val="004A60C9"/>
    <w:rsid w:val="004C0531"/>
    <w:rsid w:val="004E2179"/>
    <w:rsid w:val="0052755B"/>
    <w:rsid w:val="005760EE"/>
    <w:rsid w:val="005812F0"/>
    <w:rsid w:val="00592E76"/>
    <w:rsid w:val="005A1ACD"/>
    <w:rsid w:val="005A1FD3"/>
    <w:rsid w:val="005D28CD"/>
    <w:rsid w:val="005F3EA4"/>
    <w:rsid w:val="006014FC"/>
    <w:rsid w:val="0061543F"/>
    <w:rsid w:val="006344A9"/>
    <w:rsid w:val="00656F74"/>
    <w:rsid w:val="006647BA"/>
    <w:rsid w:val="00672C0A"/>
    <w:rsid w:val="00683241"/>
    <w:rsid w:val="00683407"/>
    <w:rsid w:val="006B3154"/>
    <w:rsid w:val="006B3D29"/>
    <w:rsid w:val="00704CA5"/>
    <w:rsid w:val="007059D6"/>
    <w:rsid w:val="007441FF"/>
    <w:rsid w:val="00752EA5"/>
    <w:rsid w:val="00754B1A"/>
    <w:rsid w:val="00763CC2"/>
    <w:rsid w:val="007935D3"/>
    <w:rsid w:val="007D02E5"/>
    <w:rsid w:val="00860474"/>
    <w:rsid w:val="00894BEC"/>
    <w:rsid w:val="008B7B50"/>
    <w:rsid w:val="008C39C3"/>
    <w:rsid w:val="008C441D"/>
    <w:rsid w:val="008C6F36"/>
    <w:rsid w:val="008E0D6D"/>
    <w:rsid w:val="009048BA"/>
    <w:rsid w:val="00922311"/>
    <w:rsid w:val="0094577B"/>
    <w:rsid w:val="00963F63"/>
    <w:rsid w:val="009760D2"/>
    <w:rsid w:val="00981A5A"/>
    <w:rsid w:val="00997CF4"/>
    <w:rsid w:val="009A4DBE"/>
    <w:rsid w:val="009A5823"/>
    <w:rsid w:val="009C4C07"/>
    <w:rsid w:val="009D2BB5"/>
    <w:rsid w:val="009D5AF1"/>
    <w:rsid w:val="009E2725"/>
    <w:rsid w:val="00A118D0"/>
    <w:rsid w:val="00A12E8C"/>
    <w:rsid w:val="00A15909"/>
    <w:rsid w:val="00A1592C"/>
    <w:rsid w:val="00A44F87"/>
    <w:rsid w:val="00A543CB"/>
    <w:rsid w:val="00A6164F"/>
    <w:rsid w:val="00A74DE2"/>
    <w:rsid w:val="00A844AC"/>
    <w:rsid w:val="00A91905"/>
    <w:rsid w:val="00A94666"/>
    <w:rsid w:val="00AA1031"/>
    <w:rsid w:val="00AA754B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30842"/>
    <w:rsid w:val="00C31AF6"/>
    <w:rsid w:val="00C31E19"/>
    <w:rsid w:val="00C35503"/>
    <w:rsid w:val="00C762DD"/>
    <w:rsid w:val="00CA3C0F"/>
    <w:rsid w:val="00CA7DC3"/>
    <w:rsid w:val="00CB2CE2"/>
    <w:rsid w:val="00CC5937"/>
    <w:rsid w:val="00CE3A59"/>
    <w:rsid w:val="00CF21F4"/>
    <w:rsid w:val="00D0087B"/>
    <w:rsid w:val="00D12687"/>
    <w:rsid w:val="00D263C0"/>
    <w:rsid w:val="00D415B9"/>
    <w:rsid w:val="00D4713F"/>
    <w:rsid w:val="00DE1454"/>
    <w:rsid w:val="00DF2249"/>
    <w:rsid w:val="00E377B3"/>
    <w:rsid w:val="00E4185F"/>
    <w:rsid w:val="00E41EA8"/>
    <w:rsid w:val="00E66927"/>
    <w:rsid w:val="00E74273"/>
    <w:rsid w:val="00E751D6"/>
    <w:rsid w:val="00E84181"/>
    <w:rsid w:val="00E85D96"/>
    <w:rsid w:val="00EB27D1"/>
    <w:rsid w:val="00ED32D2"/>
    <w:rsid w:val="00EF496F"/>
    <w:rsid w:val="00F01AED"/>
    <w:rsid w:val="00F164C0"/>
    <w:rsid w:val="00F640C5"/>
    <w:rsid w:val="00F73EBA"/>
    <w:rsid w:val="00F76F05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StandardWeb" w:type="paragraph">
    <w:name w:val="Normal (Web)"/>
    <w:basedOn w:val="Normal"/>
    <w:rsid w:val="00C31AF6"/>
    <w:pPr>
      <w:spacing w:afterAutospacing="true" w:after="100" w:beforeAutospacing="true" w:before="100"/>
    </w:pPr>
  </w:style>
  <w:style w:styleId="Podnoje" w:type="paragraph">
    <w:name w:val="footer"/>
    <w:basedOn w:val="Normal"/>
    <w:link w:val="PodnojeChar"/>
    <w:rsid w:val="00F76F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6F0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471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StandardWeb" w:type="paragraph">
    <w:name w:val="Normal (Web)"/>
    <w:basedOn w:val="Normal"/>
    <w:rsid w:val="00C31AF6"/>
    <w:pPr>
      <w:spacing w:after="100" w:afterAutospacing="1" w:before="100" w:beforeAutospacing="1"/>
    </w:pPr>
  </w:style>
  <w:style w:styleId="Podnoje" w:type="paragraph">
    <w:name w:val="footer"/>
    <w:basedOn w:val="Normal"/>
    <w:link w:val="PodnojeChar"/>
    <w:rsid w:val="00F76F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6F0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471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590B4-3CD3-41B7-9183-2B6DCEA3D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511</properties:Words>
  <properties:Characters>2772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2015-10-14T08:36:00Z</dcterms:created>
  <dc:creator>Ardena Bajlo</dc:creator>
  <cp:lastModifiedBy>wsadmin</cp:lastModifiedBy>
  <cp:lastPrinted>2015-10-19T09:33:00Z</cp:lastPrinted>
  <dcterms:modified xmlns:xsi="http://www.w3.org/2001/XMLSchema-instance" xsi:type="dcterms:W3CDTF">2015-10-19T09:39:00Z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