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d8be" w14:paraId="a92d8be" w:rsidRDefault="00C5617A" w:rsidP="00C5617A" w:rsidR="00C5617A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                                    </w:t>
      </w:r>
    </w:p>
    <w:p w:rsidRDefault="00C5617A" w:rsidP="00C5617A" w:rsidR="00C5617A">
      <w:pPr>
        <w:jc w:val="both"/>
      </w:pPr>
      <w:r>
        <w:t>Amruševa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2750A7" w:rsidP="008E360F" w:rsidR="008E360F">
      <w:pPr>
        <w:ind w:firstLine="720"/>
        <w:jc w:val="both"/>
      </w:pPr>
      <w:r>
        <w:t xml:space="preserve">Trgovački sud u Zagrebu, po sucu Luciji Butigan, u stečajnom postupku povodom prijedloga predlagatelja FINANCIJSKE AGENCIJE, Regionalni centar Zagreb, podružnica Zagreb,Trg svibanjskih žrtava 1995. 1, za otvaranje stečajnog postupka nad dužnikom </w:t>
      </w:r>
      <w:r w:rsidR="00C030EA">
        <w:rPr>
          <w:color w:val="000000"/>
        </w:rPr>
        <w:t>EKOLOŠKI OTPAD j.d.o.o. za trgovinu i usluge, OIB: 90240196713, Zagreb, I. Resnik 120</w:t>
      </w:r>
      <w:r>
        <w:t xml:space="preserve">, dana </w:t>
      </w:r>
      <w:r w:rsidR="00C030EA">
        <w:t>18. listopada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C030EA">
        <w:rPr>
          <w:color w:val="000000"/>
        </w:rPr>
        <w:t>EKOLOŠKI OTPAD j.d.o.o. za trgovinu i usluge, OIB: 90240196713, Zagreb, I. Resnik 120</w:t>
      </w:r>
      <w:r>
        <w:rPr>
          <w:lang w:val="pt-BR"/>
        </w:rPr>
        <w:t xml:space="preserve">, 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7D0292">
        <w:t>3</w:t>
      </w:r>
      <w:r w:rsidR="00C030EA">
        <w:t>858</w:t>
      </w:r>
      <w:r w:rsidR="007D029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  <w:r w:rsidR="00C030EA">
        <w:t xml:space="preserve"> 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C030EA" w:rsidP="00C030EA" w:rsidR="00C030EA">
      <w:pPr>
        <w:ind w:firstLine="709"/>
        <w:jc w:val="both"/>
      </w:pPr>
      <w:r>
        <w:t xml:space="preserve">Financijska agencija, Regionalni centar Zagreb, podnijela je ovom sudu prijedlog za otvaranje stečajnog postupka nad dužnikom </w:t>
      </w:r>
      <w:r>
        <w:rPr>
          <w:color w:val="000000"/>
        </w:rPr>
        <w:t>EKOLOŠKI OTPAD j.d.o.o. za trgovinu i usluge, OIB: 90240196713, Zagreb, I. Resnik 120</w:t>
      </w:r>
      <w:r>
        <w:t>.</w:t>
      </w:r>
    </w:p>
    <w:p w:rsidRDefault="00C030EA" w:rsidP="00C030EA" w:rsidR="00C030EA">
      <w:pPr>
        <w:ind w:firstLine="709"/>
        <w:jc w:val="both"/>
      </w:pPr>
      <w:r>
        <w:t>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neprekinutom razdoblju od 120 dana: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osam mjeseci, ali ne ranije od šest mjeseci od dana stupanja na snagu stečajnog zakona za pravnu osobu koja u Očevidniku redoslijeda osnova za plaćanje ima evidentirane neizvršene osnove za plaćanje u neprekinutom razdoblju od 120 dana i jednog zaposlenog.  </w:t>
      </w:r>
    </w:p>
    <w:p w:rsidRDefault="00C030EA" w:rsidP="00C030EA" w:rsidR="00C030EA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</w:pPr>
      <w:r>
        <w:t xml:space="preserve"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  </w:t>
      </w:r>
    </w:p>
    <w:p w:rsidRDefault="00C030EA" w:rsidP="00C030EA" w:rsidR="00C030EA">
      <w:pPr>
        <w:jc w:val="both"/>
      </w:pPr>
    </w:p>
    <w:p w:rsidRDefault="00C030EA" w:rsidP="00C030EA" w:rsidR="00C030EA">
      <w:pPr>
        <w:ind w:firstLine="709"/>
        <w:jc w:val="both"/>
      </w:pPr>
      <w:r>
        <w:lastRenderedPageBreak/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510 dana, u ukupnom iznosu od 9.059.640,71 kn, kao i da dužnik ima 1 zaposlenih.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030EA" w:rsidP="00C030EA" w:rsidR="00C030EA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C030EA" w:rsidP="00C030EA" w:rsidR="00C030EA">
      <w:pPr>
        <w:pStyle w:val="Tijeloteksta"/>
        <w:ind w:firstLine="708"/>
      </w:pPr>
      <w:r>
        <w:t>Sud je rješenjem od 17. srpnja 2017. pokrenuo prethodni postupak nad dužnikom, te odredio i održao ročište radi očitovanja o prijedlogu za otvaranje stečajnog postupka. Podnositelj prijedloga u ovosudni spis dostavio je pisano očitovanje za ročište u kojem navodi da u cijelosti ostaje kod navoda iz podnesenog prijedloga za otvaranje stečajnog postupka. Dužnik, odnosno zakonski zastupnik dužnik iako uredno pozvani na ročište nisu pristupili, a isto tako nisu dostavil</w:t>
      </w:r>
      <w:r w:rsidR="00AB1229">
        <w:t>i pisano očitovanje za ročište, sukladno čl. 123. st. 2. SZ-a.</w:t>
      </w:r>
    </w:p>
    <w:p w:rsidRDefault="00C030EA" w:rsidP="00C030EA" w:rsidR="00C030EA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2312D7">
        <w:t>9</w:t>
      </w:r>
      <w:r>
        <w:t xml:space="preserve"> spisa). </w:t>
      </w:r>
    </w:p>
    <w:p w:rsidRDefault="00C030EA" w:rsidP="00C030EA" w:rsidR="00C030E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030EA" w:rsidP="00C030EA" w:rsidR="00C030EA">
      <w:pPr>
        <w:jc w:val="both"/>
      </w:pPr>
      <w:r>
        <w:tab/>
        <w:t xml:space="preserve"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C030EA" w:rsidP="00C030EA" w:rsidR="00C030E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C030EA" w:rsidP="00C030EA" w:rsidR="00C030EA">
      <w:pPr>
        <w:ind w:firstLine="708"/>
        <w:jc w:val="both"/>
      </w:pPr>
      <w:r>
        <w:t>Slijedom svega prethodno iznesenog, doneseno je ovo rješenje.</w:t>
      </w:r>
    </w:p>
    <w:p w:rsidRDefault="00C030EA" w:rsidP="00C030EA" w:rsidR="00C030EA">
      <w:pPr>
        <w:jc w:val="both"/>
      </w:pPr>
      <w:r>
        <w:tab/>
        <w:t xml:space="preserve"> </w:t>
      </w:r>
    </w:p>
    <w:p w:rsidRDefault="00C030EA" w:rsidP="00C030EA" w:rsidR="00C030EA">
      <w:pPr>
        <w:jc w:val="center"/>
      </w:pPr>
      <w:r>
        <w:t xml:space="preserve">U Zagrebu </w:t>
      </w:r>
      <w:r w:rsidR="002312D7">
        <w:t>18</w:t>
      </w:r>
      <w:r>
        <w:t>. listopada 2017.</w:t>
      </w:r>
    </w:p>
    <w:p w:rsidRDefault="00C030EA" w:rsidP="00C030EA" w:rsidR="00C030EA">
      <w:r>
        <w:t xml:space="preserve">                     </w:t>
      </w:r>
    </w:p>
    <w:p w:rsidRDefault="00C030EA" w:rsidP="00C030EA" w:rsidR="00C030EA">
      <w:pPr>
        <w:jc w:val="center"/>
      </w:pPr>
      <w:r>
        <w:t xml:space="preserve">                                                                          Sudac:</w:t>
      </w:r>
    </w:p>
    <w:p w:rsidRDefault="00C030EA" w:rsidP="00C030EA" w:rsidR="00C030EA">
      <w:pPr>
        <w:jc w:val="center"/>
      </w:pPr>
      <w:r>
        <w:t xml:space="preserve">                                                                            Lucija Butigan</w:t>
      </w:r>
    </w:p>
    <w:p w:rsidRDefault="00C030EA" w:rsidP="00C030EA" w:rsidR="00C030EA">
      <w:pPr>
        <w:jc w:val="center"/>
      </w:pPr>
    </w:p>
    <w:p w:rsidRDefault="00C030EA" w:rsidP="00C030EA" w:rsidR="00C030EA">
      <w:r>
        <w:t>Uputa o pravnom lijeku:</w:t>
      </w:r>
    </w:p>
    <w:p w:rsidRDefault="00C030EA" w:rsidP="00C030EA" w:rsidR="00C030EA">
      <w:pPr>
        <w:jc w:val="both"/>
        <w:rPr>
          <w:color w:val="FFFFFF"/>
        </w:rPr>
      </w:pPr>
      <w:r>
        <w:t>Protiv ovog rješenja može se izjaviti žalba. Žalba se podnosi ovom sudu u 2 primjerka za Visoki trgovački sud RH u roku od 8 dana, od dana dostave rješenja.</w:t>
      </w:r>
    </w:p>
    <w:p w:rsidRDefault="00C030EA" w:rsidP="00C030EA" w:rsidR="00C030EA"/>
    <w:p w:rsidRDefault="00C5617A" w:rsidP="00C5617A" w:rsidR="00C5617A"/>
    <w:p w:rsidRDefault="00C5617A" w:rsidP="00C5617A" w:rsidR="00C5617A"/>
    <w:sectPr w:rsidR="00C5617A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0292" w:rsidP="007D0292" w:rsidR="007D0292">
      <w:r>
        <w:separator/>
      </w:r>
    </w:p>
  </w:endnote>
  <w:endnote w:id="0" w:type="continuationSeparator">
    <w:p w:rsidRDefault="007D0292" w:rsidP="007D0292" w:rsidR="007D0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0292" w:rsidP="007D0292" w:rsidR="007D0292">
      <w:r>
        <w:separator/>
      </w:r>
    </w:p>
  </w:footnote>
  <w:footnote w:id="0" w:type="continuationSeparator">
    <w:p w:rsidRDefault="007D0292" w:rsidP="007D0292" w:rsidR="007D02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042438"/>
      <w:docPartObj>
        <w:docPartGallery w:val="Page Numbers (Top of Page)"/>
        <w:docPartUnique/>
      </w:docPartObj>
    </w:sdtPr>
    <w:sdtEndPr/>
    <w:sdtContent>
      <w:p w:rsidRDefault="007D0292" w:rsidR="007D0292">
        <w:pPr>
          <w:pStyle w:val="Zaglavl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076C">
          <w:rPr>
            <w:noProof/>
          </w:rPr>
          <w:t>1</w:t>
        </w:r>
        <w:r>
          <w:fldChar w:fldCharType="end"/>
        </w:r>
        <w:r>
          <w:tab/>
        </w:r>
        <w:r>
          <w:tab/>
          <w:t>20. St-</w:t>
        </w:r>
        <w:r w:rsidR="00CA6105">
          <w:t>3858/16</w:t>
        </w:r>
      </w:p>
    </w:sdtContent>
  </w:sdt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5FE"/>
    <w:multiLevelType w:val="hybridMultilevel"/>
    <w:tmpl w:val="C138F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2312D7"/>
    <w:rsid w:val="002750A7"/>
    <w:rsid w:val="007D0292"/>
    <w:rsid w:val="008E360F"/>
    <w:rsid w:val="00AB1229"/>
    <w:rsid w:val="00BE3772"/>
    <w:rsid w:val="00C030EA"/>
    <w:rsid w:val="00C5617A"/>
    <w:rsid w:val="00CA6105"/>
    <w:rsid w:val="00D3076C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07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076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076C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076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076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07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076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076C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076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076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3858</izvorni_sadrzaj>
    <derivirana_varijabla naziv="DomainObject.Predmet.Broj_1">3858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St-3858/2016</izvorni_sadrzaj>
    <derivirana_varijabla naziv="DomainObject.Predmet.OznakaBroj_1">St-3858/2016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EKOLOŠKI OTPAD j.d.o.o. za trgovinu i usluge</izvorni_sadrzaj>
    <derivirana_varijabla naziv="DomainObject.Predmet.ProtustrankaFormated_1">  EKOLOŠKI OTPAD j.d.o.o. za trgovinu i usluge</derivirana_varijabla>
  </DomainObject.Predmet.ProtustrankaFormated>
  <DomainObject.Predmet.ProtustrankaFormatedOIB>
    <izvorni_sadrzaj>  EKOLOŠKI OTPAD j.d.o.o. za trgovinu i usluge, OIB 90240196713</izvorni_sadrzaj>
    <derivirana_varijabla naziv="DomainObject.Predmet.ProtustrankaFormatedOIB_1">  EKOLOŠKI OTPAD j.d.o.o. za trgovinu i usluge, OIB 90240196713</derivirana_varijabla>
  </DomainObject.Predmet.ProtustrankaFormatedOIB>
  <DomainObject.Predmet.ProtustrankaFormatedWithAdress>
    <izvorni_sadrzaj> EKOLOŠKI OTPAD j.d.o.o. za trgovinu i usluge, I. Resnik 120, 10000 Zagreb</izvorni_sadrzaj>
    <derivirana_varijabla naziv="DomainObject.Predmet.ProtustrankaFormatedWithAdress_1"> EKOLOŠKI OTPAD j.d.o.o. za trgovinu i usluge, I. Resnik 120, 10000 Zagreb</derivirana_varijabla>
  </DomainObject.Predmet.ProtustrankaFormatedWithAdress>
  <DomainObject.Predmet.ProtustrankaFormatedWithAdressOIB>
    <izvorni_sadrzaj> EKOLOŠKI OTPAD j.d.o.o. za trgovinu i usluge, OIB 90240196713, I. Resnik 120, 10000 Zagreb</izvorni_sadrzaj>
    <derivirana_varijabla naziv="DomainObject.Predmet.ProtustrankaFormatedWithAdressOIB_1"> EKOLOŠKI OTPAD j.d.o.o. za trgovinu i usluge, OIB 90240196713, I. Resnik 120, 10000 Zagreb</derivirana_varijabla>
  </DomainObject.Predmet.ProtustrankaFormatedWithAdressOIB>
  <DomainObject.Predmet.ProtustrankaWithAdress>
    <izvorni_sadrzaj>EKOLOŠKI OTPAD j.d.o.o. za trgovinu i usluge I. Resnik 120, 10000 Zagreb</izvorni_sadrzaj>
    <derivirana_varijabla naziv="DomainObject.Predmet.ProtustrankaWithAdress_1">EKOLOŠKI OTPAD j.d.o.o. za trgovinu i usluge I. Resnik 120, 10000 Zagreb</derivirana_varijabla>
  </DomainObject.Predmet.ProtustrankaWithAdress>
  <DomainObject.Predmet.ProtustrankaWithAdressOIB>
    <izvorni_sadrzaj>EKOLOŠKI OTPAD j.d.o.o. za trgovinu i usluge, OIB 90240196713, I. Resnik 120, 10000 Zagreb</izvorni_sadrzaj>
    <derivirana_varijabla naziv="DomainObject.Predmet.ProtustrankaWithAdressOIB_1">EKOLOŠKI OTPAD j.d.o.o. za trgovinu i usluge, OIB 90240196713, I. Resnik 120, 10000 Zagreb</derivirana_varijabla>
  </DomainObject.Predmet.ProtustrankaWithAdressOIB>
  <DomainObject.Predmet.ProtustrankaNazivFormated>
    <izvorni_sadrzaj>EKOLOŠKI OTPAD j.d.o.o. za trgovinu i usluge</izvorni_sadrzaj>
    <derivirana_varijabla naziv="DomainObject.Predmet.ProtustrankaNazivFormated_1">EKOLOŠKI OTPAD j.d.o.o. za trgovinu i usluge</derivirana_varijabla>
  </DomainObject.Predmet.ProtustrankaNazivFormated>
  <DomainObject.Predmet.ProtustrankaNazivFormatedOIB>
    <izvorni_sadrzaj>EKOLOŠKI OTPAD j.d.o.o. za trgovinu i usluge, OIB 90240196713</izvorni_sadrzaj>
    <derivirana_varijabla naziv="DomainObject.Predmet.ProtustrankaNazivFormatedOIB_1">EKOLOŠKI OTPAD j.d.o.o. za trgovinu i usluge, OIB 90240196713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EKOLOŠKI OTPAD j.d.o.o. za trgovinu i usluge</item>
    </izvorni_sadrzaj>
    <derivirana_varijabla naziv="DomainObject.Predmet.ProtuStrankaListFormated_1">
      <item>EKOLOŠKI OTPAD j.d.o.o. za trgovinu i usluge</item>
    </derivirana_varijabla>
  </DomainObject.Predmet.ProtuStrankaListFormated>
  <DomainObject.Predmet.ProtuStrankaListFormatedOIB>
    <izvorni_sadrzaj>
      <item>EKOLOŠKI OTPAD j.d.o.o. za trgovinu i usluge, OIB 90240196713</item>
    </izvorni_sadrzaj>
    <derivirana_varijabla naziv="DomainObject.Predmet.ProtuStrankaListFormatedOIB_1">
      <item>EKOLOŠKI OTPAD j.d.o.o. za trgovinu i usluge, OIB 90240196713</item>
    </derivirana_varijabla>
  </DomainObject.Predmet.ProtuStrankaListFormatedOIB>
  <DomainObject.Predmet.ProtuStrankaListFormatedWithAdress>
    <izvorni_sadrzaj>
      <item>EKOLOŠKI OTPAD j.d.o.o. za trgovinu i usluge, I. Resnik 120, 10000 Zagreb</item>
    </izvorni_sadrzaj>
    <derivirana_varijabla naziv="DomainObject.Predmet.ProtuStrankaListFormatedWithAdress_1">
      <item>EKOLOŠKI OTPAD j.d.o.o. za trgovinu i usluge, I. Resnik 120, 10000 Zagreb</item>
    </derivirana_varijabla>
  </DomainObject.Predmet.ProtuStrankaListFormatedWithAdress>
  <DomainObject.Predmet.ProtuStrankaListFormatedWithAdressOIB>
    <izvorni_sadrzaj>
      <item>EKOLOŠKI OTPAD j.d.o.o. za trgovinu i usluge, OIB 90240196713, I. Resnik 120, 10000 Zagreb</item>
    </izvorni_sadrzaj>
    <derivirana_varijabla naziv="DomainObject.Predmet.ProtuStrankaListFormatedWithAdressOIB_1">
      <item>EKOLOŠKI OTPAD j.d.o.o. za trgovinu i usluge, OIB 90240196713, I. Resnik 120, 10000 Zagreb</item>
    </derivirana_varijabla>
  </DomainObject.Predmet.ProtuStrankaListFormatedWithAdressOIB>
  <DomainObject.Predmet.ProtuStrankaListNazivFormated>
    <izvorni_sadrzaj>
      <item>EKOLOŠKI OTPAD j.d.o.o. za trgovinu i usluge</item>
    </izvorni_sadrzaj>
    <derivirana_varijabla naziv="DomainObject.Predmet.ProtuStrankaListNazivFormated_1">
      <item>EKOLOŠKI OTPAD j.d.o.o. za trgovinu i usluge</item>
    </derivirana_varijabla>
  </DomainObject.Predmet.ProtuStrankaListNazivFormated>
  <DomainObject.Predmet.ProtuStrankaListNazivFormatedOIB>
    <izvorni_sadrzaj>
      <item>EKOLOŠKI OTPAD j.d.o.o. za trgovinu i usluge, OIB 90240196713</item>
    </izvorni_sadrzaj>
    <derivirana_varijabla naziv="DomainObject.Predmet.ProtuStrankaListNazivFormatedOIB_1">
      <item>EKOLOŠKI OTPAD j.d.o.o. za trgovinu i usluge, OIB 90240196713</item>
    </derivirana_varijabla>
  </DomainObject.Predmet.ProtuStrankaListNazivFormatedOIB>
  <DomainObject.Predmet.OstaliListFormated>
    <izvorni_sadrzaj>
      <item>Derviš Husić</item>
      <item>RH MUP</item>
    </izvorni_sadrzaj>
    <derivirana_varijabla naziv="DomainObject.Predmet.OstaliListFormated_1">
      <item>Derviš Husić</item>
      <item>RH MUP</item>
    </derivirana_varijabla>
  </DomainObject.Predmet.OstaliListFormated>
  <DomainObject.Predmet.OstaliListFormatedOIB>
    <izvorni_sadrzaj>
      <item>Derviš Husić, OIB 60485803693</item>
      <item>RH MUP</item>
    </izvorni_sadrzaj>
    <derivirana_varijabla naziv="DomainObject.Predmet.OstaliListFormatedOIB_1">
      <item>Derviš Husić, OIB 60485803693</item>
      <item>RH MUP</item>
    </derivirana_varijabla>
  </DomainObject.Predmet.OstaliListFormatedOIB>
  <DomainObject.Predmet.OstaliListFormatedWithAdress>
    <izvorni_sadrzaj>
      <item>Derviš Husić, I. Resnik 120, 10000 Zagreb</item>
      <item>RH MUP, Petrinjska 30, 10000 Zagreb</item>
    </izvorni_sadrzaj>
    <derivirana_varijabla naziv="DomainObject.Predmet.OstaliListFormatedWithAdress_1">
      <item>Derviš Husić, I. Resnik 120, 10000 Zagreb</item>
      <item>RH MUP, Petrinjska 30, 10000 Zagreb</item>
    </derivirana_varijabla>
  </DomainObject.Predmet.OstaliListFormatedWithAdress>
  <DomainObject.Predmet.OstaliListFormatedWithAdressOIB>
    <izvorni_sadrzaj>
      <item>Derviš Husić, OIB 60485803693, I. Resnik 120, 10000 Zagreb</item>
      <item>RH MUP, Petrinjska 30, 10000 Zagreb</item>
    </izvorni_sadrzaj>
    <derivirana_varijabla naziv="DomainObject.Predmet.OstaliListFormatedWithAdressOIB_1">
      <item>Derviš Husić, OIB 60485803693, I. Resnik 120, 10000 Zagreb</item>
      <item>RH MUP, Petrinjska 30, 10000 Zagreb</item>
    </derivirana_varijabla>
  </DomainObject.Predmet.OstaliListFormatedWithAdressOIB>
  <DomainObject.Predmet.OstaliListNazivFormated>
    <izvorni_sadrzaj>
      <item>Derviš Husić</item>
      <item>RH MUP</item>
    </izvorni_sadrzaj>
    <derivirana_varijabla naziv="DomainObject.Predmet.OstaliListNazivFormated_1">
      <item>Derviš Husić</item>
      <item>RH MUP</item>
    </derivirana_varijabla>
  </DomainObject.Predmet.OstaliListNazivFormated>
  <DomainObject.Predmet.OstaliListNazivFormatedOIB>
    <izvorni_sadrzaj>
      <item>Derviš Husić, OIB 60485803693</item>
      <item>RH MUP</item>
    </izvorni_sadrzaj>
    <derivirana_varijabla naziv="DomainObject.Predmet.OstaliListNazivFormatedOIB_1">
      <item>Derviš Husić, OIB 60485803693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EKOLOŠKI OTPAD j.d.o.o. za trgovinu i usluge</izvorni_sadrzaj>
    <derivirana_varijabla naziv="DomainObject.Predmet.ProtustrankaIDrugi_1">EKOLOŠKI OTPAD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EKOLOŠKI OTPAD j.d.o.o. za trgovinu i usluge, OIB 90240196713, I. Resnik 120, 10000 Zagreb</izvorni_sadrzaj>
    <derivirana_varijabla naziv="DomainObject.Predmet.ProtustrankaIDrugiAdressOIB_1">EKOLOŠKI OTPAD j.d.o.o. za trgovinu i usluge, OIB 90240196713, I. Resnik 120,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EKOLOŠKI OTPAD j.d.o.o. za trgovinu i usluge</item>
      <item>Derviš Husić</item>
      <item>RH MUP</item>
    </izvorni_sadrzaj>
    <derivirana_varijabla naziv="DomainObject.Predmet.SudioniciListNaziv_1">
      <item>FINA Regionalni centar Zagreb</item>
      <item>EKOLOŠKI OTPAD j.d.o.o. za trgovinu i usluge</item>
      <item>Derviš Husić</item>
      <item>RH MUP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EKOLOŠKI OTPAD j.d.o.o. za trgovinu i usluge, OIB 90240196713, I. Resnik 120,10000 Zagreb</item>
      <item>Derviš Husić, OIB 60485803693, I. Resnik 120,10000 Zagreb</item>
      <item>RH MUP, Petrinjska 30,10000 Zagreb</item>
    </izvorni_sadrzaj>
    <derivirana_varijabla naziv="DomainObject.Predmet.SudioniciListAdressOIB_1">
      <item>FINA Regionalni centar Zagreb, OIB 85821130368, Trg svibanjskih žrtava 1995. br. 1,10000 Zagreb</item>
      <item>EKOLOŠKI OTPAD j.d.o.o. za trgovinu i usluge, OIB 90240196713, I. Resnik 120,10000 Zagreb</item>
      <item>Derviš Husić, OIB 60485803693, I. Resnik 120,10000 Zagreb</item>
      <item>RH MUP, Petrinjska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90240196713</item>
      <item>, OIB 60485803693</item>
      <item>, OIB null</item>
    </izvorni_sadrzaj>
    <derivirana_varijabla naziv="DomainObject.Predmet.SudioniciListNazivOIB_1">
      <item>, OIB 85821130368</item>
      <item>, OIB 90240196713</item>
      <item>, OIB 60485803693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916</properties:Words>
  <properties:Characters>5108</properties:Characters>
  <properties:Lines>98</properties:Lines>
  <properties:Paragraphs>27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2017-10-18T07:58:00Z</dcterms:created>
  <dc:creator>Valentina Kranjčić</dc:creator>
  <cp:lastModifiedBy>Valentina Kranjčić</cp:lastModifiedBy>
  <cp:lastPrinted>2017-05-31T11:06:00Z</cp:lastPrinted>
  <dcterms:modified xmlns:xsi="http://www.w3.org/2001/XMLSchema-instance" xsi:type="dcterms:W3CDTF">2017-10-18T09:51:00Z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