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0c91" w14:paraId="4240c9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1A3B76">
        <w:t>7</w:t>
      </w:r>
      <w:r w:rsidR="00406543">
        <w:t>1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030D36" w:rsidRPr="00030D36">
        <w:rPr>
          <w:b/>
        </w:rPr>
        <w:t>PEKARNA MARTINAJ j.d.o.o.</w:t>
      </w:r>
      <w:r w:rsidRPr="00822533">
        <w:rPr>
          <w:b/>
        </w:rPr>
        <w:t xml:space="preserve">, </w:t>
      </w:r>
      <w:r w:rsidR="00030D36" w:rsidRPr="00030D36">
        <w:rPr>
          <w:b/>
        </w:rPr>
        <w:t xml:space="preserve">Ulica dr. Luje </w:t>
      </w:r>
      <w:proofErr w:type="spellStart"/>
      <w:r w:rsidR="00030D36" w:rsidRPr="00030D36">
        <w:rPr>
          <w:b/>
        </w:rPr>
        <w:t>Naletilića</w:t>
      </w:r>
      <w:proofErr w:type="spellEnd"/>
      <w:r w:rsidR="00030D36" w:rsidRPr="00030D36">
        <w:rPr>
          <w:b/>
        </w:rPr>
        <w:t xml:space="preserve"> 23/C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030D36" w:rsidRPr="00030D36">
        <w:rPr>
          <w:b/>
        </w:rPr>
        <w:t>080939455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030D36" w:rsidRPr="00030D36">
        <w:rPr>
          <w:b/>
        </w:rPr>
        <w:t>21643944284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30D36" w:rsidRPr="00030D36">
        <w:rPr>
          <w:b/>
        </w:rPr>
        <w:t>PEKARNA MARTINAJ j.d.o.o.</w:t>
      </w:r>
      <w:r w:rsidR="00030D36" w:rsidRPr="00822533">
        <w:rPr>
          <w:b/>
        </w:rPr>
        <w:t xml:space="preserve">, </w:t>
      </w:r>
      <w:r w:rsidR="00030D36" w:rsidRPr="00030D36">
        <w:rPr>
          <w:b/>
        </w:rPr>
        <w:t xml:space="preserve">Ulica dr. Luje </w:t>
      </w:r>
      <w:proofErr w:type="spellStart"/>
      <w:r w:rsidR="00030D36" w:rsidRPr="00030D36">
        <w:rPr>
          <w:b/>
        </w:rPr>
        <w:t>Naletilića</w:t>
      </w:r>
      <w:proofErr w:type="spellEnd"/>
      <w:r w:rsidR="00030D36" w:rsidRPr="00030D36">
        <w:rPr>
          <w:b/>
        </w:rPr>
        <w:t xml:space="preserve"> 23/C</w:t>
      </w:r>
      <w:r w:rsidR="00030D36" w:rsidRPr="00822533">
        <w:rPr>
          <w:b/>
        </w:rPr>
        <w:t xml:space="preserve">, Zagreb, MBS: </w:t>
      </w:r>
      <w:r w:rsidR="00030D36" w:rsidRPr="00030D36">
        <w:rPr>
          <w:b/>
        </w:rPr>
        <w:t>080939455</w:t>
      </w:r>
      <w:r w:rsidR="00030D36" w:rsidRPr="00822533">
        <w:rPr>
          <w:b/>
        </w:rPr>
        <w:t xml:space="preserve">, OIB: </w:t>
      </w:r>
      <w:r w:rsidR="00030D36" w:rsidRPr="00030D36">
        <w:rPr>
          <w:b/>
        </w:rPr>
        <w:t>21643944284</w:t>
      </w:r>
      <w:r>
        <w:t xml:space="preserve">, iznosi </w:t>
      </w:r>
      <w:r w:rsidR="00030D36">
        <w:t>11.920,91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0F7A7E" w:rsidRPr="000F7A7E">
        <w:t xml:space="preserve">Sami </w:t>
      </w:r>
      <w:proofErr w:type="spellStart"/>
      <w:r w:rsidR="000F7A7E" w:rsidRPr="000F7A7E">
        <w:t>Martinaj</w:t>
      </w:r>
      <w:proofErr w:type="spellEnd"/>
      <w:r w:rsidR="000F7A7E" w:rsidRPr="000F7A7E">
        <w:t>, OIB: 93626653365</w:t>
      </w:r>
      <w:r w:rsidR="003620DA">
        <w:t xml:space="preserve">, </w:t>
      </w:r>
      <w:r w:rsidR="000F7A7E" w:rsidRPr="000F7A7E">
        <w:t>Sisak, Dr. Ante Starčevića 58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1A3B76">
        <w:t>7</w:t>
      </w:r>
      <w:r w:rsidR="00406543">
        <w:t>1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F36" w:rsidR="00A53F36">
      <w:r>
        <w:separator/>
      </w:r>
    </w:p>
  </w:endnote>
  <w:endnote w:id="0" w:type="continuationSeparator">
    <w:p w:rsidRDefault="00A53F36" w:rsidR="00A53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F36" w:rsidR="00A53F36">
      <w:r>
        <w:separator/>
      </w:r>
    </w:p>
  </w:footnote>
  <w:footnote w:id="0" w:type="continuationSeparator">
    <w:p w:rsidRDefault="00A53F36" w:rsidR="00A53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3F36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C7164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1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71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St-2571/2016</izvorni_sadrzaj>
    <derivirana_varijabla naziv="DomainObject.Predmet.OznakaBroj_1">St-2571/2016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MARTINAJ j.d.o.o. za proizvodnju, trgovinu i usluge</izvorni_sadrzaj>
    <derivirana_varijabla naziv="DomainObject.Predmet.ProtustrankaFormated_1">  PEKARNA MARTINAJ j.d.o.o. za proizvodnju, trgovinu i usluge</derivirana_varijabla>
  </DomainObject.Predmet.ProtustrankaFormated>
  <DomainObject.Predmet.ProtustrankaFormatedOIB>
    <izvorni_sadrzaj>  PEKARNA MARTINAJ j.d.o.o. za proizvodnju, trgovinu i usluge, OIB 21643944284</izvorni_sadrzaj>
    <derivirana_varijabla naziv="DomainObject.Predmet.ProtustrankaFormatedOIB_1">  PEKARNA MARTINAJ j.d.o.o. za proizvodnju, trgovinu i usluge, OIB 21643944284</derivirana_varijabla>
  </DomainObject.Predmet.ProtustrankaFormatedOIB>
  <DomainObject.Predmet.ProtustrankaFormatedWithAdress>
    <izvorni_sadrzaj> PEKARNA MARTINAJ j.d.o.o. za proizvodnju, trgovinu i usluge, Ulica dr. Luje Naletilića 23/C, 10000 Zagreb</izvorni_sadrzaj>
    <derivirana_varijabla naziv="DomainObject.Predmet.ProtustrankaFormatedWithAdress_1"> PEKARNA MARTINAJ j.d.o.o. za proizvodnju, trgovinu i usluge, Ulica dr. Luje Naletilića 23/C, 10000 Zagreb</derivirana_varijabla>
  </DomainObject.Predmet.ProtustrankaFormatedWithAdress>
  <DomainObject.Predmet.ProtustrankaFormatedWithAdressOIB>
    <izvorni_sadrzaj> PEKARNA MARTINAJ j.d.o.o. za proizvodnju, trgovinu i usluge, OIB 21643944284, Ulica dr. Luje Naletilića 23/C, 10000 Zagreb</izvorni_sadrzaj>
    <derivirana_varijabla naziv="DomainObject.Predmet.ProtustrankaFormatedWithAdressOIB_1"> PEKARNA MARTINAJ j.d.o.o. za proizvodnju, trgovinu i usluge, OIB 21643944284, Ulica dr. Luje Naletilića 23/C, 10000 Zagreb</derivirana_varijabla>
  </DomainObject.Predmet.ProtustrankaFormatedWithAdressOIB>
  <DomainObject.Predmet.ProtustrankaWithAdress>
    <izvorni_sadrzaj>PEKARNA MARTINAJ j.d.o.o. za proizvodnju, trgovinu i usluge Ulica dr. Luje Naletilića 23/C, 10000 Zagreb</izvorni_sadrzaj>
    <derivirana_varijabla naziv="DomainObject.Predmet.ProtustrankaWithAdress_1">PEKARNA MARTINAJ j.d.o.o. za proizvodnju, trgovinu i usluge Ulica dr. Luje Naletilića 23/C, 10000 Zagreb</derivirana_varijabla>
  </DomainObject.Predmet.ProtustrankaWithAdress>
  <DomainObject.Predmet.ProtustrankaWithAdressOIB>
    <izvorni_sadrzaj>PEKARNA MARTINAJ j.d.o.o. za proizvodnju, trgovinu i usluge, OIB 21643944284, Ulica dr. Luje Naletilića 23/C, 10000 Zagreb</izvorni_sadrzaj>
    <derivirana_varijabla naziv="DomainObject.Predmet.ProtustrankaWithAdressOIB_1">PEKARNA MARTINAJ j.d.o.o. za proizvodnju, trgovinu i usluge, OIB 21643944284, Ulica dr. Luje Naletilića 23/C, 10000 Zagreb</derivirana_varijabla>
  </DomainObject.Predmet.ProtustrankaWithAdressOIB>
  <DomainObject.Predmet.ProtustrankaNazivFormated>
    <izvorni_sadrzaj>PEKARNA MARTINAJ j.d.o.o. za proizvodnju, trgovinu i usluge</izvorni_sadrzaj>
    <derivirana_varijabla naziv="DomainObject.Predmet.ProtustrankaNazivFormated_1">PEKARNA MARTINAJ j.d.o.o. za proizvodnju, trgovinu i usluge</derivirana_varijabla>
  </DomainObject.Predmet.ProtustrankaNazivFormated>
  <DomainObject.Predmet.ProtustrankaNazivFormatedOIB>
    <izvorni_sadrzaj>PEKARNA MARTINAJ j.d.o.o. za proizvodnju, trgovinu i usluge, OIB 21643944284</izvorni_sadrzaj>
    <derivirana_varijabla naziv="DomainObject.Predmet.ProtustrankaNazivFormatedOIB_1">PEKARNA MARTINAJ j.d.o.o. za proizvodnju, trgovinu i usluge, OIB 21643944284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MARTINAJ j.d.o.o. za proizvodnju, trgovinu i usluge</item>
    </izvorni_sadrzaj>
    <derivirana_varijabla naziv="DomainObject.Predmet.ProtuStrankaListFormated_1">
      <item>PEKARNA MARTINAJ j.d.o.o. za proizvodnju, trgovinu i usluge</item>
    </derivirana_varijabla>
  </DomainObject.Predmet.ProtuStrankaListFormated>
  <DomainObject.Predmet.ProtuStrankaListFormatedOIB>
    <izvorni_sadrzaj>
      <item>PEKARNA MARTINAJ j.d.o.o. za proizvodnju, trgovinu i usluge, OIB 21643944284</item>
    </izvorni_sadrzaj>
    <derivirana_varijabla naziv="DomainObject.Predmet.ProtuStrankaListFormatedOIB_1">
      <item>PEKARNA MARTINAJ j.d.o.o. za proizvodnju, trgovinu i usluge, OIB 21643944284</item>
    </derivirana_varijabla>
  </DomainObject.Predmet.ProtuStrankaListFormatedOIB>
  <DomainObject.Predmet.ProtuStrankaListFormatedWithAdress>
    <izvorni_sadrzaj>
      <item>PEKARNA MARTINAJ j.d.o.o. za proizvodnju, trgovinu i usluge, Ulica dr. Luje Naletilića 23/C, 10000 Zagreb</item>
    </izvorni_sadrzaj>
    <derivirana_varijabla naziv="DomainObject.Predmet.ProtuStrankaListFormatedWithAdress_1">
      <item>PEKARNA MARTINAJ j.d.o.o. za proizvodnju, trgovinu i usluge, Ulica dr. Luje Naletilića 23/C, 10000 Zagreb</item>
    </derivirana_varijabla>
  </DomainObject.Predmet.ProtuStrankaListFormatedWithAdress>
  <DomainObject.Predmet.ProtuStrankaListFormatedWithAdressOIB>
    <izvorni_sadrzaj>
      <item>PEKARNA MARTINAJ j.d.o.o. za proizvodnju, trgovinu i usluge, OIB 21643944284, Ulica dr. Luje Naletilića 23/C, 10000 Zagreb</item>
    </izvorni_sadrzaj>
    <derivirana_varijabla naziv="DomainObject.Predmet.ProtuStrankaListFormatedWithAdressOIB_1">
      <item>PEKARNA MARTINAJ j.d.o.o. za proizvodnju, trgovinu i usluge, OIB 21643944284, Ulica dr. Luje Naletilića 23/C, 10000 Zagreb</item>
    </derivirana_varijabla>
  </DomainObject.Predmet.ProtuStrankaListFormatedWithAdressOIB>
  <DomainObject.Predmet.ProtuStrankaListNazivFormated>
    <izvorni_sadrzaj>
      <item>PEKARNA MARTINAJ j.d.o.o. za proizvodnju, trgovinu i usluge</item>
    </izvorni_sadrzaj>
    <derivirana_varijabla naziv="DomainObject.Predmet.ProtuStrankaListNazivFormated_1">
      <item>PEKARNA MARTINAJ j.d.o.o. za proizvodnju, trgovinu i usluge</item>
    </derivirana_varijabla>
  </DomainObject.Predmet.ProtuStrankaListNazivFormated>
  <DomainObject.Predmet.ProtuStrankaListNazivFormatedOIB>
    <izvorni_sadrzaj>
      <item>PEKARNA MARTINAJ j.d.o.o. za proizvodnju, trgovinu i usluge, OIB 21643944284</item>
    </izvorni_sadrzaj>
    <derivirana_varijabla naziv="DomainObject.Predmet.ProtuStrankaListNazivFormatedOIB_1">
      <item>PEKARNA MARTINAJ j.d.o.o. za proizvodnju, trgovinu i usluge, OIB 21643944284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MARTINAJ j.d.o.o. za proizvodnju, trgovinu i usluge</izvorni_sadrzaj>
    <derivirana_varijabla naziv="DomainObject.Predmet.ProtustrankaIDrugi_1">PEKARNA MARTINAJ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PEKARNA MARTINAJ j.d.o.o. za proizvodnju, trgovinu i usluge, OIB 21643944284, Ulica dr. Luje Naletilića 23/C, 10000 Zagreb</izvorni_sadrzaj>
    <derivirana_varijabla naziv="DomainObject.Predmet.ProtustrankaIDrugiAdressOIB_1">PEKARNA MARTINAJ j.d.o.o. za proizvodnju, trgovinu i usluge, OIB 21643944284, Ulica dr. Luje Naletilića 23/C,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MARTINAJ j.d.o.o. za proizvodnju, trgovinu i usluge</item>
      <item>FINA Regionalni centar Zagreb</item>
    </izvorni_sadrzaj>
    <derivirana_varijabla naziv="DomainObject.Predmet.SudioniciListNaziv_1">
      <item>PEKARNA MARTINAJ j.d.o.o. za proizvodnju, trgovinu i usluge</item>
      <item>FINA Regionalni centar Zagreb</item>
    </derivirana_varijabla>
  </DomainObject.Predmet.SudioniciListNaziv>
  <DomainObject.Predmet.SudioniciListAdressOIB>
    <izvorni_sadrzaj>
      <item>PEKARNA MARTINAJ j.d.o.o. za proizvodnju, trgovinu i usluge, OIB 21643944284, Ulica dr. Luje Naletilića 23/C,10000 Zagreb</item>
      <item>FINA Regionalni centar Zagreb, OIB 85821130368, Trg svibanjskih žrtava 1995. br. 1,10000 Zagreb</item>
    </izvorni_sadrzaj>
    <derivirana_varijabla naziv="DomainObject.Predmet.SudioniciListAdressOIB_1">
      <item>PEKARNA MARTINAJ j.d.o.o. za proizvodnju, trgovinu i usluge, OIB 21643944284, Ulica dr. Luje Naletilića 23/C,10000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21643944284</item>
      <item>, OIB 85821130368</item>
    </izvorni_sadrzaj>
    <derivirana_varijabla naziv="DomainObject.Predmet.SudioniciListNazivOIB_1">
      <item>, OIB 21643944284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2005</properties:Characters>
  <properties:Lines>49</properties:Lines>
  <properties:Paragraphs>16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2016-10-31T06:53:00Z</dcterms:modified>
  <cp:revision>197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