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19e6" w14:paraId="e7219e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03E5">
        <w:t>12</w:t>
      </w:r>
      <w:r w:rsidR="00222D8E">
        <w:t>6</w:t>
      </w:r>
      <w:r w:rsidR="00C503E5">
        <w:t>3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2D7E0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D7E04" w:rsidP="006F7B5B" w:rsidR="002D7E04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611430" w:rsidP="002C4C28" w:rsidR="00850ADD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 xml:space="preserve">RH, MF, PU, Područni ured </w:t>
      </w:r>
      <w:r w:rsidR="00E43950">
        <w:t>Vukovar</w:t>
      </w:r>
      <w:r w:rsidR="00300200">
        <w:t xml:space="preserve"> zastupana po ŽDO u </w:t>
      </w:r>
      <w:r w:rsidR="00E43950">
        <w:t>Vukovar</w:t>
      </w:r>
      <w:r w:rsidR="00300200">
        <w:t>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8E7A2F">
        <w:t>SAVAK</w:t>
      </w:r>
      <w:r w:rsidR="00E43950">
        <w:t xml:space="preserve"> </w:t>
      </w:r>
      <w:r w:rsidR="008E7A2F">
        <w:t>jednostavno društvo s ograničenom odgovornošću</w:t>
      </w:r>
      <w:r w:rsidR="00E43950">
        <w:t xml:space="preserve"> za trgovinu i usluge, </w:t>
      </w:r>
      <w:r w:rsidR="008E7A2F">
        <w:t>Berak, Stjepana Radića 8</w:t>
      </w:r>
      <w:r w:rsidR="00DC018E" w:rsidRPr="00DC018E">
        <w:t>, MBS 0</w:t>
      </w:r>
      <w:r w:rsidR="00843DEF">
        <w:t>301</w:t>
      </w:r>
      <w:r w:rsidR="00B95252">
        <w:t>5</w:t>
      </w:r>
      <w:r w:rsidR="008E7A2F">
        <w:t>5407</w:t>
      </w:r>
      <w:r w:rsidR="00DC018E" w:rsidRPr="00DC018E">
        <w:t xml:space="preserve">, OIB </w:t>
      </w:r>
      <w:r w:rsidR="00C542B2">
        <w:t>01745689419</w:t>
      </w:r>
      <w:r w:rsidR="00206760" w:rsidRPr="0041082E">
        <w:t xml:space="preserve">, dana </w:t>
      </w:r>
      <w:r w:rsidR="00C542B2" w:rsidRPr="00C542B2">
        <w:t xml:space="preserve">7. studenog </w:t>
      </w:r>
      <w:r w:rsidR="00206760" w:rsidRPr="0041082E">
        <w:t>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2D7E04" w:rsidP="002C4C28" w:rsidR="002D7E04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92456E" w:rsidP="00C542B2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542B2" w:rsidRPr="00C542B2">
        <w:t>SAVAK jednostavno društvo s ograničenom odgovornošću za trgovinu i usluge, Berak, Stjepana Radića 8, MBS 030155407, OIB 01745689419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824E2">
        <w:t>Boja Stanković, Osijek</w:t>
      </w:r>
      <w:r w:rsidR="00792CEC">
        <w:t>, Ilirska 48</w:t>
      </w:r>
      <w:r w:rsidR="003743D2" w:rsidRPr="003743D2">
        <w:t xml:space="preserve">, OIB </w:t>
      </w:r>
      <w:r w:rsidR="008F014D">
        <w:t>96757479881</w:t>
      </w:r>
      <w:r w:rsidR="00C354FB">
        <w:t>,</w:t>
      </w:r>
      <w:r>
        <w:t xml:space="preserve"> </w:t>
      </w:r>
      <w:r w:rsidR="00EA7C38">
        <w:t>izabran</w:t>
      </w:r>
      <w:r w:rsidR="00841329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A8256B">
        <w:t>30</w:t>
      </w:r>
      <w:r w:rsidR="00406F6D">
        <w:t xml:space="preserve">. </w:t>
      </w:r>
      <w:r w:rsidR="00A8256B">
        <w:t>studenog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8E68CD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A8256B">
        <w:t>SAVAK jednostavno društvo s ograničenom odgovornošću za trgovinu i usluge, Berak, Stjepana Radića 8</w:t>
      </w:r>
      <w:r w:rsidR="00A8256B" w:rsidRPr="00DC018E">
        <w:t>, MBS 0</w:t>
      </w:r>
      <w:r w:rsidR="00A8256B">
        <w:t>30155407</w:t>
      </w:r>
      <w:r w:rsidR="00A8256B" w:rsidRPr="00DC018E">
        <w:t xml:space="preserve">, OIB </w:t>
      </w:r>
      <w:r w:rsidR="00A8256B">
        <w:t>01745689419</w:t>
      </w:r>
    </w:p>
    <w:p w:rsidRDefault="00850ADD" w:rsidP="009365DD" w:rsidR="00850ADD">
      <w:pPr>
        <w:jc w:val="both"/>
      </w:pPr>
    </w:p>
    <w:p w:rsidRDefault="002D7E04" w:rsidP="009365DD" w:rsidR="002D7E04">
      <w:pPr>
        <w:jc w:val="both"/>
      </w:pPr>
    </w:p>
    <w:p w:rsidRDefault="00A8256B" w:rsidP="00A320F5" w:rsidR="00F12013">
      <w:pPr>
        <w:ind w:firstLine="720" w:left="2160"/>
      </w:pPr>
      <w:r>
        <w:t>6</w:t>
      </w:r>
      <w:r w:rsidR="00F12013">
        <w:t xml:space="preserve">. </w:t>
      </w:r>
      <w:r>
        <w:t>prosinc</w:t>
      </w:r>
      <w:r w:rsidR="008E68CD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 w:rsidR="00A66EC9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2D7E04" w:rsidP="004E475E" w:rsidR="002D7E04">
      <w:pPr>
        <w:jc w:val="both"/>
      </w:pPr>
    </w:p>
    <w:p w:rsidRDefault="005F6182" w:rsidP="005F6182" w:rsidR="005F6182">
      <w:pPr>
        <w:ind w:firstLine="720"/>
        <w:jc w:val="both"/>
      </w:pPr>
      <w:r>
        <w:t xml:space="preserve">Dana </w:t>
      </w:r>
      <w:r w:rsidR="000F47D6">
        <w:t>17</w:t>
      </w:r>
      <w:r>
        <w:t>.</w:t>
      </w:r>
      <w:r w:rsidR="008E68CD">
        <w:t>0</w:t>
      </w:r>
      <w:r w:rsidR="000F47D6">
        <w:t>8</w:t>
      </w:r>
      <w:r>
        <w:t>.201</w:t>
      </w:r>
      <w:r w:rsidR="008E68CD">
        <w:t>8</w:t>
      </w:r>
      <w:r>
        <w:t xml:space="preserve">. zaprimljen je na ovome sudu </w:t>
      </w:r>
      <w:r w:rsidR="00B13D6C">
        <w:t>zahtjev</w:t>
      </w:r>
      <w:r>
        <w:t xml:space="preserve"> FINE Regionalni centar Osijek, Podružnica Osijek, klasa: 110-07/1</w:t>
      </w:r>
      <w:r w:rsidR="008E68CD">
        <w:t>8</w:t>
      </w:r>
      <w:r>
        <w:t>-01/04 Ur. broj 04-06-1</w:t>
      </w:r>
      <w:r w:rsidR="008E68CD">
        <w:t>8</w:t>
      </w:r>
      <w:r>
        <w:t>-</w:t>
      </w:r>
      <w:r w:rsidR="00327843">
        <w:t>3</w:t>
      </w:r>
      <w:r w:rsidR="007C4FCD">
        <w:t>5</w:t>
      </w:r>
      <w:r w:rsidR="00327843">
        <w:t>67</w:t>
      </w:r>
      <w:r>
        <w:t xml:space="preserve"> od </w:t>
      </w:r>
      <w:r w:rsidR="008E68CD">
        <w:t>1</w:t>
      </w:r>
      <w:r w:rsidR="00327843">
        <w:t>6</w:t>
      </w:r>
      <w:r>
        <w:t>.</w:t>
      </w:r>
      <w:r w:rsidR="00D65F36">
        <w:t>0</w:t>
      </w:r>
      <w:r w:rsidR="00327843">
        <w:t>8</w:t>
      </w:r>
      <w:r>
        <w:t>.201</w:t>
      </w:r>
      <w:r w:rsidR="00D65F36">
        <w:t>8</w:t>
      </w:r>
      <w:r>
        <w:t xml:space="preserve">. godine, za </w:t>
      </w:r>
      <w:r w:rsidR="00B13D6C">
        <w:t>provedbu skraćenog</w:t>
      </w:r>
      <w:r>
        <w:t xml:space="preserve"> stečajnog postupka nad dužnikom </w:t>
      </w:r>
      <w:r w:rsidR="000F47D6" w:rsidRPr="000F47D6">
        <w:t>SAVAK jednostavno društvo s ograničenom odgovornošću za trgovinu i usluge, Berak, Stjepana Radića 8, MBS 030155407, OIB 01745689419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U prijedlogu je navela da na dan </w:t>
      </w:r>
      <w:r w:rsidR="00D65F36">
        <w:t>1</w:t>
      </w:r>
      <w:r w:rsidR="00327843">
        <w:t>4</w:t>
      </w:r>
      <w:r>
        <w:t>.</w:t>
      </w:r>
      <w:r w:rsidR="00D65F36">
        <w:t>0</w:t>
      </w:r>
      <w:r w:rsidR="00327843">
        <w:t>8</w:t>
      </w:r>
      <w:r>
        <w:t>.201</w:t>
      </w:r>
      <w:r w:rsidR="00D65F36">
        <w:t>8</w:t>
      </w:r>
      <w:r>
        <w:t xml:space="preserve">. dužnik u Očevidniku redoslijeda osnova za plaćanje ima evidentirane neizvršene osnove za plaćanje u neprekinutom razdoblju od </w:t>
      </w:r>
      <w:r w:rsidR="00D65F36">
        <w:t>120</w:t>
      </w:r>
      <w:r>
        <w:t xml:space="preserve"> dana, u ukupnom iznosu od </w:t>
      </w:r>
      <w:r w:rsidR="00327843">
        <w:t>9.541,29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Dostavlja popis računa i oročenih novčanih sredstava na dan </w:t>
      </w:r>
      <w:r w:rsidR="00C94527" w:rsidRPr="00C94527">
        <w:t>14.08</w:t>
      </w:r>
      <w:r w:rsidR="00D65F36" w:rsidRPr="00D65F36">
        <w:t>.2018</w:t>
      </w:r>
      <w:r>
        <w:t xml:space="preserve">., te navodi da na temelju čl. 112. st. 5. SZ dužnik na ime predujma za namirenje troškova stečajnog postupka </w:t>
      </w:r>
      <w:r w:rsidR="00A14FA5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</w:t>
      </w:r>
      <w:r w:rsidR="00C94527">
        <w:t>0</w:t>
      </w:r>
      <w:r>
        <w:t>.</w:t>
      </w:r>
      <w:r w:rsidR="00333B5F">
        <w:t>0</w:t>
      </w:r>
      <w:r w:rsidR="00C94527">
        <w:t>9</w:t>
      </w:r>
      <w:r>
        <w:t>.201</w:t>
      </w:r>
      <w:r w:rsidR="00333B5F">
        <w:t>8</w:t>
      </w:r>
      <w:r>
        <w:t>. sud je zaprimio prijedlog RH, MF, PU za otvaranje stečajnog postupka nad predmetnim dužnikom, te je sud obustavio skraćeni stečajni postupak, te postupak nastavio po općim odredbama SZ.</w:t>
      </w:r>
    </w:p>
    <w:p w:rsidRDefault="002B6ABB" w:rsidP="005B41BB" w:rsidR="002B6ABB">
      <w:pPr>
        <w:ind w:firstLine="720"/>
        <w:jc w:val="both"/>
      </w:pPr>
    </w:p>
    <w:p w:rsidRDefault="002B6ABB" w:rsidP="005B41BB" w:rsidR="002B6ABB">
      <w:pPr>
        <w:ind w:firstLine="720"/>
        <w:jc w:val="both"/>
      </w:pPr>
      <w:r>
        <w:t xml:space="preserve">Izbor </w:t>
      </w:r>
      <w:r w:rsidR="00C573E1">
        <w:t xml:space="preserve">privremenog </w:t>
      </w:r>
      <w:r>
        <w:t>stečajnog upravitelja izvršen je metodom slučajnog odabira – automatski s iznimkom Dragutina Romića budući se isti Rješenjem Ministarstva pravosuđa Klasa: UP/I-133-04/15-01/229, URBROJ: 514-04-02-02-02-18-36 od 30.04.2018. privremeno izuzima od izbora za stečajnog upravitelja za područje Trgova</w:t>
      </w:r>
      <w:r w:rsidR="002D7E04">
        <w:t>čkog suda u Osijeku od 31.12.2020.</w:t>
      </w:r>
    </w:p>
    <w:p w:rsidRDefault="005B41BB" w:rsidP="00850ADD" w:rsidR="005B41BB">
      <w:pPr>
        <w:ind w:firstLine="720"/>
        <w:jc w:val="both"/>
      </w:pPr>
    </w:p>
    <w:p w:rsidRDefault="002D7E04" w:rsidP="00850ADD" w:rsidR="002D7E04">
      <w:pPr>
        <w:ind w:firstLine="720"/>
        <w:jc w:val="both"/>
      </w:pPr>
    </w:p>
    <w:p w:rsidRDefault="002D7E04" w:rsidP="00850ADD" w:rsidR="002D7E04">
      <w:pPr>
        <w:ind w:firstLine="720"/>
        <w:jc w:val="both"/>
      </w:pPr>
    </w:p>
    <w:p w:rsidRDefault="005B41BB" w:rsidP="00850ADD" w:rsidR="005B41BB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75365" w:rsidP="006F7B5B" w:rsidR="00E75365">
      <w:pPr>
        <w:ind w:firstLine="720"/>
        <w:jc w:val="both"/>
      </w:pPr>
    </w:p>
    <w:p w:rsidRDefault="002D7E04" w:rsidP="006F7B5B" w:rsidR="002D7E04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C542B2" w:rsidRPr="00C542B2">
        <w:t xml:space="preserve">7. studenog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2D7E04" w:rsidP="00B246D8" w:rsidR="002D7E04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C6390B">
        <w:t>Vukovar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3C7667">
        <w:t>Vitomir Penavić, Zagreb, Ulica braće Domany 2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C6390B">
        <w:t>a</w:t>
      </w:r>
      <w:r>
        <w:t xml:space="preserve"> stečajn</w:t>
      </w:r>
      <w:r w:rsidR="00C6390B">
        <w:t>a</w:t>
      </w:r>
      <w:r>
        <w:t xml:space="preserve"> upravitelj</w:t>
      </w:r>
      <w:r w:rsidR="00C6390B">
        <w:t>ica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147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503E5" w:rsidRPr="00C503E5">
      <w:t>1263</w:t>
    </w:r>
    <w:r w:rsidR="009D3A05" w:rsidRPr="009D3A05">
      <w:t>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47D6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B6ABB"/>
    <w:rsid w:val="002C130C"/>
    <w:rsid w:val="002C458E"/>
    <w:rsid w:val="002C4C28"/>
    <w:rsid w:val="002D5B4E"/>
    <w:rsid w:val="002D75D8"/>
    <w:rsid w:val="002D7E04"/>
    <w:rsid w:val="002F2E1F"/>
    <w:rsid w:val="002F66B0"/>
    <w:rsid w:val="00300200"/>
    <w:rsid w:val="00302F1C"/>
    <w:rsid w:val="00307662"/>
    <w:rsid w:val="003100CA"/>
    <w:rsid w:val="00324821"/>
    <w:rsid w:val="00327843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667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534B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4E2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92CEC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7B03"/>
    <w:rsid w:val="008C4CE0"/>
    <w:rsid w:val="008E68CD"/>
    <w:rsid w:val="008E7A2F"/>
    <w:rsid w:val="008F014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256B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03E5"/>
    <w:rsid w:val="00C542B2"/>
    <w:rsid w:val="00C573E1"/>
    <w:rsid w:val="00C60AF3"/>
    <w:rsid w:val="00C6390B"/>
    <w:rsid w:val="00C63F2C"/>
    <w:rsid w:val="00C67E69"/>
    <w:rsid w:val="00C912D7"/>
    <w:rsid w:val="00C94527"/>
    <w:rsid w:val="00C96257"/>
    <w:rsid w:val="00CA05DB"/>
    <w:rsid w:val="00CA3AC2"/>
    <w:rsid w:val="00CA40D5"/>
    <w:rsid w:val="00CB294A"/>
    <w:rsid w:val="00CC4577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65F36"/>
    <w:rsid w:val="00D7147E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4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1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4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St-1263/2018</izvorni_sadrzaj>
    <derivirana_varijabla naziv="DomainObject.Predmet.OznakaBroj_1">St-1263/2018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SAVAK jednostavno društvo s ograičenom odgovorošću za trgovinu i usluge</izvorni_sadrzaj>
    <derivirana_varijabla naziv="DomainObject.Predmet.ProtustrankaFormated_1">  SAVAK jednostavno društvo s ograičenom odgovorošću za trgovinu i usluge</derivirana_varijabla>
  </DomainObject.Predmet.ProtustrankaFormated>
  <DomainObject.Predmet.ProtustrankaFormatedOIB>
    <izvorni_sadrzaj>  SAVAK jednostavno društvo s ograičenom odgovorošću za trgovinu i usluge, OIB 01745689419</izvorni_sadrzaj>
    <derivirana_varijabla naziv="DomainObject.Predmet.ProtustrankaFormatedOIB_1">  SAVAK jednostavno društvo s ograičenom odgovorošću za trgovinu i usluge, OIB 01745689419</derivirana_varijabla>
  </DomainObject.Predmet.ProtustrankaFormatedOIB>
  <DomainObject.Predmet.ProtustrankaFormatedWithAdress>
    <izvorni_sadrzaj> SAVAK jednostavno društvo s ograičenom odgovorošću za trgovinu i usluge, Stjepana Radića 8, 32243 Berak</izvorni_sadrzaj>
    <derivirana_varijabla naziv="DomainObject.Predmet.ProtustrankaFormatedWithAdress_1"> SAVAK jednostavno društvo s ograičenom odgovorošću za trgovinu i usluge, Stjepana Radića 8, 32243 Berak</derivirana_varijabla>
  </DomainObject.Predmet.ProtustrankaFormatedWithAdress>
  <DomainObject.Predmet.ProtustrankaFormatedWithAdressOIB>
    <izvorni_sadrzaj> SAVAK jednostavno društvo s ograičenom odgovorošću za trgovinu i usluge, OIB 01745689419, Stjepana Radića 8, 32243 Berak</izvorni_sadrzaj>
    <derivirana_varijabla naziv="DomainObject.Predmet.ProtustrankaFormatedWithAdressOIB_1"> SAVAK jednostavno društvo s ograičenom odgovorošću za trgovinu i usluge, OIB 01745689419, Stjepana Radića 8, 32243 Berak</derivirana_varijabla>
  </DomainObject.Predmet.ProtustrankaFormatedWithAdressOIB>
  <DomainObject.Predmet.ProtustrankaWithAdress>
    <izvorni_sadrzaj>SAVAK jednostavno društvo s ograičenom odgovorošću za trgovinu i usluge Stjepana Radića 8, 32243 Berak</izvorni_sadrzaj>
    <derivirana_varijabla naziv="DomainObject.Predmet.ProtustrankaWithAdress_1">SAVAK jednostavno društvo s ograičenom odgovorošću za trgovinu i usluge Stjepana Radića 8, 32243 Berak</derivirana_varijabla>
  </DomainObject.Predmet.ProtustrankaWithAdress>
  <DomainObject.Predmet.ProtustrankaWithAdressOIB>
    <izvorni_sadrzaj>SAVAK jednostavno društvo s ograičenom odgovorošću za trgovinu i usluge, OIB 01745689419, Stjepana Radića 8, 32243 Berak</izvorni_sadrzaj>
    <derivirana_varijabla naziv="DomainObject.Predmet.ProtustrankaWithAdressOIB_1">SAVAK jednostavno društvo s ograičenom odgovorošću za trgovinu i usluge, OIB 01745689419, Stjepana Radića 8, 32243 Berak</derivirana_varijabla>
  </DomainObject.Predmet.ProtustrankaWithAdressOIB>
  <DomainObject.Predmet.ProtustrankaNazivFormated>
    <izvorni_sadrzaj>SAVAK jednostavno društvo s ograičenom odgovorošću za trgovinu i usluge</izvorni_sadrzaj>
    <derivirana_varijabla naziv="DomainObject.Predmet.ProtustrankaNazivFormated_1">SAVAK jednostavno društvo s ograičenom odgovorošću za trgovinu i usluge</derivirana_varijabla>
  </DomainObject.Predmet.ProtustrankaNazivFormated>
  <DomainObject.Predmet.ProtustrankaNazivFormatedOIB>
    <izvorni_sadrzaj>SAVAK jednostavno društvo s ograičenom odgovorošću za trgovinu i usluge, OIB 01745689419</izvorni_sadrzaj>
    <derivirana_varijabla naziv="DomainObject.Predmet.ProtustrankaNazivFormatedOIB_1">SAVAK jednostavno društvo s ograičenom odgovorošću za trgovinu i usluge, OIB 01745689419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UPRVA</izvorni_sadrzaj>
    <derivirana_varijabla naziv="DomainObject.Predmet.StrankaFormated_1">  RH MF POREZNA UPRVA</derivirana_varijabla>
  </DomainObject.Predmet.StrankaFormated>
  <DomainObject.Predmet.StrankaFormatedOIB>
    <izvorni_sadrzaj>  RH MF POREZNA UPRVA, OIB 18683136487</izvorni_sadrzaj>
    <derivirana_varijabla naziv="DomainObject.Predmet.StrankaFormatedOIB_1">  RH MF POREZNA UPRVA, OIB 18683136487</derivirana_varijabla>
  </DomainObject.Predmet.StrankaFormatedOIB>
  <DomainObject.Predmet.StrankaFormatedWithAdress>
    <izvorni_sadrzaj> RH MF POREZNA UPRVA</izvorni_sadrzaj>
    <derivirana_varijabla naziv="DomainObject.Predmet.StrankaFormatedWithAdress_1"> RH MF POREZNA UPRVA</derivirana_varijabla>
  </DomainObject.Predmet.StrankaFormatedWithAdress>
  <DomainObject.Predmet.StrankaFormatedWithAdressOIB>
    <izvorni_sadrzaj> RH MF POREZNA UPRVA, OIB 18683136487</izvorni_sadrzaj>
    <derivirana_varijabla naziv="DomainObject.Predmet.StrankaFormatedWithAdressOIB_1"> RH MF POREZNA UPRVA, OIB 18683136487</derivirana_varijabla>
  </DomainObject.Predmet.StrankaFormatedWithAdressOIB>
  <DomainObject.Predmet.StrankaWithAdress>
    <izvorni_sadrzaj>RH MF POREZNA UPRVA </izvorni_sadrzaj>
    <derivirana_varijabla naziv="DomainObject.Predmet.StrankaWithAdress_1">RH MF POREZNA UPRVA </derivirana_varijabla>
  </DomainObject.Predmet.StrankaWithAdress>
  <DomainObject.Predmet.StrankaWithAdressOIB>
    <izvorni_sadrzaj>RH MF POREZNA UPRVA, OIB 18683136487</izvorni_sadrzaj>
    <derivirana_varijabla naziv="DomainObject.Predmet.StrankaWithAdressOIB_1">RH MF POREZNA UPRVA, OIB 18683136487</derivirana_varijabla>
  </DomainObject.Predmet.StrankaWithAdressOIB>
  <DomainObject.Predmet.StrankaNazivFormated>
    <izvorni_sadrzaj>RH MF POREZNA UPRVA</izvorni_sadrzaj>
    <derivirana_varijabla naziv="DomainObject.Predmet.StrankaNazivFormated_1">RH MF POREZNA UPRVA</derivirana_varijabla>
  </DomainObject.Predmet.StrankaNazivFormated>
  <DomainObject.Predmet.StrankaNazivFormatedOIB>
    <izvorni_sadrzaj>RH MF POREZNA UPRVA, OIB 18683136487</izvorni_sadrzaj>
    <derivirana_varijabla naziv="DomainObject.Predmet.StrankaNazivFormatedOIB_1">RH MF POREZNA UPRVA,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UPRVA</item>
    </izvorni_sadrzaj>
    <derivirana_varijabla naziv="DomainObject.Predmet.StrankaListFormated_1">
      <item>RH MF POREZNA UPRVA</item>
    </derivirana_varijabla>
  </DomainObject.Predmet.StrankaListFormated>
  <DomainObject.Predmet.StrankaListFormatedOIB>
    <izvorni_sadrzaj>
      <item>RH MF POREZNA UPRVA, OIB 18683136487</item>
    </izvorni_sadrzaj>
    <derivirana_varijabla naziv="DomainObject.Predmet.StrankaListFormatedOIB_1">
      <item>RH MF POREZNA UPRVA, OIB 18683136487</item>
    </derivirana_varijabla>
  </DomainObject.Predmet.StrankaListFormatedOIB>
  <DomainObject.Predmet.StrankaListFormatedWithAdress>
    <izvorni_sadrzaj>
      <item>RH MF POREZNA UPRVA</item>
    </izvorni_sadrzaj>
    <derivirana_varijabla naziv="DomainObject.Predmet.StrankaListFormatedWithAdress_1">
      <item>RH MF POREZNA UPRVA</item>
    </derivirana_varijabla>
  </DomainObject.Predmet.StrankaListFormatedWithAdress>
  <DomainObject.Predmet.StrankaListFormatedWithAdressOIB>
    <izvorni_sadrzaj>
      <item>RH MF POREZNA UPRVA, OIB 18683136487</item>
    </izvorni_sadrzaj>
    <derivirana_varijabla naziv="DomainObject.Predmet.StrankaListFormatedWithAdressOIB_1">
      <item>RH MF POREZNA UPRVA, OIB 18683136487</item>
    </derivirana_varijabla>
  </DomainObject.Predmet.StrankaListFormatedWithAdressOIB>
  <DomainObject.Predmet.StrankaListNazivFormated>
    <izvorni_sadrzaj>
      <item>RH MF POREZNA UPRVA</item>
    </izvorni_sadrzaj>
    <derivirana_varijabla naziv="DomainObject.Predmet.StrankaListNazivFormated_1">
      <item>RH MF POREZNA UPRVA</item>
    </derivirana_varijabla>
  </DomainObject.Predmet.StrankaListNazivFormated>
  <DomainObject.Predmet.StrankaListNazivFormatedOIB>
    <izvorni_sadrzaj>
      <item>RH MF POREZNA UPRVA, OIB 18683136487</item>
    </izvorni_sadrzaj>
    <derivirana_varijabla naziv="DomainObject.Predmet.StrankaListNazivFormatedOIB_1">
      <item>RH MF POREZNA UPRVA, OIB 18683136487</item>
    </derivirana_varijabla>
  </DomainObject.Predmet.StrankaListNazivFormatedOIB>
  <DomainObject.Predmet.ProtuStrankaListFormated>
    <izvorni_sadrzaj>
      <item>SAVAK jednostavno društvo s ograičenom odgovorošću za trgovinu i usluge</item>
    </izvorni_sadrzaj>
    <derivirana_varijabla naziv="DomainObject.Predmet.ProtuStrankaListFormated_1">
      <item>SAVAK jednostavno društvo s ograičenom odgovorošću za trgovinu i usluge</item>
    </derivirana_varijabla>
  </DomainObject.Predmet.ProtuStrankaListFormated>
  <DomainObject.Predmet.ProtuStrankaListFormatedOIB>
    <izvorni_sadrzaj>
      <item>SAVAK jednostavno društvo s ograičenom odgovorošću za trgovinu i usluge, OIB 01745689419</item>
    </izvorni_sadrzaj>
    <derivirana_varijabla naziv="DomainObject.Predmet.ProtuStrankaListFormatedOIB_1">
      <item>SAVAK jednostavno društvo s ograičenom odgovorošću za trgovinu i usluge, OIB 01745689419</item>
    </derivirana_varijabla>
  </DomainObject.Predmet.ProtuStrankaListFormatedOIB>
  <DomainObject.Predmet.ProtuStrankaListFormatedWithAdress>
    <izvorni_sadrzaj>
      <item>SAVAK jednostavno društvo s ograičenom odgovorošću za trgovinu i usluge, Stjepana Radića 8, 32243 Berak</item>
    </izvorni_sadrzaj>
    <derivirana_varijabla naziv="DomainObject.Predmet.ProtuStrankaListFormatedWithAdress_1">
      <item>SAVAK jednostavno društvo s ograičenom odgovorošću za trgovinu i usluge, Stjepana Radića 8, 32243 Berak</item>
    </derivirana_varijabla>
  </DomainObject.Predmet.ProtuStrankaListFormatedWithAdress>
  <DomainObject.Predmet.ProtuStrankaListFormatedWithAdressOIB>
    <izvorni_sadrzaj>
      <item>SAVAK jednostavno društvo s ograičenom odgovorošću za trgovinu i usluge, OIB 01745689419, Stjepana Radića 8, 32243 Berak</item>
    </izvorni_sadrzaj>
    <derivirana_varijabla naziv="DomainObject.Predmet.ProtuStrankaListFormatedWithAdressOIB_1">
      <item>SAVAK jednostavno društvo s ograičenom odgovorošću za trgovinu i usluge, OIB 01745689419, Stjepana Radića 8, 32243 Berak</item>
    </derivirana_varijabla>
  </DomainObject.Predmet.ProtuStrankaListFormatedWithAdressOIB>
  <DomainObject.Predmet.ProtuStrankaListNazivFormated>
    <izvorni_sadrzaj>
      <item>SAVAK jednostavno društvo s ograičenom odgovorošću za trgovinu i usluge</item>
    </izvorni_sadrzaj>
    <derivirana_varijabla naziv="DomainObject.Predmet.ProtuStrankaListNazivFormated_1">
      <item>SAVAK jednostavno društvo s ograičenom odgovorošću za trgovinu i usluge</item>
    </derivirana_varijabla>
  </DomainObject.Predmet.ProtuStrankaListNazivFormated>
  <DomainObject.Predmet.ProtuStrankaListNazivFormatedOIB>
    <izvorni_sadrzaj>
      <item>SAVAK jednostavno društvo s ograičenom odgovorošću za trgovinu i usluge, OIB 01745689419</item>
    </izvorni_sadrzaj>
    <derivirana_varijabla naziv="DomainObject.Predmet.ProtuStrankaListNazivFormatedOIB_1">
      <item>SAVAK jednostavno društvo s ograičenom odgovorošću za trgovinu i usluge, OIB 01745689419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UPRVA</izvorni_sadrzaj>
    <derivirana_varijabla naziv="DomainObject.Predmet.StrankaIDrugi_1">RH MF POREZNA UPRVA</derivirana_varijabla>
  </DomainObject.Predmet.StrankaIDrugi>
  <DomainObject.Predmet.ProtustrankaIDrugi>
    <izvorni_sadrzaj>SAVAK jednostavno društvo s ograičenom odgovorošću za trgovinu i usluge</izvorni_sadrzaj>
    <derivirana_varijabla naziv="DomainObject.Predmet.ProtustrankaIDrugi_1">SAVAK jednostavno društvo s ograičenom odgovorošću za trgovinu i usluge</derivirana_varijabla>
  </DomainObject.Predmet.ProtustrankaIDrugi>
  <DomainObject.Predmet.StrankaIDrugiAdressOIB>
    <izvorni_sadrzaj>RH MF POREZNA UPRVA, OIB 18683136487</izvorni_sadrzaj>
    <derivirana_varijabla naziv="DomainObject.Predmet.StrankaIDrugiAdressOIB_1">RH MF POREZNA UPRVA, OIB 18683136487</derivirana_varijabla>
  </DomainObject.Predmet.StrankaIDrugiAdressOIB>
  <DomainObject.Predmet.ProtustrankaIDrugiAdressOIB>
    <izvorni_sadrzaj>SAVAK jednostavno društvo s ograičenom odgovorošću za trgovinu i usluge, OIB 01745689419, Stjepana Radića 8, 32243 Berak</izvorni_sadrzaj>
    <derivirana_varijabla naziv="DomainObject.Predmet.ProtustrankaIDrugiAdressOIB_1">SAVAK jednostavno društvo s ograičenom odgovorošću za trgovinu i usluge, OIB 01745689419, Stjepana Radića 8,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SAVAK jednostavno društvo s ograičenom odgovorošću za trgovinu i usluge</item>
      <item>RH MF POREZNA UPRVA</item>
    </izvorni_sadrzaj>
    <derivirana_varijabla naziv="DomainObject.Predmet.SudioniciListNaziv_1">
      <item>SAVAK jednostavno društvo s ograičenom odgovorošću za trgovinu i usluge</item>
      <item>RH MF POREZNA UPRVA</item>
    </derivirana_varijabla>
  </DomainObject.Predmet.SudioniciListNaziv>
  <DomainObject.Predmet.SudioniciListAdressOIB>
    <izvorni_sadrzaj>
      <item>SAVAK jednostavno društvo s ograičenom odgovorošću za trgovinu i usluge, OIB 01745689419, Stjepana Radića 8,32243 Berak</item>
      <item>RH MF POREZNA UPRVA, OIB 18683136487</item>
    </izvorni_sadrzaj>
    <derivirana_varijabla naziv="DomainObject.Predmet.SudioniciListAdressOIB_1">
      <item>SAVAK jednostavno društvo s ograičenom odgovorošću za trgovinu i usluge, OIB 01745689419, Stjepana Radića 8,32243 Berak</item>
      <item>RH MF POREZNA UPRVA,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01745689419</item>
      <item>, OIB 18683136487</item>
    </izvorni_sadrzaj>
    <derivirana_varijabla naziv="DomainObject.Predmet.SudioniciListNazivOIB_1">
      <item>, OIB 01745689419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9ED05-168B-4E28-901D-CF4766917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696</properties:Words>
  <properties:Characters>4001</properties:Characters>
  <properties:Lines>114</properties:Lines>
  <properties:Paragraphs>37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2018-11-07T10:49:00Z</cp:lastPrinted>
  <dcterms:modified xmlns:xsi="http://www.w3.org/2001/XMLSchema-instance" xsi:type="dcterms:W3CDTF">2018-11-07T12:33:00Z</dcterms:modified>
  <cp:revision>25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