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3cdca" w14:paraId="073cdca" w:rsidRDefault="005F686D" w:rsidP="005F686D" w:rsidR="005F686D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F686D" w:rsidP="005F686D" w:rsidR="005F686D">
      <w:pPr>
        <w:spacing w:after="0"/>
        <w:jc w:val="both"/>
      </w:pPr>
      <w:r>
        <w:t xml:space="preserve">       REPUBLIKA HRVATSKA</w:t>
      </w:r>
    </w:p>
    <w:p w:rsidRDefault="005F686D" w:rsidP="005F686D" w:rsidR="005F686D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F686D" w:rsidP="005F686D" w:rsidR="005F686D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5F686D" w:rsidP="005F686D" w:rsidR="005F686D">
      <w:pPr>
        <w:spacing w:after="0"/>
      </w:pPr>
    </w:p>
    <w:p w:rsidRDefault="005F686D" w:rsidP="005F686D" w:rsidR="005F686D">
      <w:pPr>
        <w:spacing w:after="0"/>
      </w:pPr>
      <w:r>
        <w:t xml:space="preserve">                                                                                                      Poslovni broj: 3 St-98/08-627</w:t>
      </w:r>
    </w:p>
    <w:p w:rsidRDefault="005F686D" w:rsidP="005F686D" w:rsidR="005F686D">
      <w:pPr>
        <w:spacing w:after="0"/>
      </w:pPr>
    </w:p>
    <w:p w:rsidRDefault="005F686D" w:rsidP="005F686D" w:rsidR="005F686D">
      <w:pPr>
        <w:spacing w:after="0"/>
      </w:pPr>
    </w:p>
    <w:p w:rsidRDefault="005F686D" w:rsidP="005F686D" w:rsidR="005F686D">
      <w:pPr>
        <w:spacing w:after="0"/>
        <w:jc w:val="center"/>
      </w:pPr>
      <w:r>
        <w:t>R E P U B L I K A   H R V A T S K A</w:t>
      </w:r>
    </w:p>
    <w:p w:rsidRDefault="005F686D" w:rsidP="005F686D" w:rsidR="005F686D">
      <w:pPr>
        <w:spacing w:after="0"/>
      </w:pPr>
    </w:p>
    <w:p w:rsidRDefault="005F686D" w:rsidP="005F686D" w:rsidR="005F686D">
      <w:pPr>
        <w:spacing w:after="0"/>
        <w:jc w:val="center"/>
      </w:pPr>
      <w:r>
        <w:t>R J E Š E N J E</w:t>
      </w:r>
    </w:p>
    <w:p w:rsidRDefault="005F686D" w:rsidP="005F686D" w:rsidR="005F686D">
      <w:pPr>
        <w:spacing w:after="0"/>
        <w:jc w:val="center"/>
      </w:pPr>
    </w:p>
    <w:p w:rsidRDefault="005F686D" w:rsidP="005F686D" w:rsidR="005F686D">
      <w:pPr>
        <w:spacing w:after="0"/>
      </w:pPr>
    </w:p>
    <w:p w:rsidRDefault="005F686D" w:rsidP="005F686D" w:rsidR="005F686D">
      <w:pPr>
        <w:spacing w:after="0"/>
        <w:jc w:val="both"/>
      </w:pPr>
      <w:r>
        <w:tab/>
        <w:t>TRGOVAČKI SUD U VARAŽDINU, po sucu toga suda Jasni Lekić, kao stečajnom sucu, u stečajnom postupku nad stečajnim dužnikom AUTOBUSNI PROMET d.d. u stečaju, Varaždin, Gospodarska 56, MBS: 070012225, OIB: 51631089795, dana 24. svibnja 2017. godine,</w:t>
      </w:r>
    </w:p>
    <w:p w:rsidRDefault="005F686D" w:rsidP="005F686D" w:rsidR="005F686D">
      <w:pPr>
        <w:spacing w:after="0"/>
        <w:jc w:val="both"/>
      </w:pPr>
    </w:p>
    <w:p w:rsidRDefault="005F686D" w:rsidP="005F686D" w:rsidR="005F686D">
      <w:pPr>
        <w:spacing w:after="0"/>
        <w:jc w:val="center"/>
      </w:pPr>
      <w:r>
        <w:t>r i j e š i o   j e:</w:t>
      </w:r>
    </w:p>
    <w:p w:rsidRDefault="005F686D" w:rsidP="005F686D" w:rsidR="005F686D">
      <w:pPr>
        <w:spacing w:after="0"/>
        <w:jc w:val="center"/>
        <w:rPr>
          <w:sz w:val="36"/>
          <w:szCs w:val="36"/>
        </w:rPr>
      </w:pPr>
    </w:p>
    <w:p w:rsidRDefault="005F686D" w:rsidP="005F686D" w:rsidR="005F686D">
      <w:pPr>
        <w:spacing w:after="0"/>
      </w:pPr>
    </w:p>
    <w:p w:rsidRDefault="005F686D" w:rsidP="005F686D" w:rsidR="005F686D">
      <w:pPr>
        <w:spacing w:after="0"/>
        <w:jc w:val="both"/>
      </w:pPr>
      <w:r>
        <w:tab/>
        <w:t>I/ Određuje se skupština vjerovnika za dan</w:t>
      </w:r>
    </w:p>
    <w:p w:rsidRDefault="005F686D" w:rsidP="005F686D" w:rsidR="005F686D">
      <w:pPr>
        <w:spacing w:after="0"/>
      </w:pPr>
    </w:p>
    <w:p w:rsidRDefault="005F686D" w:rsidP="005F686D" w:rsidR="005F686D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30. lipnja 2017. u 09,00 sati </w:t>
      </w:r>
    </w:p>
    <w:p w:rsidRDefault="005F686D" w:rsidP="005F686D" w:rsidR="005F686D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kod Trgovačkog suda u Varaždinu, Braće Radić2 , soba 226/II kat</w:t>
      </w:r>
    </w:p>
    <w:p w:rsidRDefault="005F686D" w:rsidP="005F686D" w:rsidR="005F686D">
      <w:pPr>
        <w:spacing w:after="0"/>
        <w:jc w:val="center"/>
        <w:rPr>
          <w:b/>
          <w:i/>
          <w:u w:val="single"/>
        </w:rPr>
      </w:pPr>
    </w:p>
    <w:p w:rsidRDefault="005F686D" w:rsidP="005F686D" w:rsidR="005F686D">
      <w:pPr>
        <w:spacing w:after="0"/>
        <w:jc w:val="both"/>
      </w:pPr>
      <w:r>
        <w:tab/>
        <w:t>II/ Dnevni red:</w:t>
      </w:r>
    </w:p>
    <w:p w:rsidRDefault="005F686D" w:rsidP="005F686D" w:rsidR="005F686D">
      <w:pPr>
        <w:spacing w:after="0"/>
        <w:jc w:val="both"/>
      </w:pPr>
    </w:p>
    <w:p w:rsidRDefault="005F686D" w:rsidP="005F686D" w:rsidR="005F686D">
      <w:pPr>
        <w:numPr>
          <w:ilvl w:val="0"/>
          <w:numId w:val="47"/>
        </w:numPr>
        <w:spacing w:after="0"/>
        <w:jc w:val="both"/>
      </w:pPr>
      <w:r>
        <w:t>rasprava o provedenom stečajnom postupku, njegovim troškovima, o unovčenoj stečajnoj masi i obavljenim isplatama vjerovnicima</w:t>
      </w:r>
    </w:p>
    <w:p w:rsidRDefault="005F686D" w:rsidP="005F686D" w:rsidR="005F686D">
      <w:pPr>
        <w:numPr>
          <w:ilvl w:val="0"/>
          <w:numId w:val="47"/>
        </w:numPr>
        <w:spacing w:after="0"/>
        <w:jc w:val="both"/>
      </w:pPr>
      <w:r>
        <w:t>rasprava o drugim pitanjima od važnosti za provedbu i okončanje ovog stečajnog postupka</w:t>
      </w:r>
    </w:p>
    <w:p w:rsidRDefault="005F686D" w:rsidP="005F686D" w:rsidR="005F686D">
      <w:pPr>
        <w:spacing w:after="0"/>
        <w:jc w:val="both"/>
      </w:pPr>
    </w:p>
    <w:p w:rsidRDefault="005F686D" w:rsidP="005F686D" w:rsidR="005F686D">
      <w:pPr>
        <w:spacing w:after="0"/>
        <w:jc w:val="both"/>
      </w:pPr>
    </w:p>
    <w:p w:rsidRDefault="005F686D" w:rsidP="005F686D" w:rsidR="005F686D">
      <w:pPr>
        <w:spacing w:after="0"/>
        <w:jc w:val="both"/>
      </w:pPr>
    </w:p>
    <w:p w:rsidRDefault="005F686D" w:rsidP="005F686D" w:rsidR="005F686D">
      <w:pPr>
        <w:spacing w:after="0"/>
        <w:jc w:val="both"/>
      </w:pPr>
    </w:p>
    <w:p w:rsidRDefault="005F686D" w:rsidP="005F686D" w:rsidR="005F686D">
      <w:pPr>
        <w:spacing w:after="0"/>
        <w:jc w:val="both"/>
      </w:pPr>
      <w:r>
        <w:tab/>
      </w:r>
      <w:r>
        <w:tab/>
      </w:r>
      <w:r>
        <w:tab/>
      </w:r>
      <w:r>
        <w:tab/>
        <w:t>U Varaždinu, 24. svibnja 2017. godine</w:t>
      </w:r>
    </w:p>
    <w:p w:rsidRDefault="005F686D" w:rsidP="005F686D" w:rsidR="005F686D">
      <w:pPr>
        <w:spacing w:after="0"/>
        <w:jc w:val="both"/>
      </w:pPr>
    </w:p>
    <w:p w:rsidRDefault="005F686D" w:rsidP="005F686D" w:rsidR="005F686D">
      <w:pPr>
        <w:spacing w:after="0"/>
        <w:jc w:val="both"/>
      </w:pPr>
    </w:p>
    <w:p w:rsidRDefault="005F686D" w:rsidP="005F686D" w:rsidR="005F686D">
      <w:pPr>
        <w:spacing w:after="0"/>
        <w:jc w:val="both"/>
      </w:pPr>
    </w:p>
    <w:p w:rsidRDefault="005F686D" w:rsidP="005F686D" w:rsidR="005F686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Stečajni sudac:</w:t>
      </w:r>
    </w:p>
    <w:p w:rsidRDefault="005F686D" w:rsidP="005F686D" w:rsidR="005F686D">
      <w:pPr>
        <w:spacing w:after="0"/>
        <w:jc w:val="both"/>
      </w:pPr>
    </w:p>
    <w:p w:rsidRDefault="005F686D" w:rsidP="005F686D" w:rsidR="005F686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Jasna Lekić</w:t>
      </w:r>
    </w:p>
    <w:p w:rsidRDefault="005F686D" w:rsidP="005F686D" w:rsidR="005F686D">
      <w:pPr>
        <w:spacing w:after="0"/>
        <w:jc w:val="both"/>
      </w:pPr>
    </w:p>
    <w:p w:rsidRDefault="005F686D" w:rsidP="005F686D" w:rsidR="005F686D">
      <w:pPr>
        <w:spacing w:after="0"/>
        <w:jc w:val="both"/>
      </w:pPr>
    </w:p>
    <w:p w:rsidRDefault="005F686D" w:rsidP="005F686D" w:rsidR="005F686D">
      <w:pPr>
        <w:spacing w:after="0"/>
        <w:jc w:val="both"/>
      </w:pPr>
      <w:r>
        <w:lastRenderedPageBreak/>
        <w:t xml:space="preserve">                                                                                      </w:t>
      </w:r>
    </w:p>
    <w:p w:rsidRDefault="005F686D" w:rsidP="005F686D" w:rsidR="005F686D">
      <w:pPr>
        <w:spacing w:after="0"/>
        <w:jc w:val="both"/>
      </w:pPr>
    </w:p>
    <w:p w:rsidRDefault="005F686D" w:rsidP="005F686D" w:rsidR="005F686D">
      <w:pPr>
        <w:spacing w:after="0"/>
        <w:jc w:val="both"/>
      </w:pPr>
    </w:p>
    <w:p w:rsidRDefault="005F686D" w:rsidP="005F686D" w:rsidR="005F686D">
      <w:pPr>
        <w:spacing w:after="0"/>
        <w:jc w:val="both"/>
      </w:pPr>
      <w:r>
        <w:tab/>
        <w:t>POUKA O PRAVNOM LIJEKU:</w:t>
      </w:r>
    </w:p>
    <w:p w:rsidRDefault="005F686D" w:rsidP="005F686D" w:rsidR="005F686D">
      <w:pPr>
        <w:spacing w:after="0"/>
        <w:jc w:val="both"/>
      </w:pPr>
    </w:p>
    <w:p w:rsidRDefault="005F686D" w:rsidP="005F686D" w:rsidR="005F686D">
      <w:pPr>
        <w:spacing w:after="0"/>
        <w:jc w:val="both"/>
      </w:pPr>
      <w:r>
        <w:tab/>
        <w:t>Protiv ovog rješenja posebna žalba nije dopuštena.</w:t>
      </w:r>
    </w:p>
    <w:p w:rsidRDefault="005F686D" w:rsidP="005F686D" w:rsidR="005F686D">
      <w:pPr>
        <w:spacing w:after="0"/>
        <w:jc w:val="both"/>
      </w:pPr>
    </w:p>
    <w:p w:rsidRDefault="005F686D" w:rsidP="005F686D" w:rsidR="005F686D">
      <w:pPr>
        <w:spacing w:after="0"/>
        <w:jc w:val="both"/>
      </w:pPr>
    </w:p>
    <w:p w:rsidRDefault="005F686D" w:rsidP="005F686D" w:rsidR="005F686D">
      <w:pPr>
        <w:spacing w:after="0"/>
        <w:jc w:val="both"/>
      </w:pPr>
    </w:p>
    <w:p w:rsidRDefault="005F686D" w:rsidP="005F686D" w:rsidR="005F686D">
      <w:pPr>
        <w:spacing w:after="0"/>
        <w:jc w:val="both"/>
      </w:pPr>
      <w:r>
        <w:t>DNA:  1. Stečajni upravitelj Želimir Uršulin, dipl. iur. iz Ivanca, Trg hrvatskih Ivanovaca 9</w:t>
      </w:r>
    </w:p>
    <w:p w:rsidRDefault="005F686D" w:rsidP="005F686D" w:rsidR="005F686D">
      <w:pPr>
        <w:spacing w:after="0"/>
        <w:jc w:val="both"/>
      </w:pPr>
      <w:r>
        <w:t xml:space="preserve">            2. e-Oglasna ploča suda</w:t>
      </w:r>
    </w:p>
    <w:p w:rsidRDefault="005F686D" w:rsidP="005F686D" w:rsidR="005F686D">
      <w:pPr>
        <w:spacing w:after="0"/>
        <w:jc w:val="both"/>
      </w:pPr>
      <w:r>
        <w:t xml:space="preserve">           </w:t>
      </w:r>
    </w:p>
    <w:p w:rsidRDefault="00AE649C" w:rsidP="005F686D" w:rsidR="00AE649C" w:rsidRPr="00B76F3C">
      <w:pPr>
        <w:pStyle w:val="NormaleSPIS"/>
        <w:spacing w:after="0"/>
      </w:pPr>
    </w:p>
    <w:p w:rsidRDefault="00AB4602" w:rsidP="005F686D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F686D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6EE0" w:rsidP="00537B78" w:rsidR="00806EE0">
      <w:r>
        <w:separator/>
      </w:r>
    </w:p>
  </w:endnote>
  <w:endnote w:id="0" w:type="continuationSeparator">
    <w:p w:rsidRDefault="00806EE0" w:rsidP="00537B78" w:rsidR="00806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6EE0" w:rsidP="00537B78" w:rsidR="00806EE0">
      <w:r>
        <w:separator/>
      </w:r>
    </w:p>
  </w:footnote>
  <w:footnote w:id="0" w:type="continuationSeparator">
    <w:p w:rsidRDefault="00806EE0" w:rsidP="00537B78" w:rsidR="00806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062165"/>
    <w:multiLevelType w:val="hybridMultilevel"/>
    <w:tmpl w:val="D934171A"/>
    <w:lvl w:tplc="BCFA3FCC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686D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6EE0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A4A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202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St-98/2008-627</izvorni_sadrzaj>
    <derivirana_varijabla naziv="DomainObject.Oznaka_1">St-98/2008-627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2008.</izvorni_sadrzaj>
    <derivirana_varijabla naziv="DomainObject.Predmet.DatumOsnivanja_1">10. studenog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9.2.2009. (Rj. St-98/08-26).
Objava - oglasna ploča: 9. veljače 2009.
Objava - NN-22/09 od 18. veljače 2009.
PRESLIKA SPISA NA VTS 18.2.2013.</izvorni_sadrzaj>
    <derivirana_varijabla naziv="DomainObject.Predmet.Opis_1">Stečaj otvoren 9.2.2009. (Rj. St-98/08-26).
Objava - oglasna ploča: 9. veljače 2009.
Objava - NN-22/09 od 18. veljače 2009.
PRESLIKA SPISA NA VTS 18.2.2013.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St-98/2008</izvorni_sadrzaj>
    <derivirana_varijabla naziv="DomainObject.Predmet.OznakaBroj_1">St-98/2008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za otvaranje pisanih ponuda 20.12.2013. u 09,00
ROČ.DIOBA 4.9.2015 u 9,00
========================</izvorni_sadrzaj>
    <derivirana_varijabla naziv="DomainObject.Predmet.PrimjedbaSuca_1">Ročište za otvaranje pisanih ponuda 20.12.2013. u 09,00
ROČ.DIOBA 4.9.2015 u 9,00
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AUTOBUSNI PROMET d.d. VARAŽDIN - dioničko društvo za prijevoz putnika u tuzemnom i inozemnom cestovnom prometu, turizam, kolo</izvorni_sadrzaj>
    <derivirana_varijabla naziv="DomainObject.Predmet.ProtustrankaFormated_1">  AUTOBUSNI PROMET d.d. VARAŽDIN - dioničko društvo za prijevoz putnika u tuzemnom i inozemnom cestovnom prometu, turizam, kolo</derivirana_varijabla>
  </DomainObject.Predmet.ProtustrankaFormated>
  <DomainObject.Predmet.ProtustrankaFormatedOIB>
    <izvorni_sadrzaj>  AUTOBUSNI PROMET d.d. VARAŽDIN - dioničko društvo za prijevoz putnika u tuzemnom i inozemnom cestovnom prometu, turizam, kolo, OIB 51631089795</izvorni_sadrzaj>
    <derivirana_varijabla naziv="DomainObject.Predmet.ProtustrankaFormatedOIB_1">  AUTOBUSNI PROMET d.d. VARAŽDIN - dioničko društvo za prijevoz putnika u tuzemnom i inozemnom cestovnom prometu, turizam, kolo, OIB 51631089795</derivirana_varijabla>
  </DomainObject.Predmet.ProtustrankaFormatedOIB>
  <DomainObject.Predmet.ProtustrankaFormatedWithAdress>
    <izvorni_sadrzaj> AUTOBUSNI PROMET d.d. VARAŽDIN - dioničko društvo za prijevoz putnika u tuzemnom i inozemnom cestovnom prometu, turizam, kolo, Gospodarska 56, Varaždin</izvorni_sadrzaj>
    <derivirana_varijabla naziv="DomainObject.Predmet.ProtustrankaFormatedWithAdress_1"> AUTOBUSNI PROMET d.d. VARAŽDIN - dioničko društvo za prijevoz putnika u tuzemnom i inozemnom cestovnom prometu, turizam, kolo, Gospodarska 56, Varaždin</derivirana_varijabla>
  </DomainObject.Predmet.ProtustrankaFormatedWithAdress>
  <DomainObject.Predmet.ProtustrankaFormatedWithAdressOIB>
    <izvorni_sadrzaj> AUTOBUSNI PROMET d.d. VARAŽDIN - dioničko društvo za prijevoz putnika u tuzemnom i inozemnom cestovnom prometu, turizam, kolo, OIB 51631089795, Gospodarska 56, Varaždin</izvorni_sadrzaj>
    <derivirana_varijabla naziv="DomainObject.Predmet.ProtustrankaFormatedWithAdressOIB_1"> AUTOBUSNI PROMET d.d. VARAŽDIN - dioničko društvo za prijevoz putnika u tuzemnom i inozemnom cestovnom prometu, turizam, kolo, OIB 51631089795, Gospodarska 56, Varaždin</derivirana_varijabla>
  </DomainObject.Predmet.ProtustrankaFormatedWithAdressOIB>
  <DomainObject.Predmet.ProtustrankaWithAdress>
    <izvorni_sadrzaj>AUTOBUSNI PROMET d.d. VARAŽDIN - dioničko društvo za prijevoz putnika u tuzemnom i inozemnom cestovnom prometu, turizam, kolo Gospodarska 56, Varaždin</izvorni_sadrzaj>
    <derivirana_varijabla naziv="DomainObject.Predmet.ProtustrankaWithAdress_1">AUTOBUSNI PROMET d.d. VARAŽDIN - dioničko društvo za prijevoz putnika u tuzemnom i inozemnom cestovnom prometu, turizam, kolo Gospodarska 56, Varaždin</derivirana_varijabla>
  </DomainObject.Predmet.ProtustrankaWithAdress>
  <DomainObject.Predmet.ProtustrankaWithAdressOIB>
    <izvorni_sadrzaj>AUTOBUSNI PROMET d.d. VARAŽDIN - dioničko društvo za prijevoz putnika u tuzemnom i inozemnom cestovnom prometu, turizam, kolo, OIB 51631089795, Gospodarska 56, Varaždin</izvorni_sadrzaj>
    <derivirana_varijabla naziv="DomainObject.Predmet.ProtustrankaWithAdressOIB_1">AUTOBUSNI PROMET d.d. VARAŽDIN - dioničko društvo za prijevoz putnika u tuzemnom i inozemnom cestovnom prometu, turizam, kolo, OIB 51631089795, Gospodarska 56, Varaždin</derivirana_varijabla>
  </DomainObject.Predmet.ProtustrankaWithAdressOIB>
  <DomainObject.Predmet.ProtustrankaNazivFormated>
    <izvorni_sadrzaj>AUTOBUSNI PROMET d.d. VARAŽDIN - dioničko društvo za prijevoz putnika u tuzemnom i inozemnom cestovnom prometu, turizam, kolo</izvorni_sadrzaj>
    <derivirana_varijabla naziv="DomainObject.Predmet.ProtustrankaNazivFormated_1">AUTOBUSNI PROMET d.d. VARAŽDIN - dioničko društvo za prijevoz putnika u tuzemnom i inozemnom cestovnom prometu, turizam, kolo</derivirana_varijabla>
  </DomainObject.Predmet.ProtustrankaNazivFormated>
  <DomainObject.Predmet.ProtustrankaNazivFormatedOIB>
    <izvorni_sadrzaj>AUTOBUSNI PROMET d.d. VARAŽDIN - dioničko društvo za prijevoz putnika u tuzemnom i inozemnom cestovnom prometu, turizam, kolo, OIB 51631089795</izvorni_sadrzaj>
    <derivirana_varijabla naziv="DomainObject.Predmet.ProtustrankaNazivFormatedOIB_1">AUTOBUSNI PROMET d.d. VARAŽDIN - dioničko društvo za prijevoz putnika u tuzemnom i inozemnom cestovnom prometu, turizam, kolo, OIB 51631089795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LARUS d.o.o. za usluge u gospodarstvu "u stečaju"; SSSH za Sjeverozapadnu Hrvatsku (po Franji Veble za radnike st. dužnika)</izvorni_sadrzaj>
    <derivirana_varijabla naziv="DomainObject.Predmet.StrankaFormated_1">  LARUS d.o.o. za usluge u gospodarstvu "u stečaju"; SSSH za Sjeverozapadnu Hrvatsku (po Franji Veble za radnike st. dužnika)</derivirana_varijabla>
  </DomainObject.Predmet.StrankaFormated>
  <DomainObject.Predmet.StrankaFormatedOIB>
    <izvorni_sadrzaj>  LARUS d.o.o. za usluge u gospodarstvu "u stečaju", OIB 25662444926; SSSH za Sjeverozapadnu Hrvatsku (po Franji Veble za radnike st. dužnika), OIB 48960119205</izvorni_sadrzaj>
    <derivirana_varijabla naziv="DomainObject.Predmet.StrankaFormatedOIB_1">  LARUS d.o.o. za usluge u gospodarstvu "u stečaju", OIB 25662444926; SSSH za Sjeverozapadnu Hrvatsku (po Franji Veble za radnike st. dužnika), OIB 48960119205</derivirana_varijabla>
  </DomainObject.Predmet.StrankaFormatedOIB>
  <DomainObject.Predmet.StrankaFormatedWithAdress>
    <izvorni_sadrzaj> LARUS d.o.o. za usluge u gospodarstvu "u stečaju", Široka ulica 6, Zadar; SSSH za Sjeverozapadnu Hrvatsku (po Franji Veble za radnike st. dužnika), TRG REPUBLIKE 1, 40000 Čakovec</izvorni_sadrzaj>
    <derivirana_varijabla naziv="DomainObject.Predmet.StrankaFormatedWithAdress_1"> LARUS d.o.o. za usluge u gospodarstvu "u stečaju", Široka ulica 6, Zadar; SSSH za Sjeverozapadnu Hrvatsku (po Franji Veble za radnike st. dužnika), TRG REPUBLIKE 1, 40000 Čakovec</derivirana_varijabla>
  </DomainObject.Predmet.StrankaFormatedWithAdress>
  <DomainObject.Predmet.StrankaFormatedWithAdressOIB>
    <izvorni_sadrzaj> LARUS d.o.o. za usluge u gospodarstvu "u stečaju", OIB 25662444926, Široka ulica 6, Zadar; SSSH za Sjeverozapadnu Hrvatsku (po Franji Veble za radnike st. dužnika), OIB 48960119205, TRG REPUBLIKE 1, 40000 Čakovec</izvorni_sadrzaj>
    <derivirana_varijabla naziv="DomainObject.Predmet.StrankaFormatedWithAdressOIB_1"> LARUS d.o.o. za usluge u gospodarstvu "u stečaju", OIB 25662444926, Široka ulica 6, Zadar; SSSH za Sjeverozapadnu Hrvatsku (po Franji Veble za radnike st. dužnika), OIB 48960119205, TRG REPUBLIKE 1, 40000 Čakovec</derivirana_varijabla>
  </DomainObject.Predmet.StrankaFormatedWithAdressOIB>
  <DomainObject.Predmet.StrankaWithAdress>
    <izvorni_sadrzaj>LARUS d.o.o. za usluge u gospodarstvu "u stečaju" Široka ulica 6,Zadar,SSSH za Sjeverozapadnu Hrvatsku (po Franji Veble za radnike st. dužnika) TRG REPUBLIKE 1,40000 Čakovec</izvorni_sadrzaj>
    <derivirana_varijabla naziv="DomainObject.Predmet.StrankaWithAdress_1">LARUS d.o.o. za usluge u gospodarstvu "u stečaju" Široka ulica 6,Zadar,SSSH za Sjeverozapadnu Hrvatsku (po Franji Veble za radnike st. dužnika) TRG REPUBLIKE 1,40000 Čakovec</derivirana_varijabla>
  </DomainObject.Predmet.StrankaWithAdress>
  <DomainObject.Predmet.StrankaWithAdressOIB>
    <izvorni_sadrzaj>LARUS d.o.o. za usluge u gospodarstvu "u stečaju", OIB 25662444926, Široka ulica 6,Zadar,SSSH za Sjeverozapadnu Hrvatsku (po Franji Veble za radnike st. dužnika), OIB 48960119205, TRG REPUBLIKE 1,40000 Čakovec</izvorni_sadrzaj>
    <derivirana_varijabla naziv="DomainObject.Predmet.StrankaWithAdressOIB_1">LARUS d.o.o. za usluge u gospodarstvu "u stečaju", OIB 25662444926, Široka ulica 6,Zadar,SSSH za Sjeverozapadnu Hrvatsku (po Franji Veble za radnike st. dužnika), OIB 48960119205, TRG REPUBLIKE 1,40000 Čakovec</derivirana_varijabla>
  </DomainObject.Predmet.StrankaWithAdressOIB>
  <DomainObject.Predmet.StrankaNazivFormated>
    <izvorni_sadrzaj>LARUS d.o.o. za usluge u gospodarstvu "u stečaju",SSSH za Sjeverozapadnu Hrvatsku (po Franji Veble za radnike st. dužnika)</izvorni_sadrzaj>
    <derivirana_varijabla naziv="DomainObject.Predmet.StrankaNazivFormated_1">LARUS d.o.o. za usluge u gospodarstvu "u stečaju",SSSH za Sjeverozapadnu Hrvatsku (po Franji Veble za radnike st. dužnika)</derivirana_varijabla>
  </DomainObject.Predmet.StrankaNazivFormated>
  <DomainObject.Predmet.StrankaNazivFormatedOIB>
    <izvorni_sadrzaj>LARUS d.o.o. za usluge u gospodarstvu "u stečaju", OIB 25662444926,SSSH za Sjeverozapadnu Hrvatsku (po Franji Veble za radnike st. dužnika), OIB 48960119205</izvorni_sadrzaj>
    <derivirana_varijabla naziv="DomainObject.Predmet.StrankaNazivFormatedOIB_1">LARUS d.o.o. za usluge u gospodarstvu "u stečaju", OIB 25662444926,SSSH za Sjeverozapadnu Hrvatsku (po Franji Veble za radnike st. dužnika), OIB 48960119205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LARUS d.o.o. za usluge u gospodarstvu "u stečaju"</item>
      <item>SSSH za Sjeverozapadnu Hrvatsku (po Franji Veble za radnike st. dužnika)</item>
    </izvorni_sadrzaj>
    <derivirana_varijabla naziv="DomainObject.Predmet.StrankaListFormated_1">
      <item>LARUS d.o.o. za usluge u gospodarstvu "u stečaju"</item>
      <item>SSSH za Sjeverozapadnu Hrvatsku (po Franji Veble za radnike st. dužnika)</item>
    </derivirana_varijabla>
  </DomainObject.Predmet.StrankaListFormated>
  <DomainObject.Predmet.StrankaListFormatedOIB>
    <izvorni_sadrzaj>
      <item>LARUS d.o.o. za usluge u gospodarstvu "u stečaju", OIB 25662444926</item>
      <item>SSSH za Sjeverozapadnu Hrvatsku (po Franji Veble za radnike st. dužnika), OIB 48960119205</item>
    </izvorni_sadrzaj>
    <derivirana_varijabla naziv="DomainObject.Predmet.StrankaListFormatedOIB_1">
      <item>LARUS d.o.o. za usluge u gospodarstvu "u stečaju", OIB 25662444926</item>
      <item>SSSH za Sjeverozapadnu Hrvatsku (po Franji Veble za radnike st. dužnika), OIB 48960119205</item>
    </derivirana_varijabla>
  </DomainObject.Predmet.StrankaListFormatedOIB>
  <DomainObject.Predmet.StrankaListFormatedWithAdress>
    <izvorni_sadrzaj>
      <item>LARUS d.o.o. za usluge u gospodarstvu "u stečaju", Široka ulica 6, Zadar</item>
      <item>SSSH za Sjeverozapadnu Hrvatsku (po Franji Veble za radnike st. dužnika), TRG REPUBLIKE 1, 40000 Čakovec</item>
    </izvorni_sadrzaj>
    <derivirana_varijabla naziv="DomainObject.Predmet.StrankaListFormatedWithAdress_1">
      <item>LARUS d.o.o. za usluge u gospodarstvu "u stečaju", Široka ulica 6, Zadar</item>
      <item>SSSH za Sjeverozapadnu Hrvatsku (po Franji Veble za radnike st. dužnika), TRG REPUBLIKE 1, 40000 Čakovec</item>
    </derivirana_varijabla>
  </DomainObject.Predmet.StrankaListFormatedWithAdress>
  <DomainObject.Predmet.StrankaListFormatedWithAdressOIB>
    <izvorni_sadrzaj>
      <item>LARUS d.o.o. za usluge u gospodarstvu "u stečaju", OIB 25662444926, Široka ulica 6, Zadar</item>
      <item>SSSH za Sjeverozapadnu Hrvatsku (po Franji Veble za radnike st. dužnika), OIB 48960119205, TRG REPUBLIKE 1, 40000 Čakovec</item>
    </izvorni_sadrzaj>
    <derivirana_varijabla naziv="DomainObject.Predmet.StrankaListFormatedWithAdressOIB_1">
      <item>LARUS d.o.o. za usluge u gospodarstvu "u stečaju", OIB 25662444926, Široka ulica 6, Zadar</item>
      <item>SSSH za Sjeverozapadnu Hrvatsku (po Franji Veble za radnike st. dužnika), OIB 48960119205, TRG REPUBLIKE 1, 40000 Čakovec</item>
    </derivirana_varijabla>
  </DomainObject.Predmet.StrankaListFormatedWithAdressOIB>
  <DomainObject.Predmet.StrankaListNazivFormated>
    <izvorni_sadrzaj>
      <item>LARUS d.o.o. za usluge u gospodarstvu "u stečaju"</item>
      <item>SSSH za Sjeverozapadnu Hrvatsku (po Franji Veble za radnike st. dužnika)</item>
    </izvorni_sadrzaj>
    <derivirana_varijabla naziv="DomainObject.Predmet.StrankaListNazivFormated_1">
      <item>LARUS d.o.o. za usluge u gospodarstvu "u stečaju"</item>
      <item>SSSH za Sjeverozapadnu Hrvatsku (po Franji Veble za radnike st. dužnika)</item>
    </derivirana_varijabla>
  </DomainObject.Predmet.StrankaListNazivFormated>
  <DomainObject.Predmet.StrankaListNazivFormatedOIB>
    <izvorni_sadrzaj>
      <item>LARUS d.o.o. za usluge u gospodarstvu "u stečaju", OIB 25662444926</item>
      <item>SSSH za Sjeverozapadnu Hrvatsku (po Franji Veble za radnike st. dužnika), OIB 48960119205</item>
    </izvorni_sadrzaj>
    <derivirana_varijabla naziv="DomainObject.Predmet.StrankaListNazivFormatedOIB_1">
      <item>LARUS d.o.o. za usluge u gospodarstvu "u stečaju", OIB 25662444926</item>
      <item>SSSH za Sjeverozapadnu Hrvatsku (po Franji Veble za radnike st. dužnika), OIB 48960119205</item>
    </derivirana_varijabla>
  </DomainObject.Predmet.StrankaListNazivFormatedOIB>
  <DomainObject.Predmet.ProtuStrankaListFormated>
    <izvorni_sadrzaj>
      <item>AUTOBUSNI PROMET d.d. VARAŽDIN - dioničko društvo za prijevoz putnika u tuzemnom i inozemnom cestovnom prometu, turizam, kolo</item>
    </izvorni_sadrzaj>
    <derivirana_varijabla naziv="DomainObject.Predmet.ProtuStrankaListFormated_1">
      <item>AUTOBUSNI PROMET d.d. VARAŽDIN - dioničko društvo za prijevoz putnika u tuzemnom i inozemnom cestovnom prometu, turizam, kolo</item>
    </derivirana_varijabla>
  </DomainObject.Predmet.ProtuStrankaListFormated>
  <DomainObject.Predmet.ProtuStrankaListFormatedOIB>
    <izvorni_sadrzaj>
      <item>AUTOBUSNI PROMET d.d. VARAŽDIN - dioničko društvo za prijevoz putnika u tuzemnom i inozemnom cestovnom prometu, turizam, kolo, OIB 51631089795</item>
    </izvorni_sadrzaj>
    <derivirana_varijabla naziv="DomainObject.Predmet.ProtuStrankaListFormatedOIB_1">
      <item>AUTOBUSNI PROMET d.d. VARAŽDIN - dioničko društvo za prijevoz putnika u tuzemnom i inozemnom cestovnom prometu, turizam, kolo, OIB 51631089795</item>
    </derivirana_varijabla>
  </DomainObject.Predmet.ProtuStrankaListFormatedOIB>
  <DomainObject.Predmet.ProtuStrankaListFormatedWithAdress>
    <izvorni_sadrzaj>
      <item>AUTOBUSNI PROMET d.d. VARAŽDIN - dioničko društvo za prijevoz putnika u tuzemnom i inozemnom cestovnom prometu, turizam, kolo, Gospodarska 56, Varaždin</item>
    </izvorni_sadrzaj>
    <derivirana_varijabla naziv="DomainObject.Predmet.ProtuStrankaListFormatedWithAdress_1">
      <item>AUTOBUSNI PROMET d.d. VARAŽDIN - dioničko društvo za prijevoz putnika u tuzemnom i inozemnom cestovnom prometu, turizam, kolo, Gospodarska 56, Varaždin</item>
    </derivirana_varijabla>
  </DomainObject.Predmet.ProtuStrankaListFormatedWithAdress>
  <DomainObject.Predmet.ProtuStrankaListFormatedWithAdressOIB>
    <izvorni_sadrzaj>
      <item>AUTOBUSNI PROMET d.d. VARAŽDIN - dioničko društvo za prijevoz putnika u tuzemnom i inozemnom cestovnom prometu, turizam, kolo, OIB 51631089795, Gospodarska 56, Varaždin</item>
    </izvorni_sadrzaj>
    <derivirana_varijabla naziv="DomainObject.Predmet.ProtuStrankaListFormatedWithAdressOIB_1">
      <item>AUTOBUSNI PROMET d.d. VARAŽDIN - dioničko društvo za prijevoz putnika u tuzemnom i inozemnom cestovnom prometu, turizam, kolo, OIB 51631089795, Gospodarska 56, Varaždin</item>
    </derivirana_varijabla>
  </DomainObject.Predmet.ProtuStrankaListFormatedWithAdressOIB>
  <DomainObject.Predmet.ProtuStrankaListNazivFormated>
    <izvorni_sadrzaj>
      <item>AUTOBUSNI PROMET d.d. VARAŽDIN - dioničko društvo za prijevoz putnika u tuzemnom i inozemnom cestovnom prometu, turizam, kolo</item>
    </izvorni_sadrzaj>
    <derivirana_varijabla naziv="DomainObject.Predmet.ProtuStrankaListNazivFormated_1">
      <item>AUTOBUSNI PROMET d.d. VARAŽDIN - dioničko društvo za prijevoz putnika u tuzemnom i inozemnom cestovnom prometu, turizam, kolo</item>
    </derivirana_varijabla>
  </DomainObject.Predmet.ProtuStrankaListNazivFormated>
  <DomainObject.Predmet.ProtuStrankaListNazivFormatedOIB>
    <izvorni_sadrzaj>
      <item>AUTOBUSNI PROMET d.d. VARAŽDIN - dioničko društvo za prijevoz putnika u tuzemnom i inozemnom cestovnom prometu, turizam, kolo, OIB 51631089795</item>
    </izvorni_sadrzaj>
    <derivirana_varijabla naziv="DomainObject.Predmet.ProtuStrankaListNazivFormatedOIB_1">
      <item>AUTOBUSNI PROMET d.d. VARAŽDIN - dioničko društvo za prijevoz putnika u tuzemnom i inozemnom cestovnom prometu, turizam, kolo, OIB 51631089795</item>
    </derivirana_varijabla>
  </DomainObject.Predmet.ProtuStrankaListNazivFormatedOIB>
  <DomainObject.Predmet.OstaliListFormated>
    <izvorni_sadrzaj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  <item>Općinski sud u Karlovcu, Zemljišnoknjižni odjel Slunj</item>
      <item>GK grupa društvo s ograničenom odgovornošću za projektiranje i graditeljstvo</item>
    </izvorni_sadrzaj>
    <derivirana_varijabla naziv="DomainObject.Predmet.OstaliListFormated_1"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  <item>Općinski sud u Karlovcu, Zemljišnoknjižni odjel Slunj</item>
      <item>GK grupa društvo s ograničenom odgovornošću za projektiranje i graditeljstvo</item>
    </derivirana_varijabla>
  </DomainObject.Predmet.OstaliListFormated>
  <DomainObject.Predmet.OstaliListFormatedOIB>
    <izvorni_sadrzaj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  <item>Visoki Trgovački sud Republike Hrvatske</item>
      <item>Općinski sud u Čakovcu, Zemljišnoknjižni odjel</item>
      <item>HYPO STEIERMARK KRAFTFAHRZEUG- UND MASCHINENLEASING GmbH, OIB 46480388251</item>
      <item>Odvjetničko društvo KALLAY &amp; PARTNERI, društvo s ograničenom odgovornošću, OIB 86709918716</item>
      <item>Općinski sud u Karlovcu, Zemljišnoknjižni odjel Slunj</item>
      <item>GK grupa društvo s ograničenom odgovornošću za projektiranje i graditeljstvo, OIB 32165824835</item>
    </izvorni_sadrzaj>
    <derivirana_varijabla naziv="DomainObject.Predmet.OstaliListFormatedOIB_1"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  <item>Visoki Trgovački sud Republike Hrvatske</item>
      <item>Općinski sud u Čakovcu, Zemljišnoknjižni odjel</item>
      <item>HYPO STEIERMARK KRAFTFAHRZEUG- UND MASCHINENLEASING GmbH, OIB 46480388251</item>
      <item>Odvjetničko društvo KALLAY &amp; PARTNERI, društvo s ograničenom odgovornošću, OIB 86709918716</item>
      <item>Općinski sud u Karlovcu, Zemljišnoknjižni odjel Slunj</item>
      <item>GK grupa društvo s ograničenom odgovornošću za projektiranje i graditeljstvo, OIB 32165824835</item>
    </derivirana_varijabla>
  </DomainObject.Predmet.OstaliListFormatedOIB>
  <DomainObject.Predmet.OstaliListFormatedWithAdress>
    <izvorni_sadrzaj>
      <item>ZAGREBAČKA BANKA DIONIČKO DRUŠTVO, Trg bana Josipa Jelačića 10, 10000 Zagreb</item>
      <item>Ozren Tatarac, odvjetnik (pun. predlagatelja), Bogišićeva 2, 10000 Zagreb</item>
      <item>Velimir Slamar,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Strosmayerov trg 9, 10000 Zagreb</item>
      <item>ZOU Tomislav Mašić i Martina Pečenko, D. Domjanića 1a, 10380 SVETI IVAN ZELIN</item>
      <item>RH Ministarstvo financija - Porezna uprava Varaždin, Graberje 1, 42000 Varaždin</item>
      <item>MEĐIMURKA d.d., Trg Republike 6, 40000 Čakovec</item>
      <item>DRAVA d.d. za prijevoz robe u cestovnom prometu - u stečaju, Donje Svetice/bb, 10000 Zagreb</item>
      <item>Leon Sulić, Štoosova 12, 10000 Zagreb</item>
      <item>CROATIA osiguranje d.d., Miramarska 22, 10000 Zagreb</item>
      <item>ZOVKO-ZAGREB d.o.o. za trgovinu i transport - u stečaju, Slavonska avenija 63, Sesvete</item>
      <item>Međimurska banka d. d., Valenta Morandinija 37, Čakovec</item>
      <item>TEHNOCOMMERCE d.o.o. za trgovinu, popravak i održavanje elektrotehničkih aparata i uređaja, Antuna Gustava Matoša 23, Karlovac</item>
      <item>HYPO STEIERMARK KRAFTFAHRZEUG-UND MASCHINENLEASING GmbH, Joanneumring 20, GRAZ</item>
      <item>MERCEDES-BENZ LEASING HRVATSKA d.o.o., Kovinska 5, 10000 Zagreb</item>
      <item>ZAGREBAČKA BANKA DIONIČKO DRUŠTVO, Trg bana Josipa Jelačića 10, 10000 Zagreb</item>
      <item>CROATIA - BUS dioničko društvo za prijevoz putnika u tuzemnom i inozemnom cestovnom prometu, remont i servis za pranje i podma, Heinzelova 61, 10000 Zagreb</item>
      <item>RH Ministarstvo financija Porezna uprava Varaždin, Graberje 1, 42000 Varaždin</item>
      <item>EUROBUS INTERNATIONAL poduzeće za proizvodnju cestovnih vozila i marketing d.o.o., Kralja Tomislava 17, Karlovac</item>
      <item>KARLOVAČKA BANKA dioničko društvo, Ivana Gorana Kovačića 1, Karlovac</item>
      <item>OTPREMNIČKO PODUZEĆE ZAGREB d.d. za prijevoz robe u cestovnom prometu "u stečaju", Gospodarska 56, Varaždin</item>
      <item>CROATIA OSIGURANJE d.d. Zagreb, Filijala Varaždin, Kapucinski trg 14, 42000 Varaždin</item>
      <item>ZOVKO-ZAGREB d.o.o. za trgovinu i transport - u stečaju, Slavonska avenija 63, Sesvete</item>
      <item>TRANSCROATIA društvo s ograničenom odgovornošću za prijevoz robe u cestovnom prometu i prijevoz specijalnih tereta "u steča, Gospodarska 56, Varaždin</item>
      <item>Hrvoje Grenac iz OD Abel &amp; Grenac, Ulica kralja Držislava 4/II, 10000 Zagreb</item>
      <item>Međimurska banka d. d.,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Josipa Kozarca 2, Čakovec</item>
      <item>ZOU VLADO SEVŠEK I MAJA TKALČEC, Kratka 4/I, 42000 Varaždin</item>
      <item>Odvjetnik Neno Rstić, Biankinijeva 9, 10000 Zagreb</item>
      <item>ENERGIJA AGRO društvo s ograničenom odgovornošću za proizvodnju i usluge, Biljevec 77, 42243 Biljevec</item>
      <item>Dalibor Gradinščak,ODVJETNIK</item>
      <item>Ivica Zovko, Petrine 29, 10000 Zagreb</item>
      <item>Josip Kozjak, odvjetnik iz ZOU, Franjevački trg 11, 42000 Varaždin</item>
      <item>Raiffeisenbank Austria d.d., Petrinjska 59, 10000 Zagreb</item>
      <item>Odvjetničko društvo GLAMUZINA &amp; GROŠETA, Krajiška 27, 10000 Zagreb</item>
      <item>Ivo Šućur, odvjetnik, Masarykova 7, 10000 Zagreb</item>
      <item>Danica Zovko, Petrine 29, 10000 Zagreb</item>
      <item>Ivo Šućur, odvjetnik, Masarykova 7, 10000 Zagreb</item>
      <item>Hrvatska Lutrija društvo s ograničenom odgovornošću za organiziranje i priređivanje igara na sreću i zabavnih igara, Ulica grada Vukovara 72, 10000 Zagreb</item>
      <item>AUTOTRANS d. o. o. za javni prijevoz putnika u cestovonom prometu, trgovinu, usluge i turistička agencija, Šetalište 20. travnja 18, 51557 Cres</item>
      <item>PRESEČKI GRUPA d.o.o. za prijevoz, usluge, trgovinu i putničku agenciju, Frana Galovića 15, 49000 Krapina</item>
      <item>HUDEK-TRGOTRANS društvo s ograničenom odgovornošću, Biljevec 77, 42243 Biljevec</item>
      <item>Dalibor Gradinščak,odvjetnik, Pavlinska 5, 42000 Varaždin</item>
      <item>Marinko Zovko, Petrine 29, 10000 Zagreb</item>
      <item>Zovko oil d.o.o. Žepče</item>
      <item>RH Općinski sud u Varaždinu, Zemljišnoknjižni odjel Varaždin</item>
      <item>AUTOBUSNI PRIJEVOZ društvo s ograničenom odgovornošću za prijevoze i usluge, Gospodarska 56, 42000 Varaždin</item>
      <item>Zemljišno-knjižni odjel</item>
      <item>Općinski sud u Varaždinu</item>
      <item>BENEFIT društvo s ograničenom odgovornošću za trgovinu i inženjering, Put Davorina Trstenjaka 1, 47000 Karlovac</item>
      <item>Nenad Troje</item>
      <item>Mario Sokač, Cankareva 3, 42000 Varaždin</item>
      <item>Visoki Trgovački sud Republike Hrvatske</item>
      <item>Općinski sud u Čakovcu, Zemljišnoknjižni odjel</item>
      <item>HYPO STEIERMARK KRAFTFAHRZEUG- UND MASCHINENLEASING GmbH, Kaiserfeldgasse 5, Graz</item>
      <item>Odvjetničko društvo KALLAY &amp; PARTNERI, društvo s ograničenom odgovornošću, Ilica 1A/III, 10000 Zagreb</item>
      <item>Općinski sud u Karlovcu, Zemljišnoknjižni odjel Slunj</item>
      <item>GK grupa društvo s ograničenom odgovornošću za projektiranje i graditeljstvo, Miroslava Krleže 1/1, 42000 Varaždin</item>
    </izvorni_sadrzaj>
    <derivirana_varijabla naziv="DomainObject.Predmet.OstaliListFormatedWithAdress_1">
      <item>ZAGREBAČKA BANKA DIONIČKO DRUŠTVO, Trg bana Josipa Jelačića 10, 10000 Zagreb</item>
      <item>Ozren Tatarac, odvjetnik (pun. predlagatelja), Bogišićeva 2, 10000 Zagreb</item>
      <item>Velimir Slamar,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Strosmayerov trg 9, 10000 Zagreb</item>
      <item>ZOU Tomislav Mašić i Martina Pečenko, D. Domjanića 1a, 10380 SVETI IVAN ZELIN</item>
      <item>RH Ministarstvo financija - Porezna uprava Varaždin, Graberje 1, 42000 Varaždin</item>
      <item>MEĐIMURKA d.d., Trg Republike 6, 40000 Čakovec</item>
      <item>DRAVA d.d. za prijevoz robe u cestovnom prometu - u stečaju, Donje Svetice/bb, 10000 Zagreb</item>
      <item>Leon Sulić, Štoosova 12, 10000 Zagreb</item>
      <item>CROATIA osiguranje d.d., Miramarska 22, 10000 Zagreb</item>
      <item>ZOVKO-ZAGREB d.o.o. za trgovinu i transport - u stečaju, Slavonska avenija 63, Sesvete</item>
      <item>Međimurska banka d. d., Valenta Morandinija 37, Čakovec</item>
      <item>TEHNOCOMMERCE d.o.o. za trgovinu, popravak i održavanje elektrotehničkih aparata i uređaja, Antuna Gustava Matoša 23, Karlovac</item>
      <item>HYPO STEIERMARK KRAFTFAHRZEUG-UND MASCHINENLEASING GmbH, Joanneumring 20, GRAZ</item>
      <item>MERCEDES-BENZ LEASING HRVATSKA d.o.o., Kovinska 5, 10000 Zagreb</item>
      <item>ZAGREBAČKA BANKA DIONIČKO DRUŠTVO, Trg bana Josipa Jelačića 10, 10000 Zagreb</item>
      <item>CROATIA - BUS dioničko društvo za prijevoz putnika u tuzemnom i inozemnom cestovnom prometu, remont i servis za pranje i podma, Heinzelova 61, 10000 Zagreb</item>
      <item>RH Ministarstvo financija Porezna uprava Varaždin, Graberje 1, 42000 Varaždin</item>
      <item>EUROBUS INTERNATIONAL poduzeće za proizvodnju cestovnih vozila i marketing d.o.o., Kralja Tomislava 17, Karlovac</item>
      <item>KARLOVAČKA BANKA dioničko društvo, Ivana Gorana Kovačića 1, Karlovac</item>
      <item>OTPREMNIČKO PODUZEĆE ZAGREB d.d. za prijevoz robe u cestovnom prometu "u stečaju", Gospodarska 56, Varaždin</item>
      <item>CROATIA OSIGURANJE d.d. Zagreb, Filijala Varaždin, Kapucinski trg 14, 42000 Varaždin</item>
      <item>ZOVKO-ZAGREB d.o.o. za trgovinu i transport - u stečaju, Slavonska avenija 63, Sesvete</item>
      <item>TRANSCROATIA društvo s ograničenom odgovornošću za prijevoz robe u cestovnom prometu i prijevoz specijalnih tereta "u steča, Gospodarska 56, Varaždin</item>
      <item>Hrvoje Grenac iz OD Abel &amp; Grenac, Ulica kralja Držislava 4/II, 10000 Zagreb</item>
      <item>Međimurska banka d. d.,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Josipa Kozarca 2, Čakovec</item>
      <item>ZOU VLADO SEVŠEK I MAJA TKALČEC, Kratka 4/I, 42000 Varaždin</item>
      <item>Odvjetnik Neno Rstić, Biankinijeva 9, 10000 Zagreb</item>
      <item>ENERGIJA AGRO društvo s ograničenom odgovornošću za proizvodnju i usluge, Biljevec 77, 42243 Biljevec</item>
      <item>Dalibor Gradinščak,ODVJETNIK</item>
      <item>Ivica Zovko, Petrine 29, 10000 Zagreb</item>
      <item>Josip Kozjak, odvjetnik iz ZOU, Franjevački trg 11, 42000 Varaždin</item>
      <item>Raiffeisenbank Austria d.d., Petrinjska 59, 10000 Zagreb</item>
      <item>Odvjetničko društvo GLAMUZINA &amp; GROŠETA, Krajiška 27, 10000 Zagreb</item>
      <item>Ivo Šućur, odvjetnik, Masarykova 7, 10000 Zagreb</item>
      <item>Danica Zovko, Petrine 29, 10000 Zagreb</item>
      <item>Ivo Šućur, odvjetnik, Masarykova 7, 10000 Zagreb</item>
      <item>Hrvatska Lutrija društvo s ograničenom odgovornošću za organiziranje i priređivanje igara na sreću i zabavnih igara, Ulica grada Vukovara 72, 10000 Zagreb</item>
      <item>AUTOTRANS d. o. o. za javni prijevoz putnika u cestovonom prometu, trgovinu, usluge i turistička agencija, Šetalište 20. travnja 18, 51557 Cres</item>
      <item>PRESEČKI GRUPA d.o.o. za prijevoz, usluge, trgovinu i putničku agenciju, Frana Galovića 15, 49000 Krapina</item>
      <item>HUDEK-TRGOTRANS društvo s ograničenom odgovornošću, Biljevec 77, 42243 Biljevec</item>
      <item>Dalibor Gradinščak,odvjetnik, Pavlinska 5, 42000 Varaždin</item>
      <item>Marinko Zovko, Petrine 29, 10000 Zagreb</item>
      <item>Zovko oil d.o.o. Žepče</item>
      <item>RH Općinski sud u Varaždinu, Zemljišnoknjižni odjel Varaždin</item>
      <item>AUTOBUSNI PRIJEVOZ društvo s ograničenom odgovornošću za prijevoze i usluge, Gospodarska 56, 42000 Varaždin</item>
      <item>Zemljišno-knjižni odjel</item>
      <item>Općinski sud u Varaždinu</item>
      <item>BENEFIT društvo s ograničenom odgovornošću za trgovinu i inženjering, Put Davorina Trstenjaka 1, 47000 Karlovac</item>
      <item>Nenad Troje</item>
      <item>Mario Sokač, Cankareva 3, 42000 Varaždin</item>
      <item>Visoki Trgovački sud Republike Hrvatske</item>
      <item>Općinski sud u Čakovcu, Zemljišnoknjižni odjel</item>
      <item>HYPO STEIERMARK KRAFTFAHRZEUG- UND MASCHINENLEASING GmbH, Kaiserfeldgasse 5, Graz</item>
      <item>Odvjetničko društvo KALLAY &amp; PARTNERI, društvo s ograničenom odgovornošću, Ilica 1A/III, 10000 Zagreb</item>
      <item>Općinski sud u Karlovcu, Zemljišnoknjižni odjel Slunj</item>
      <item>GK grupa društvo s ograničenom odgovornošću za projektiranje i graditeljstvo, Miroslava Krleže 1/1, 42000 Varaždin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Ozren Tatarac, odvjetnik (pun. predlagatelja), Bogišićeva 2, 10000 Zagreb</item>
      <item>Velimir Slamar, OIB 69715502514,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OIB 26702280390, Strosmayerov trg 9, 10000 Zagreb</item>
      <item>ZOU Tomislav Mašić i Martina Pečenko, D. Domjanića 1a, 10380 SVETI IVAN ZELIN</item>
      <item>RH Ministarstvo financija - Porezna uprava Varaždin, Graberje 1, 42000 Varaždin</item>
      <item>MEĐIMURKA d.d., OIB 22481023589, Trg Republike 6, 40000 Čakovec</item>
      <item>DRAVA d.d. za prijevoz robe u cestovnom prometu - u stečaju, OIB 50677943856, Donje Svetice/bb, 10000 Zagreb</item>
      <item>Leon Sulić, Štoosova 12, 10000 Zagreb</item>
      <item>CROATIA osiguranje d.d., OIB 26187994862, Miramarska 22, 10000 Zagreb</item>
      <item>ZOVKO-ZAGREB d.o.o. za trgovinu i transport - u stečaju, OIB 02310872315, Slavonska avenija 63, Sesvete</item>
      <item>Međimurska banka d. d., OIB 48744996512, Valenta Morandinija 37, Čakovec</item>
      <item>TEHNOCOMMERCE d.o.o. za trgovinu, popravak i održavanje elektrotehničkih aparata i uređaja, OIB 85833578212, Antuna Gustava Matoša 23, Karlovac</item>
      <item>HYPO STEIERMARK KRAFTFAHRZEUG-UND MASCHINENLEASING GmbH, Joanneumring 20, GRAZ</item>
      <item>MERCEDES-BENZ LEASING HRVATSKA d.o.o., OIB 17080997510, Kovinska 5, 10000 Zagreb</item>
      <item>ZAGREBAČKA BANKA DIONIČKO DRUŠTVO, OIB 92963223473, Trg bana Josipa Jelačića 10, 10000 Zagreb</item>
      <item>CROATIA - BUS dioničko društvo za prijevoz putnika u tuzemnom i inozemnom cestovnom prometu, remont i servis za pranje i podma, OIB 53772435884, Heinzelova 61, 10000 Zagreb</item>
      <item>RH Ministarstvo financija Porezna uprava Varaždin, Graberje 1, 42000 Varaždin</item>
      <item>EUROBUS INTERNATIONAL poduzeće za proizvodnju cestovnih vozila i marketing d.o.o., OIB 33274473528, Kralja Tomislava 17, Karlovac</item>
      <item>KARLOVAČKA BANKA dioničko društvo, OIB 08106331075, Ivana Gorana Kovačića 1, Karlovac</item>
      <item>OTPREMNIČKO PODUZEĆE ZAGREB d.d. za prijevoz robe u cestovnom prometu "u stečaju", OIB 60842584260, Gospodarska 56, Varaždin</item>
      <item>CROATIA OSIGURANJE d.d. Zagreb, Filijala Varaždin, OIB 26187994862, Kapucinski trg 14, 42000 Varaždin</item>
      <item>ZOVKO-ZAGREB d.o.o. za trgovinu i transport - u stečaju, OIB 02310872315, Slavonska avenija 63, Sesvete</item>
      <item>TRANSCROATIA društvo s ograničenom odgovornošću za prijevoz robe u cestovnom prometu i prijevoz specijalnih tereta "u steča, OIB 93969536510, Gospodarska 56, Varaždin</item>
      <item>Hrvoje Grenac iz OD Abel &amp; Grenac, Ulica kralja Držislava 4/II, 10000 Zagreb</item>
      <item>Međimurska banka d. d., OIB 48744996512,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OIB 72659258433, Josipa Kozarca 2, Čakovec</item>
      <item>ZOU VLADO SEVŠEK I MAJA TKALČEC, Kratka 4/I, 42000 Varaždin</item>
      <item>Odvjetnik Neno Rstić, Biankinijeva 9, 10000 Zagreb</item>
      <item>ENERGIJA AGRO društvo s ograničenom odgovornošću za proizvodnju i usluge, OIB 96473983045, Biljevec 77, 42243 Biljevec</item>
      <item>Dalibor Gradinščak,ODVJETNIK</item>
      <item>Ivica Zovko, OIB 54196104128, Petrine 29, 10000 Zagreb</item>
      <item>Josip Kozjak, odvjetnik iz ZOU, Franjevački trg 11, 42000 Varaždin</item>
      <item>Raiffeisenbank Austria d.d., OIB 53056966535, Petrinjska 59, 10000 Zagreb</item>
      <item>Odvjetničko društvo GLAMUZINA &amp; GROŠETA, OIB 69402757072, Krajiška 27, 10000 Zagreb</item>
      <item>Ivo Šućur, odvjetnik, Masarykova 7, 10000 Zagreb</item>
      <item>Danica Zovko, OIB 40467015056, Petrine 29, 10000 Zagreb</item>
      <item>Ivo Šućur, odvjetnik, Masarykova 7, 10000 Zagreb</item>
      <item>Hrvatska Lutrija društvo s ograničenom odgovornošću za organiziranje i priređivanje igara na sreću i zabavnih igara, OIB 27905228158, Ulica grada Vukovara 72, 10000 Zagreb</item>
      <item>AUTOTRANS d. o. o. za javni prijevoz putnika u cestovonom prometu, trgovinu, usluge i turistička agencija, OIB 19819724166, Šetalište 20. travnja 18, 51557 Cres</item>
      <item>PRESEČKI GRUPA d.o.o. za prijevoz, usluge, trgovinu i putničku agenciju, OIB 85843181422, Frana Galovića 15, 49000 Krapina</item>
      <item>HUDEK-TRGOTRANS društvo s ograničenom odgovornošću, OIB 66718146008, Biljevec 77, 42243 Biljevec</item>
      <item>Dalibor Gradinščak,odvjetnik, OIB 16095594061, Pavlinska 5, 42000 Varaždin</item>
      <item>Marinko Zovko, OIB 56189269298, Petrine 29, 10000 Zagreb</item>
      <item>Zovko oil d.o.o. Žepče</item>
      <item>RH Općinski sud u Varaždinu, Zemljišnoknjižni odjel Varaždin</item>
      <item>AUTOBUSNI PRIJEVOZ društvo s ograničenom odgovornošću za prijevoze i usluge, OIB 15263066301, Gospodarska 56, 42000 Varaždin</item>
      <item>Zemljišno-knjižni odjel</item>
      <item>Općinski sud u Varaždinu</item>
      <item>BENEFIT društvo s ograničenom odgovornošću za trgovinu i inženjering, OIB 00222217723, Put Davorina Trstenjaka 1, 47000 Karlovac</item>
      <item>Nenad Troje</item>
      <item>Mario Sokač, Cankareva 3, 42000 Varaždin</item>
      <item>Visoki Trgovački sud Republike Hrvatske</item>
      <item>Općinski sud u Čakovcu, Zemljišnoknjižni odjel</item>
      <item>HYPO STEIERMARK KRAFTFAHRZEUG- UND MASCHINENLEASING GmbH, OIB 46480388251, Kaiserfeldgasse 5, Graz</item>
      <item>Odvjetničko društvo KALLAY &amp; PARTNERI, društvo s ograničenom odgovornošću, OIB 86709918716, Ilica 1A/III, 10000 Zagreb</item>
      <item>Općinski sud u Karlovcu, Zemljišnoknjižni odjel Slunj</item>
      <item>GK grupa društvo s ograničenom odgovornošću za projektiranje i graditeljstvo, OIB 32165824835, Miroslava Krleže 1/1, 42000 Varaždin</item>
    </izvorni_sadrzaj>
    <derivirana_varijabla naziv="DomainObject.Predmet.OstaliListFormatedWithAdressOIB_1">
      <item>ZAGREBAČKA BANKA DIONIČKO DRUŠTVO, OIB 92963223473, Trg bana Josipa Jelačića 10, 10000 Zagreb</item>
      <item>Ozren Tatarac, odvjetnik (pun. predlagatelja), Bogišićeva 2, 10000 Zagreb</item>
      <item>Velimir Slamar, OIB 69715502514,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OIB 26702280390, Strosmayerov trg 9, 10000 Zagreb</item>
      <item>ZOU Tomislav Mašić i Martina Pečenko, D. Domjanića 1a, 10380 SVETI IVAN ZELIN</item>
      <item>RH Ministarstvo financija - Porezna uprava Varaždin, Graberje 1, 42000 Varaždin</item>
      <item>MEĐIMURKA d.d., OIB 22481023589, Trg Republike 6, 40000 Čakovec</item>
      <item>DRAVA d.d. za prijevoz robe u cestovnom prometu - u stečaju, OIB 50677943856, Donje Svetice/bb, 10000 Zagreb</item>
      <item>Leon Sulić, Štoosova 12, 10000 Zagreb</item>
      <item>CROATIA osiguranje d.d., OIB 26187994862, Miramarska 22, 10000 Zagreb</item>
      <item>ZOVKO-ZAGREB d.o.o. za trgovinu i transport - u stečaju, OIB 02310872315, Slavonska avenija 63, Sesvete</item>
      <item>Međimurska banka d. d., OIB 48744996512, Valenta Morandinija 37, Čakovec</item>
      <item>TEHNOCOMMERCE d.o.o. za trgovinu, popravak i održavanje elektrotehničkih aparata i uređaja, OIB 85833578212, Antuna Gustava Matoša 23, Karlovac</item>
      <item>HYPO STEIERMARK KRAFTFAHRZEUG-UND MASCHINENLEASING GmbH, Joanneumring 20, GRAZ</item>
      <item>MERCEDES-BENZ LEASING HRVATSKA d.o.o., OIB 17080997510, Kovinska 5, 10000 Zagreb</item>
      <item>ZAGREBAČKA BANKA DIONIČKO DRUŠTVO, OIB 92963223473, Trg bana Josipa Jelačića 10, 10000 Zagreb</item>
      <item>CROATIA - BUS dioničko društvo za prijevoz putnika u tuzemnom i inozemnom cestovnom prometu, remont i servis za pranje i podma, OIB 53772435884, Heinzelova 61, 10000 Zagreb</item>
      <item>RH Ministarstvo financija Porezna uprava Varaždin, Graberje 1, 42000 Varaždin</item>
      <item>EUROBUS INTERNATIONAL poduzeće za proizvodnju cestovnih vozila i marketing d.o.o., OIB 33274473528, Kralja Tomislava 17, Karlovac</item>
      <item>KARLOVAČKA BANKA dioničko društvo, OIB 08106331075, Ivana Gorana Kovačića 1, Karlovac</item>
      <item>OTPREMNIČKO PODUZEĆE ZAGREB d.d. za prijevoz robe u cestovnom prometu "u stečaju", OIB 60842584260, Gospodarska 56, Varaždin</item>
      <item>CROATIA OSIGURANJE d.d. Zagreb, Filijala Varaždin, OIB 26187994862, Kapucinski trg 14, 42000 Varaždin</item>
      <item>ZOVKO-ZAGREB d.o.o. za trgovinu i transport - u stečaju, OIB 02310872315, Slavonska avenija 63, Sesvete</item>
      <item>TRANSCROATIA društvo s ograničenom odgovornošću za prijevoz robe u cestovnom prometu i prijevoz specijalnih tereta "u steča, OIB 93969536510, Gospodarska 56, Varaždin</item>
      <item>Hrvoje Grenac iz OD Abel &amp; Grenac, Ulica kralja Držislava 4/II, 10000 Zagreb</item>
      <item>Međimurska banka d. d., OIB 48744996512,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OIB 72659258433, Josipa Kozarca 2, Čakovec</item>
      <item>ZOU VLADO SEVŠEK I MAJA TKALČEC, Kratka 4/I, 42000 Varaždin</item>
      <item>Odvjetnik Neno Rstić, Biankinijeva 9, 10000 Zagreb</item>
      <item>ENERGIJA AGRO društvo s ograničenom odgovornošću za proizvodnju i usluge, OIB 96473983045, Biljevec 77, 42243 Biljevec</item>
      <item>Dalibor Gradinščak,ODVJETNIK</item>
      <item>Ivica Zovko, OIB 54196104128, Petrine 29, 10000 Zagreb</item>
      <item>Josip Kozjak, odvjetnik iz ZOU, Franjevački trg 11, 42000 Varaždin</item>
      <item>Raiffeisenbank Austria d.d., OIB 53056966535, Petrinjska 59, 10000 Zagreb</item>
      <item>Odvjetničko društvo GLAMUZINA &amp; GROŠETA, OIB 69402757072, Krajiška 27, 10000 Zagreb</item>
      <item>Ivo Šućur, odvjetnik, Masarykova 7, 10000 Zagreb</item>
      <item>Danica Zovko, OIB 40467015056, Petrine 29, 10000 Zagreb</item>
      <item>Ivo Šućur, odvjetnik, Masarykova 7, 10000 Zagreb</item>
      <item>Hrvatska Lutrija društvo s ograničenom odgovornošću za organiziranje i priređivanje igara na sreću i zabavnih igara, OIB 27905228158, Ulica grada Vukovara 72, 10000 Zagreb</item>
      <item>AUTOTRANS d. o. o. za javni prijevoz putnika u cestovonom prometu, trgovinu, usluge i turistička agencija, OIB 19819724166, Šetalište 20. travnja 18, 51557 Cres</item>
      <item>PRESEČKI GRUPA d.o.o. za prijevoz, usluge, trgovinu i putničku agenciju, OIB 85843181422, Frana Galovića 15, 49000 Krapina</item>
      <item>HUDEK-TRGOTRANS društvo s ograničenom odgovornošću, OIB 66718146008, Biljevec 77, 42243 Biljevec</item>
      <item>Dalibor Gradinščak,odvjetnik, OIB 16095594061, Pavlinska 5, 42000 Varaždin</item>
      <item>Marinko Zovko, OIB 56189269298, Petrine 29, 10000 Zagreb</item>
      <item>Zovko oil d.o.o. Žepče</item>
      <item>RH Općinski sud u Varaždinu, Zemljišnoknjižni odjel Varaždin</item>
      <item>AUTOBUSNI PRIJEVOZ društvo s ograničenom odgovornošću za prijevoze i usluge, OIB 15263066301, Gospodarska 56, 42000 Varaždin</item>
      <item>Zemljišno-knjižni odjel</item>
      <item>Općinski sud u Varaždinu</item>
      <item>BENEFIT društvo s ograničenom odgovornošću za trgovinu i inženjering, OIB 00222217723, Put Davorina Trstenjaka 1, 47000 Karlovac</item>
      <item>Nenad Troje</item>
      <item>Mario Sokač, Cankareva 3, 42000 Varaždin</item>
      <item>Visoki Trgovački sud Republike Hrvatske</item>
      <item>Općinski sud u Čakovcu, Zemljišnoknjižni odjel</item>
      <item>HYPO STEIERMARK KRAFTFAHRZEUG- UND MASCHINENLEASING GmbH, OIB 46480388251, Kaiserfeldgasse 5, Graz</item>
      <item>Odvjetničko društvo KALLAY &amp; PARTNERI, društvo s ograničenom odgovornošću, OIB 86709918716, Ilica 1A/III, 10000 Zagreb</item>
      <item>Općinski sud u Karlovcu, Zemljišnoknjižni odjel Slunj</item>
      <item>GK grupa društvo s ograničenom odgovornošću za projektiranje i graditeljstvo, OIB 32165824835, Miroslava Krleže 1/1, 42000 Varaždin</item>
    </derivirana_varijabla>
  </DomainObject.Predmet.OstaliListFormatedWithAdressOIB>
  <DomainObject.Predmet.OstaliListNazivFormated>
    <izvorni_sadrzaj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  <item>Općinski sud u Karlovcu, Zemljišnoknjižni odjel Slunj</item>
      <item>GK grupa društvo s ograničenom odgovornošću za projektiranje i graditeljstvo</item>
    </izvorni_sadrzaj>
    <derivirana_varijabla naziv="DomainObject.Predmet.OstaliListNazivFormated_1"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  <item>Općinski sud u Karlovcu, Zemljišnoknjižni odjel Slunj</item>
      <item>GK grupa društvo s ograničenom odgovornošću za projektiranje i graditeljstvo</item>
    </derivirana_varijabla>
  </DomainObject.Predmet.OstaliListNazivFormated>
  <DomainObject.Predmet.OstaliListNazivFormatedOIB>
    <izvorni_sadrzaj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  <item>Visoki Trgovački sud Republike Hrvatske</item>
      <item>Općinski sud u Čakovcu, Zemljišnoknjižni odjel</item>
      <item>HYPO STEIERMARK KRAFTFAHRZEUG- UND MASCHINENLEASING GmbH, OIB 46480388251</item>
      <item>Odvjetničko društvo KALLAY &amp; PARTNERI, društvo s ograničenom odgovornošću, OIB 86709918716</item>
      <item>Općinski sud u Karlovcu, Zemljišnoknjižni odjel Slunj</item>
      <item>GK grupa društvo s ograničenom odgovornošću za projektiranje i graditeljstvo, OIB 32165824835</item>
    </izvorni_sadrzaj>
    <derivirana_varijabla naziv="DomainObject.Predmet.OstaliListNazivFormatedOIB_1"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  <item>Visoki Trgovački sud Republike Hrvatske</item>
      <item>Općinski sud u Čakovcu, Zemljišnoknjižni odjel</item>
      <item>HYPO STEIERMARK KRAFTFAHRZEUG- UND MASCHINENLEASING GmbH, OIB 46480388251</item>
      <item>Odvjetničko društvo KALLAY &amp; PARTNERI, društvo s ograničenom odgovornošću, OIB 86709918716</item>
      <item>Općinski sud u Karlovcu, Zemljišnoknjižni odjel Slunj</item>
      <item>GK grupa društvo s ograničenom odgovornošću za projektiranje i graditeljstvo, OIB 32165824835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>St-98/2008-627</izvorni_sadrzaj>
    <derivirana_varijabla naziv="DomainObject.PoslovniBrojDokumenta_1">St-98/2008-627</derivirana_varijabla>
  </DomainObject.PoslovniBrojDokumenta>
  <DomainObject.Predmet.StrankaIDrugi>
    <izvorni_sadrzaj>LARUS d.o.o. za usluge u gospodarstvu "u stečaju" i dr.</izvorni_sadrzaj>
    <derivirana_varijabla naziv="DomainObject.Predmet.StrankaIDrugi_1">LARUS d.o.o. za usluge u gospodarstvu "u stečaju" i dr.</derivirana_varijabla>
  </DomainObject.Predmet.StrankaIDrugi>
  <DomainObject.Predmet.ProtustrankaIDrugi>
    <izvorni_sadrzaj>AUTOBUSNI PROMET d.d. VARAŽDIN - dioničko društvo za prijevoz putnika u tuzemnom i inozemnom cestovnom prometu, turizam, kolo</izvorni_sadrzaj>
    <derivirana_varijabla naziv="DomainObject.Predmet.ProtustrankaIDrugi_1">AUTOBUSNI PROMET d.d. VARAŽDIN - dioničko društvo za prijevoz putnika u tuzemnom i inozemnom cestovnom prometu, turizam, kolo</derivirana_varijabla>
  </DomainObject.Predmet.ProtustrankaIDrugi>
  <DomainObject.Predmet.StrankaIDrugiAdressOIB>
    <izvorni_sadrzaj>LARUS d.o.o. za usluge u gospodarstvu "u stečaju", OIB 25662444926, Široka ulica 6, Zadar i dr.</izvorni_sadrzaj>
    <derivirana_varijabla naziv="DomainObject.Predmet.StrankaIDrugiAdressOIB_1">LARUS d.o.o. za usluge u gospodarstvu "u stečaju", OIB 25662444926, Široka ulica 6, Zadar i dr.</derivirana_varijabla>
  </DomainObject.Predmet.StrankaIDrugiAdressOIB>
  <DomainObject.Predmet.ProtustrankaIDrugiAdressOIB>
    <izvorni_sadrzaj>AUTOBUSNI PROMET d.d. VARAŽDIN - dioničko društvo za prijevoz putnika u tuzemnom i inozemnom cestovnom prometu, turizam, kolo, OIB 51631089795, Gospodarska 56, Varaždin</izvorni_sadrzaj>
    <derivirana_varijabla naziv="DomainObject.Predmet.ProtustrankaIDrugiAdressOIB_1">AUTOBUSNI PROMET d.d. VARAŽDIN - dioničko društvo za prijevoz putnika u tuzemnom i inozemnom cestovnom prometu, turizam, kolo, OIB 51631089795, Gospodarska 56,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AUTOBUSNI PROMET d.d. VARAŽDIN - dioničko društvo za prijevoz putnika u tuzemnom i inozemnom cestovnom prometu, turizam, kolo</item>
      <item>LARUS d.o.o. za usluge u gospodarstvu "u stečaju"</item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SSSH za Sjeverozapadnu Hrvatsku (po Franji Veble za radnike st. dužnika)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  <item>Općinski sud u Karlovcu, Zemljišnoknjižni odjel Slunj</item>
      <item>GK grupa društvo s ograničenom odgovornošću za projektiranje i graditeljstvo</item>
    </izvorni_sadrzaj>
    <derivirana_varijabla naziv="DomainObject.Predmet.SudioniciListNaziv_1">
      <item>AUTOBUSNI PROMET d.d. VARAŽDIN - dioničko društvo za prijevoz putnika u tuzemnom i inozemnom cestovnom prometu, turizam, kolo</item>
      <item>LARUS d.o.o. za usluge u gospodarstvu "u stečaju"</item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SSSH za Sjeverozapadnu Hrvatsku (po Franji Veble za radnike st. dužnika)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  <item>Općinski sud u Karlovcu, Zemljišnoknjižni odjel Slunj</item>
      <item>GK grupa društvo s ograničenom odgovornošću za projektiranje i graditeljstvo</item>
    </derivirana_varijabla>
  </DomainObject.Predmet.SudioniciListNaziv>
  <DomainObject.Predmet.SudioniciListAdressOIB>
    <izvorni_sadrzaj>
      <item>AUTOBUSNI PROMET d.d. VARAŽDIN - dioničko društvo za prijevoz putnika u tuzemnom i inozemnom cestovnom prometu, turizam, kolo, OIB 51631089795, Gospodarska 56,Varaždin</item>
      <item>LARUS d.o.o. za usluge u gospodarstvu "u stečaju", OIB 25662444926, Široka ulica 6,Zadar</item>
      <item>ZAGREBAČKA BANKA DIONIČKO DRUŠTVO, OIB 92963223473, Trg bana Josipa Jelačića 10,10000 Zagreb</item>
      <item>Ozren Tatarac, odvjetnik (pun. predlagatelja), Bogišićeva 2,10000 Zagreb</item>
      <item>Velimir Slamar, OIB 69715502514, Ul. M. Krleže 1/1,42000 Varaždin</item>
      <item>Vlado Brlić, Krč 36,42220 Novi Marof</item>
      <item>Zoran Hačić i Marko Kallay iz OD Hačić &amp; Kallay, Palmotićeva 3,10000 Zagreb</item>
      <item>ŽDO Građansko-upravni odjel u Varaždinu, Vrazova 4,42000 Varaždin</item>
      <item>Hrvatska banka za obnovu i razvitak, OIB 26702280390, Strosmayerov trg 9,10000 Zagreb</item>
      <item>ZOU Tomislav Mašić i Martina Pečenko, D. Domjanića 1a,10380 SVETI IVAN ZELIN</item>
      <item>RH Ministarstvo financija - Porezna uprava Varaždin, Graberje 1,42000 Varaždin</item>
      <item>MEĐIMURKA d.d., OIB 22481023589, Trg Republike 6,40000 Čakovec</item>
      <item>DRAVA d.d. za prijevoz robe u cestovnom prometu - u stečaju, OIB 50677943856, Donje Svetice/bb,10000 Zagreb</item>
      <item>Leon Sulić, Štoosova 12,10000 Zagreb</item>
      <item>CROATIA osiguranje d.d., OIB 26187994862, Miramarska 22,10000 Zagreb</item>
      <item>ZOVKO-ZAGREB d.o.o. za trgovinu i transport - u stečaju, OIB 02310872315, Slavonska avenija 63,Sesvete</item>
      <item>Međimurska banka d. d., OIB 48744996512, Valenta Morandinija 37,Čakovec</item>
      <item>TEHNOCOMMERCE d.o.o. za trgovinu, popravak i održavanje elektrotehničkih aparata i uređaja, OIB 85833578212, Antuna Gustava Matoša 23,Karlovac</item>
      <item>HYPO STEIERMARK KRAFTFAHRZEUG-UND MASCHINENLEASING GmbH, Joanneumring 20,GRAZ</item>
      <item>MERCEDES-BENZ LEASING HRVATSKA d.o.o., OIB 17080997510, Kovinska 5,10000 Zagreb</item>
      <item>ZAGREBAČKA BANKA DIONIČKO DRUŠTVO, OIB 92963223473, Trg bana Josipa Jelačića 10,10000 Zagreb</item>
      <item>CROATIA - BUS dioničko društvo za prijevoz putnika u tuzemnom i inozemnom cestovnom prometu, remont i servis za pranje i podma, OIB 53772435884, Heinzelova 61,10000 Zagreb</item>
      <item>RH Ministarstvo financija Porezna uprava Varaždin, Graberje 1,42000 Varaždin</item>
      <item>EUROBUS INTERNATIONAL poduzeće za proizvodnju cestovnih vozila i marketing d.o.o., OIB 33274473528, Kralja Tomislava 17,Karlovac</item>
      <item>KARLOVAČKA BANKA dioničko društvo, OIB 08106331075, Ivana Gorana Kovačića 1,Karlovac</item>
      <item>OTPREMNIČKO PODUZEĆE ZAGREB d.d. za prijevoz robe u cestovnom prometu "u stečaju", OIB 60842584260, Gospodarska 56,Varaždin</item>
      <item>CROATIA OSIGURANJE d.d. Zagreb, Filijala Varaždin, OIB 26187994862, Kapucinski trg 14,42000 Varaždin</item>
      <item>ZOVKO-ZAGREB d.o.o. za trgovinu i transport - u stečaju, OIB 02310872315, Slavonska avenija 63,Sesvete</item>
      <item>TRANSCROATIA društvo s ograničenom odgovornošću za prijevoz robe u cestovnom prometu i prijevoz specijalnih tereta "u steča, OIB 93969536510, Gospodarska 56,Varaždin</item>
      <item>Hrvoje Grenac iz OD Abel &amp; Grenac, Ulica kralja Držislava 4/II,10000 Zagreb</item>
      <item>Međimurska banka d. d., OIB 48744996512, Valenta Morandinija 37,Čakovec</item>
      <item>RH Ministarstvo financija, Katančićeva 5,10000 Zagreb</item>
      <item>Violeta Njegač, Ivana Cankara 7/1,42000 Varaždin</item>
      <item>Zvonko Stričak, Presečno 137a,42220 Novi Marof</item>
      <item>Dubravko Pokorny (predsjednik OV iz Porezne upr. Vž.), Graberje 1,42000 Varaždin</item>
      <item>RIS - Siniša Miličić, Kratka 1,42 000 Varaždin</item>
      <item>Žnidarić konzalting društvo s ograničenom odgovornošću za trgovinu i promet nekretninama, OIB 72659258433, Josipa Kozarca 2,Čakovec</item>
      <item>ZOU VLADO SEVŠEK I MAJA TKALČEC, Kratka 4/I,42000 Varaždin</item>
      <item>Odvjetnik Neno Rstić, Biankinijeva 9,10000 Zagreb</item>
      <item>SSSH za Sjeverozapadnu Hrvatsku (po Franji Veble za radnike st. dužnika), OIB 48960119205, TRG REPUBLIKE 1,40000 Čakovec</item>
      <item>ENERGIJA AGRO društvo s ograničenom odgovornošću za proizvodnju i usluge, OIB 96473983045, Biljevec 77,42243 Biljevec</item>
      <item>Dalibor Gradinščak,ODVJETNIK</item>
      <item>Ivica Zovko, OIB 54196104128, Petrine 29,10000 Zagreb</item>
      <item>Josip Kozjak, odvjetnik iz ZOU, Franjevački trg 11,42000 Varaždin</item>
      <item>Raiffeisenbank Austria d.d., OIB 53056966535, Petrinjska 59,10000 Zagreb</item>
      <item>Odvjetničko društvo GLAMUZINA &amp; GROŠETA, OIB 69402757072, Krajiška 27,10000 Zagreb</item>
      <item>Ivo Šućur, odvjetnik, Masarykova 7,10000 Zagreb</item>
      <item>Danica Zovko, OIB 40467015056, Petrine 29,10000 Zagreb</item>
      <item>Ivo Šućur, odvjetnik, Masarykova 7,10000 Zagreb</item>
      <item>Hrvatska Lutrija društvo s ograničenom odgovornošću za organiziranje i priređivanje igara na sreću i zabavnih igara, OIB 27905228158, Ulica grada Vukovara 72,10000 Zagreb</item>
      <item>AUTOTRANS d. o. o. za javni prijevoz putnika u cestovonom prometu, trgovinu, usluge i turistička agencija, OIB 19819724166, Šetalište 20. travnja 18,51557 Cres</item>
      <item>PRESEČKI GRUPA d.o.o. za prijevoz, usluge, trgovinu i putničku agenciju, OIB 85843181422, Frana Galovića 15,49000 Krapina</item>
      <item>HUDEK-TRGOTRANS društvo s ograničenom odgovornošću, OIB 66718146008, Biljevec 77,42243 Biljevec</item>
      <item>Dalibor Gradinščak,odvjetnik, OIB 16095594061, Pavlinska 5,42000 Varaždin</item>
      <item>Marinko Zovko, OIB 56189269298, Petrine 29,10000 Zagreb</item>
      <item>Zovko oil d.o.o. Žepče</item>
      <item>RH Općinski sud u Varaždinu, Zemljišnoknjižni odjel Varaždin</item>
      <item>AUTOBUSNI PRIJEVOZ društvo s ograničenom odgovornošću za prijevoze i usluge, OIB 15263066301, Gospodarska 56,42000 Varaždin</item>
      <item>Zemljišno-knjižni odjel</item>
      <item>Općinski sud u Varaždinu</item>
      <item>BENEFIT društvo s ograničenom odgovornošću za trgovinu i inženjering, OIB 00222217723, Put Davorina Trstenjaka 1,47000 Karlovac</item>
      <item>Nenad Troje</item>
      <item>Mario Sokač, Cankareva 3,42000 Varaždin</item>
      <item>Visoki Trgovački sud Republike Hrvatske</item>
      <item>Općinski sud u Čakovcu, Zemljišnoknjižni odjel</item>
      <item>HYPO STEIERMARK KRAFTFAHRZEUG- UND MASCHINENLEASING GmbH, OIB 46480388251, Kaiserfeldgasse 5,Graz</item>
      <item>Odvjetničko društvo KALLAY &amp; PARTNERI, društvo s ograničenom odgovornošću, OIB 86709918716, Ilica 1A/III,10000 Zagreb</item>
      <item>Općinski sud u Karlovcu, Zemljišnoknjižni odjel Slunj</item>
      <item>GK grupa društvo s ograničenom odgovornošću za projektiranje i graditeljstvo, OIB 32165824835, Miroslava Krleže 1/1,42000 Varaždin</item>
    </izvorni_sadrzaj>
    <derivirana_varijabla naziv="DomainObject.Predmet.SudioniciListAdressOIB_1">
      <item>AUTOBUSNI PROMET d.d. VARAŽDIN - dioničko društvo za prijevoz putnika u tuzemnom i inozemnom cestovnom prometu, turizam, kolo, OIB 51631089795, Gospodarska 56,Varaždin</item>
      <item>LARUS d.o.o. za usluge u gospodarstvu "u stečaju", OIB 25662444926, Široka ulica 6,Zadar</item>
      <item>ZAGREBAČKA BANKA DIONIČKO DRUŠTVO, OIB 92963223473, Trg bana Josipa Jelačića 10,10000 Zagreb</item>
      <item>Ozren Tatarac, odvjetnik (pun. predlagatelja), Bogišićeva 2,10000 Zagreb</item>
      <item>Velimir Slamar, OIB 69715502514, Ul. M. Krleže 1/1,42000 Varaždin</item>
      <item>Vlado Brlić, Krč 36,42220 Novi Marof</item>
      <item>Zoran Hačić i Marko Kallay iz OD Hačić &amp; Kallay, Palmotićeva 3,10000 Zagreb</item>
      <item>ŽDO Građansko-upravni odjel u Varaždinu, Vrazova 4,42000 Varaždin</item>
      <item>Hrvatska banka za obnovu i razvitak, OIB 26702280390, Strosmayerov trg 9,10000 Zagreb</item>
      <item>ZOU Tomislav Mašić i Martina Pečenko, D. Domjanića 1a,10380 SVETI IVAN ZELIN</item>
      <item>RH Ministarstvo financija - Porezna uprava Varaždin, Graberje 1,42000 Varaždin</item>
      <item>MEĐIMURKA d.d., OIB 22481023589, Trg Republike 6,40000 Čakovec</item>
      <item>DRAVA d.d. za prijevoz robe u cestovnom prometu - u stečaju, OIB 50677943856, Donje Svetice/bb,10000 Zagreb</item>
      <item>Leon Sulić, Štoosova 12,10000 Zagreb</item>
      <item>CROATIA osiguranje d.d., OIB 26187994862, Miramarska 22,10000 Zagreb</item>
      <item>ZOVKO-ZAGREB d.o.o. za trgovinu i transport - u stečaju, OIB 02310872315, Slavonska avenija 63,Sesvete</item>
      <item>Međimurska banka d. d., OIB 48744996512, Valenta Morandinija 37,Čakovec</item>
      <item>TEHNOCOMMERCE d.o.o. za trgovinu, popravak i održavanje elektrotehničkih aparata i uređaja, OIB 85833578212, Antuna Gustava Matoša 23,Karlovac</item>
      <item>HYPO STEIERMARK KRAFTFAHRZEUG-UND MASCHINENLEASING GmbH, Joanneumring 20,GRAZ</item>
      <item>MERCEDES-BENZ LEASING HRVATSKA d.o.o., OIB 17080997510, Kovinska 5,10000 Zagreb</item>
      <item>ZAGREBAČKA BANKA DIONIČKO DRUŠTVO, OIB 92963223473, Trg bana Josipa Jelačića 10,10000 Zagreb</item>
      <item>CROATIA - BUS dioničko društvo za prijevoz putnika u tuzemnom i inozemnom cestovnom prometu, remont i servis za pranje i podma, OIB 53772435884, Heinzelova 61,10000 Zagreb</item>
      <item>RH Ministarstvo financija Porezna uprava Varaždin, Graberje 1,42000 Varaždin</item>
      <item>EUROBUS INTERNATIONAL poduzeće za proizvodnju cestovnih vozila i marketing d.o.o., OIB 33274473528, Kralja Tomislava 17,Karlovac</item>
      <item>KARLOVAČKA BANKA dioničko društvo, OIB 08106331075, Ivana Gorana Kovačića 1,Karlovac</item>
      <item>OTPREMNIČKO PODUZEĆE ZAGREB d.d. za prijevoz robe u cestovnom prometu "u stečaju", OIB 60842584260, Gospodarska 56,Varaždin</item>
      <item>CROATIA OSIGURANJE d.d. Zagreb, Filijala Varaždin, OIB 26187994862, Kapucinski trg 14,42000 Varaždin</item>
      <item>ZOVKO-ZAGREB d.o.o. za trgovinu i transport - u stečaju, OIB 02310872315, Slavonska avenija 63,Sesvete</item>
      <item>TRANSCROATIA društvo s ograničenom odgovornošću za prijevoz robe u cestovnom prometu i prijevoz specijalnih tereta "u steča, OIB 93969536510, Gospodarska 56,Varaždin</item>
      <item>Hrvoje Grenac iz OD Abel &amp; Grenac, Ulica kralja Držislava 4/II,10000 Zagreb</item>
      <item>Međimurska banka d. d., OIB 48744996512, Valenta Morandinija 37,Čakovec</item>
      <item>RH Ministarstvo financija, Katančićeva 5,10000 Zagreb</item>
      <item>Violeta Njegač, Ivana Cankara 7/1,42000 Varaždin</item>
      <item>Zvonko Stričak, Presečno 137a,42220 Novi Marof</item>
      <item>Dubravko Pokorny (predsjednik OV iz Porezne upr. Vž.), Graberje 1,42000 Varaždin</item>
      <item>RIS - Siniša Miličić, Kratka 1,42 000 Varaždin</item>
      <item>Žnidarić konzalting društvo s ograničenom odgovornošću za trgovinu i promet nekretninama, OIB 72659258433, Josipa Kozarca 2,Čakovec</item>
      <item>ZOU VLADO SEVŠEK I MAJA TKALČEC, Kratka 4/I,42000 Varaždin</item>
      <item>Odvjetnik Neno Rstić, Biankinijeva 9,10000 Zagreb</item>
      <item>SSSH za Sjeverozapadnu Hrvatsku (po Franji Veble za radnike st. dužnika), OIB 48960119205, TRG REPUBLIKE 1,40000 Čakovec</item>
      <item>ENERGIJA AGRO društvo s ograničenom odgovornošću za proizvodnju i usluge, OIB 96473983045, Biljevec 77,42243 Biljevec</item>
      <item>Dalibor Gradinščak,ODVJETNIK</item>
      <item>Ivica Zovko, OIB 54196104128, Petrine 29,10000 Zagreb</item>
      <item>Josip Kozjak, odvjetnik iz ZOU, Franjevački trg 11,42000 Varaždin</item>
      <item>Raiffeisenbank Austria d.d., OIB 53056966535, Petrinjska 59,10000 Zagreb</item>
      <item>Odvjetničko društvo GLAMUZINA &amp; GROŠETA, OIB 69402757072, Krajiška 27,10000 Zagreb</item>
      <item>Ivo Šućur, odvjetnik, Masarykova 7,10000 Zagreb</item>
      <item>Danica Zovko, OIB 40467015056, Petrine 29,10000 Zagreb</item>
      <item>Ivo Šućur, odvjetnik, Masarykova 7,10000 Zagreb</item>
      <item>Hrvatska Lutrija društvo s ograničenom odgovornošću za organiziranje i priređivanje igara na sreću i zabavnih igara, OIB 27905228158, Ulica grada Vukovara 72,10000 Zagreb</item>
      <item>AUTOTRANS d. o. o. za javni prijevoz putnika u cestovonom prometu, trgovinu, usluge i turistička agencija, OIB 19819724166, Šetalište 20. travnja 18,51557 Cres</item>
      <item>PRESEČKI GRUPA d.o.o. za prijevoz, usluge, trgovinu i putničku agenciju, OIB 85843181422, Frana Galovića 15,49000 Krapina</item>
      <item>HUDEK-TRGOTRANS društvo s ograničenom odgovornošću, OIB 66718146008, Biljevec 77,42243 Biljevec</item>
      <item>Dalibor Gradinščak,odvjetnik, OIB 16095594061, Pavlinska 5,42000 Varaždin</item>
      <item>Marinko Zovko, OIB 56189269298, Petrine 29,10000 Zagreb</item>
      <item>Zovko oil d.o.o. Žepče</item>
      <item>RH Općinski sud u Varaždinu, Zemljišnoknjižni odjel Varaždin</item>
      <item>AUTOBUSNI PRIJEVOZ društvo s ograničenom odgovornošću za prijevoze i usluge, OIB 15263066301, Gospodarska 56,42000 Varaždin</item>
      <item>Zemljišno-knjižni odjel</item>
      <item>Općinski sud u Varaždinu</item>
      <item>BENEFIT društvo s ograničenom odgovornošću za trgovinu i inženjering, OIB 00222217723, Put Davorina Trstenjaka 1,47000 Karlovac</item>
      <item>Nenad Troje</item>
      <item>Mario Sokač, Cankareva 3,42000 Varaždin</item>
      <item>Visoki Trgovački sud Republike Hrvatske</item>
      <item>Općinski sud u Čakovcu, Zemljišnoknjižni odjel</item>
      <item>HYPO STEIERMARK KRAFTFAHRZEUG- UND MASCHINENLEASING GmbH, OIB 46480388251, Kaiserfeldgasse 5,Graz</item>
      <item>Odvjetničko društvo KALLAY &amp; PARTNERI, društvo s ograničenom odgovornošću, OIB 86709918716, Ilica 1A/III,10000 Zagreb</item>
      <item>Općinski sud u Karlovcu, Zemljišnoknjižni odjel Slunj</item>
      <item>GK grupa društvo s ograničenom odgovornošću za projektiranje i graditeljstvo, OIB 32165824835, Miroslava Krleže 1/1,42000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774E62-F53B-4867-B469-6392660205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179</properties:Words>
  <properties:Characters>853</properties:Characters>
  <properties:Lines>59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2017-05-24T10:56:00Z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St-98/2008-627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