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408d" w14:paraId="ca1408d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E13B09" w:rsidP="008C1F15" w:rsidR="00E13B09">
      <w:pPr>
        <w:jc w:val="both"/>
        <w:rPr>
          <w:rFonts w:cstheme="minorBidi" w:eastAsiaTheme="minorHAnsi"/>
          <w:b/>
          <w:lang w:eastAsia="en-US"/>
        </w:rPr>
      </w:pPr>
      <w:r>
        <w:rPr>
          <w:rFonts w:cstheme="minorBidi" w:eastAsiaTheme="minorHAnsi"/>
          <w:b/>
          <w:lang w:eastAsia="en-US"/>
        </w:rPr>
        <w:t xml:space="preserve">             OPĆINSKI SUD U SPLITU</w:t>
      </w:r>
    </w:p>
    <w:p w:rsidRDefault="00E13B09" w:rsidP="00E13B09" w:rsidR="00E13B09" w:rsidRPr="00E13B09">
      <w:pPr>
        <w:tabs>
          <w:tab w:pos="6336" w:val="left"/>
        </w:tabs>
        <w:jc w:val="both"/>
        <w:rPr>
          <w:rFonts w:cstheme="minorBidi" w:eastAsiaTheme="minorHAnsi"/>
          <w:lang w:eastAsia="en-US"/>
        </w:rPr>
      </w:pPr>
      <w:r w:rsidRPr="00E13B09">
        <w:rPr>
          <w:rFonts w:cstheme="minorBidi" w:eastAsiaTheme="minorHAnsi"/>
          <w:lang w:eastAsia="en-US"/>
        </w:rPr>
        <w:t xml:space="preserve">            </w:t>
      </w:r>
      <w:r>
        <w:rPr>
          <w:rFonts w:cstheme="minorBidi" w:eastAsiaTheme="minorHAnsi"/>
          <w:lang w:eastAsia="en-US"/>
        </w:rPr>
        <w:t xml:space="preserve"> </w:t>
      </w:r>
      <w:r w:rsidRPr="00E13B09">
        <w:rPr>
          <w:rFonts w:cstheme="minorBidi" w:eastAsiaTheme="minorHAnsi"/>
          <w:lang w:eastAsia="en-US"/>
        </w:rPr>
        <w:t>Ex. vojarna Sv.Križ Dračevac</w:t>
      </w:r>
      <w:r>
        <w:rPr>
          <w:rFonts w:cstheme="minorBidi" w:eastAsiaTheme="minorHAnsi"/>
          <w:lang w:eastAsia="en-US"/>
        </w:rPr>
        <w:tab/>
      </w:r>
      <w:r w:rsidRPr="00E13B09">
        <w:rPr>
          <w:rFonts w:cstheme="minorBidi" w:eastAsiaTheme="minorHAnsi"/>
          <w:lang w:eastAsia="en-US"/>
        </w:rPr>
        <w:t>Poslovni broj: Sp-1/16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E13B09" w:rsidP="008C1F15" w:rsidR="00DA0CED">
      <w:pPr>
        <w:jc w:val="center"/>
      </w:pPr>
      <w:r>
        <w:t xml:space="preserve"> R E P U B L I K A   H R V A T S K A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</w:r>
      <w:r w:rsidR="00631215">
        <w:t>Općinski građanski sud u Splitu</w:t>
      </w:r>
      <w:r>
        <w:t xml:space="preserve"> po sucu </w:t>
      </w:r>
      <w:r w:rsidR="00631215">
        <w:t>Ireni Klisović</w:t>
      </w:r>
      <w:r>
        <w:t xml:space="preserve"> kao sucu pojedincu, povodom prijedloga potrošača </w:t>
      </w:r>
      <w:r w:rsidR="00E13B09" w:rsidRPr="00E13B09">
        <w:t>Dragana Nikolića OIB: 88944810442, iz Jesenica, Poljička cesta 20</w:t>
      </w:r>
      <w:r>
        <w:t>, za otvaranje pos</w:t>
      </w:r>
      <w:r w:rsidR="00E13B09">
        <w:t xml:space="preserve">tupka stečaja potrošača, dana 12.lipnja </w:t>
      </w:r>
      <w:r>
        <w:t xml:space="preserve"> 2017.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numPr>
          <w:ilvl w:val="0"/>
          <w:numId w:val="1"/>
        </w:numPr>
        <w:jc w:val="both"/>
      </w:pPr>
      <w:r>
        <w:t>Ivan Rude  iz Šibenika, Stjepana Radića 6, OIB:</w:t>
      </w:r>
      <w:r w:rsidR="008C1F15">
        <w:t xml:space="preserve"> 47128883453</w:t>
      </w:r>
      <w:r>
        <w:t xml:space="preserve"> </w:t>
      </w:r>
      <w:r w:rsidRPr="00DA0CED">
        <w:t>na vlastiti zahtjev se</w:t>
      </w:r>
      <w:r w:rsidR="008C1F15">
        <w:t xml:space="preserve"> </w:t>
      </w:r>
      <w:r>
        <w:t>razrješava dužnosti povjerenika  potrošača</w:t>
      </w:r>
      <w:r w:rsidR="001C653A">
        <w:t xml:space="preserve"> </w:t>
      </w:r>
      <w:r w:rsidR="00631215">
        <w:t xml:space="preserve"> </w:t>
      </w:r>
      <w:r w:rsidR="001C653A">
        <w:t xml:space="preserve">Dragana Nikolića </w:t>
      </w:r>
      <w:r>
        <w:t xml:space="preserve"> u postupku stečaja potrošača</w:t>
      </w:r>
      <w:r w:rsidR="001C653A">
        <w:t xml:space="preserve"> </w:t>
      </w:r>
      <w:r w:rsidR="001C653A" w:rsidRPr="001C653A">
        <w:t>Dragana Nikolića OIB: 88944810442, iz Jesenica, Poljička cesta 20</w:t>
      </w:r>
      <w:r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631215" w:rsidP="008C1F15" w:rsidR="00DA0CED" w:rsidRPr="00304B35">
      <w:pPr>
        <w:numPr>
          <w:ilvl w:val="0"/>
          <w:numId w:val="1"/>
        </w:numPr>
        <w:jc w:val="both"/>
        <w:textAlignment w:val="baseline"/>
        <w:rPr>
          <w:b/>
        </w:rPr>
      </w:pPr>
      <w:r w:rsidRPr="00631215">
        <w:t>Nikola Kruljac  dipl.ekonomist OIB: 49223643131 iz Našica, Bana Jelačića 48, Martin, mob. 095-3956-568,  em</w:t>
      </w:r>
      <w:r>
        <w:t>ail  stecajni.kruljac@gmail.com</w:t>
      </w:r>
      <w:r w:rsidR="00DA0CED">
        <w:t xml:space="preserve">, imenuje se </w:t>
      </w:r>
      <w:r w:rsidR="008C1F15">
        <w:t xml:space="preserve">povjerenikom potrošača </w:t>
      </w:r>
      <w:r w:rsidRPr="00631215">
        <w:t>Dragana Nikolića OIB: 88944810442, iz Jesenica, Poljička cesta 20</w:t>
      </w:r>
      <w:r w:rsidR="008C1F15">
        <w:t xml:space="preserve">. </w:t>
      </w:r>
      <w:r w:rsidR="00DA0CED">
        <w:t xml:space="preserve"> </w:t>
      </w: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631215">
        <w:t>Nikoli Kruljac</w:t>
      </w:r>
      <w:r w:rsidRPr="00304B35">
        <w:t xml:space="preserve"> da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>pov</w:t>
      </w:r>
      <w:r w:rsidR="001C653A">
        <w:t xml:space="preserve">jerenik Ivan Rude podneskom od 11.svibnja </w:t>
      </w:r>
      <w:r w:rsidR="008C1F15">
        <w:t xml:space="preserve">2017 zatražio da ga se </w:t>
      </w:r>
      <w:r>
        <w:t xml:space="preserve"> razriješi</w:t>
      </w:r>
      <w:r w:rsidR="0073535F">
        <w:t xml:space="preserve">,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podredno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1C653A" w:rsidR="00304B35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304B35" w:rsidP="008C1F15" w:rsidR="00304B35" w:rsidRPr="001C653A">
      <w:pPr>
        <w:jc w:val="both"/>
        <w:rPr>
          <w:b/>
        </w:rPr>
      </w:pPr>
      <w:r>
        <w:tab/>
      </w:r>
      <w:r w:rsidR="008C1F15" w:rsidRPr="001C653A">
        <w:rPr>
          <w:b/>
        </w:rPr>
        <w:t xml:space="preserve">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</w:t>
      </w:r>
      <w:r>
        <w:lastRenderedPageBreak/>
        <w:t>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E13B09" w:rsidP="008C1F15" w:rsidR="00DA0CED">
      <w:pPr>
        <w:jc w:val="center"/>
      </w:pPr>
      <w:r>
        <w:t xml:space="preserve">U Splitu, dana 12.lipnja </w:t>
      </w:r>
      <w:r w:rsidR="008C1F15">
        <w:t xml:space="preserve"> 2017</w:t>
      </w:r>
      <w:r w:rsidR="00DA0CED"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3B09">
        <w:t>Irena Klisović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Sect="00E13B09" w:rsidR="004251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B" w:rsidP="008C1F15" w:rsidR="006470DB">
      <w:r>
        <w:separator/>
      </w:r>
    </w:p>
  </w:endnote>
  <w:endnote w:id="0" w:type="continuationSeparator">
    <w:p w:rsidRDefault="006470DB" w:rsidP="008C1F15" w:rsidR="0064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B" w:rsidP="008C1F15" w:rsidR="006470DB">
      <w:r>
        <w:separator/>
      </w:r>
    </w:p>
  </w:footnote>
  <w:footnote w:id="0" w:type="continuationSeparator">
    <w:p w:rsidRDefault="006470DB" w:rsidP="008C1F15" w:rsidR="00647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B09" w:rsidP="008C1F15" w:rsidR="008C1F15">
    <w:pPr>
      <w:pStyle w:val="Zaglavlje"/>
      <w:jc w:val="right"/>
    </w:pPr>
    <w:r>
      <w:t>Poslovni broj: Sp-1/16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1C653A"/>
    <w:rsid w:val="00304B35"/>
    <w:rsid w:val="003259D1"/>
    <w:rsid w:val="0042518F"/>
    <w:rsid w:val="00456C68"/>
    <w:rsid w:val="0058033B"/>
    <w:rsid w:val="00631215"/>
    <w:rsid w:val="006470DB"/>
    <w:rsid w:val="006A3988"/>
    <w:rsid w:val="0073535F"/>
    <w:rsid w:val="008C1F15"/>
    <w:rsid w:val="00945B9A"/>
    <w:rsid w:val="009A5B47"/>
    <w:rsid w:val="00C84B8B"/>
    <w:rsid w:val="00DA0CED"/>
    <w:rsid w:val="00E1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 
privremeno mu je priložen Ovr-1659/11</izvorni_sadrzaj>
    <derivirana_varijabla naziv="DomainObject.Predmet.PrimjedbaSuca_1">ročište 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2300</properties:Characters>
  <properties:Lines>72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2017-06-12T11:11:00Z</dcterms:created>
  <dc:creator>Jasna Gažić Ferenčina</dc:creator>
  <cp:lastModifiedBy>Božena Semren</cp:lastModifiedBy>
  <cp:lastPrinted>2017-06-12T12:08:00Z</cp:lastPrinted>
  <dcterms:modified xmlns:xsi="http://www.w3.org/2001/XMLSchema-instance" xsi:type="dcterms:W3CDTF">2017-06-12T12:11:00Z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