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6a47" w14:paraId="89e6a47" w:rsidRDefault="00765A82" w:rsidP="00765A82" w:rsidR="00765A82">
      <w:pPr>
        <w:jc w:val="right"/>
        <w15:collapsed w:val="false"/>
      </w:pPr>
      <w:r>
        <w:t>6 St-</w:t>
      </w:r>
      <w:r w:rsidR="00D358C4">
        <w:t>1388/17-8</w:t>
      </w:r>
    </w:p>
    <w:p w:rsidRDefault="00765A82" w:rsidP="00765A82" w:rsidR="00765A82">
      <w:pPr>
        <w:tabs>
          <w:tab w:pos="7620" w:val="left"/>
        </w:tabs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</w:p>
    <w:p w:rsidRDefault="00765A82" w:rsidP="00765A82" w:rsidR="00765A82"/>
    <w:p w:rsidRDefault="00765A82" w:rsidP="00765A82" w:rsidR="00765A8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65A82" w:rsidP="00765A82" w:rsidR="00765A8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jc w:val="center"/>
        <w:rPr>
          <w:b/>
        </w:rPr>
      </w:pPr>
      <w:r>
        <w:rPr>
          <w:b/>
        </w:rPr>
        <w:t>R J E Š E N J E</w:t>
      </w: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ind w:firstLine="708"/>
        <w:jc w:val="both"/>
      </w:pPr>
      <w:r>
        <w:t xml:space="preserve">Trgovački sud u Osijeku, po stečajnoj sutkinji Nadi Roso, u </w:t>
      </w:r>
      <w:proofErr w:type="spellStart"/>
      <w:r w:rsidR="00D358C4">
        <w:t>pred</w:t>
      </w:r>
      <w:r>
        <w:t>stečajnom</w:t>
      </w:r>
      <w:proofErr w:type="spellEnd"/>
      <w:r>
        <w:t xml:space="preserve"> postupku nad dužnikom </w:t>
      </w:r>
      <w:r w:rsidR="00D358C4">
        <w:rPr>
          <w:b/>
        </w:rPr>
        <w:t xml:space="preserve">SALE d.o.o. </w:t>
      </w:r>
      <w:proofErr w:type="spellStart"/>
      <w:r w:rsidR="00D358C4">
        <w:rPr>
          <w:b/>
        </w:rPr>
        <w:t>Bršadin</w:t>
      </w:r>
      <w:proofErr w:type="spellEnd"/>
      <w:r w:rsidR="00D358C4">
        <w:rPr>
          <w:b/>
        </w:rPr>
        <w:t xml:space="preserve">, (Općina </w:t>
      </w:r>
      <w:proofErr w:type="spellStart"/>
      <w:r w:rsidR="00D358C4">
        <w:rPr>
          <w:b/>
        </w:rPr>
        <w:t>Trpinja</w:t>
      </w:r>
      <w:proofErr w:type="spellEnd"/>
      <w:r w:rsidR="00D358C4">
        <w:rPr>
          <w:b/>
        </w:rPr>
        <w:t>), V. Đurđevića 155, OIB: 53282865265, MBS: 030121922</w:t>
      </w:r>
      <w:r>
        <w:rPr>
          <w:b/>
        </w:rPr>
        <w:t>,</w:t>
      </w:r>
      <w:r>
        <w:t xml:space="preserve"> dana </w:t>
      </w:r>
      <w:r w:rsidR="00D358C4">
        <w:t>26. rujna 2017</w:t>
      </w:r>
      <w:r>
        <w:t xml:space="preserve">. g.,           </w:t>
      </w:r>
    </w:p>
    <w:p w:rsidRDefault="00B515DF" w:rsidP="00B515DF" w:rsidR="00B14147">
      <w:pPr>
        <w:pStyle w:val="Tijeloteksta"/>
        <w:tabs>
          <w:tab w:pos="2475" w:val="left"/>
        </w:tabs>
      </w:pPr>
      <w:r>
        <w:tab/>
      </w:r>
    </w:p>
    <w:p w:rsidRDefault="00B14147" w:rsidP="00B14147" w:rsidR="00B14147">
      <w:pPr>
        <w:pStyle w:val="Tijeloteksta"/>
      </w:pP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D358C4" w:rsidP="006B22AF" w:rsidR="006B22AF">
      <w:pPr>
        <w:pStyle w:val="Tijeloteksta"/>
        <w:numPr>
          <w:ilvl w:val="0"/>
          <w:numId w:val="1"/>
        </w:numPr>
      </w:pPr>
      <w:r>
        <w:t>Povjerenica</w:t>
      </w:r>
      <w:r w:rsidR="00B14147">
        <w:t xml:space="preserve"> </w:t>
      </w:r>
      <w:r w:rsidR="00765A82">
        <w:rPr>
          <w:b/>
        </w:rPr>
        <w:t xml:space="preserve">Sanja </w:t>
      </w:r>
      <w:proofErr w:type="spellStart"/>
      <w:r w:rsidR="00765A82">
        <w:rPr>
          <w:b/>
        </w:rPr>
        <w:t>Mišević</w:t>
      </w:r>
      <w:proofErr w:type="spellEnd"/>
      <w:r w:rsidR="00765A82">
        <w:rPr>
          <w:b/>
        </w:rPr>
        <w:t xml:space="preserve"> iz Osijeka</w:t>
      </w:r>
      <w:r w:rsidR="00DF0FA2">
        <w:rPr>
          <w:b/>
        </w:rPr>
        <w:t xml:space="preserve"> </w:t>
      </w:r>
      <w:r w:rsidR="00D43D85">
        <w:t xml:space="preserve">razrješava se dužnosti </w:t>
      </w:r>
      <w:r>
        <w:t>povjerenice</w:t>
      </w:r>
      <w:r w:rsidR="00D43D85">
        <w:t xml:space="preserve"> u </w:t>
      </w:r>
      <w:proofErr w:type="spellStart"/>
      <w:r>
        <w:t>pred</w:t>
      </w:r>
      <w:r w:rsidR="00D43D85">
        <w:t>stečajnom</w:t>
      </w:r>
      <w:proofErr w:type="spellEnd"/>
      <w:r w:rsidR="00D43D85">
        <w:t xml:space="preserve"> postupku nad dužnikom </w:t>
      </w:r>
      <w:r>
        <w:rPr>
          <w:b/>
        </w:rPr>
        <w:t xml:space="preserve">SALE d.o.o. </w:t>
      </w:r>
      <w:proofErr w:type="spellStart"/>
      <w:r>
        <w:rPr>
          <w:b/>
        </w:rPr>
        <w:t>Bršadin</w:t>
      </w:r>
      <w:proofErr w:type="spellEnd"/>
      <w:r>
        <w:rPr>
          <w:b/>
        </w:rPr>
        <w:t xml:space="preserve">, (Općina </w:t>
      </w:r>
      <w:proofErr w:type="spellStart"/>
      <w:r>
        <w:rPr>
          <w:b/>
        </w:rPr>
        <w:t>Trpinja</w:t>
      </w:r>
      <w:proofErr w:type="spellEnd"/>
      <w:r>
        <w:rPr>
          <w:b/>
        </w:rPr>
        <w:t>), V. Đurđevića 155, OIB: 53282865265, MBS: 030121922</w:t>
      </w:r>
      <w:r w:rsidR="001E3E48">
        <w:t>.</w:t>
      </w:r>
      <w:r w:rsidR="0081398C">
        <w:t xml:space="preserve"> </w:t>
      </w:r>
      <w:r>
        <w:t xml:space="preserve"> </w:t>
      </w:r>
    </w:p>
    <w:p w:rsidRDefault="00D43D85" w:rsidP="00D358C4" w:rsidR="005D5206" w:rsidRPr="00D358C4">
      <w:pPr>
        <w:pStyle w:val="Tijeloteksta"/>
        <w:numPr>
          <w:ilvl w:val="0"/>
          <w:numId w:val="1"/>
        </w:numPr>
      </w:pPr>
      <w:r>
        <w:t xml:space="preserve">U </w:t>
      </w:r>
      <w:proofErr w:type="spellStart"/>
      <w:r w:rsidR="00D358C4">
        <w:t>pred</w:t>
      </w:r>
      <w:r w:rsidR="00451DD6">
        <w:t>stečajnom</w:t>
      </w:r>
      <w:proofErr w:type="spellEnd"/>
      <w:r w:rsidR="00451DD6">
        <w:t xml:space="preserve"> postupku</w:t>
      </w:r>
      <w:r>
        <w:t xml:space="preserve"> nad dužnikom </w:t>
      </w:r>
      <w:r w:rsidR="00D358C4" w:rsidRPr="00D358C4">
        <w:rPr>
          <w:b/>
        </w:rPr>
        <w:t xml:space="preserve">SALE d.o.o. </w:t>
      </w:r>
      <w:proofErr w:type="spellStart"/>
      <w:r w:rsidR="00D358C4" w:rsidRPr="00D358C4">
        <w:rPr>
          <w:b/>
        </w:rPr>
        <w:t>Bršadin</w:t>
      </w:r>
      <w:proofErr w:type="spellEnd"/>
      <w:r w:rsidR="00D358C4" w:rsidRPr="00D358C4">
        <w:rPr>
          <w:b/>
        </w:rPr>
        <w:t xml:space="preserve">, (Općina </w:t>
      </w:r>
      <w:proofErr w:type="spellStart"/>
      <w:r w:rsidR="00D358C4" w:rsidRPr="00D358C4">
        <w:rPr>
          <w:b/>
        </w:rPr>
        <w:t>Trpinja</w:t>
      </w:r>
      <w:proofErr w:type="spellEnd"/>
      <w:r w:rsidR="00D358C4" w:rsidRPr="00D358C4">
        <w:rPr>
          <w:b/>
        </w:rPr>
        <w:t>), V. Đurđevića 155, OIB: 53282865265, MBS: 030121922</w:t>
      </w:r>
      <w:r w:rsidR="006A2408">
        <w:t>,</w:t>
      </w:r>
      <w:r w:rsidR="00451DD6" w:rsidRPr="00451DD6">
        <w:t xml:space="preserve"> </w:t>
      </w:r>
      <w:r>
        <w:t xml:space="preserve">imenuje se </w:t>
      </w:r>
      <w:r w:rsidR="00D358C4">
        <w:t xml:space="preserve">povjerenik </w:t>
      </w:r>
      <w:r w:rsidR="00D358C4" w:rsidRPr="00D358C4">
        <w:rPr>
          <w:b/>
        </w:rPr>
        <w:t xml:space="preserve">Vinko </w:t>
      </w:r>
      <w:proofErr w:type="spellStart"/>
      <w:r w:rsidR="00D358C4" w:rsidRPr="00D358C4">
        <w:rPr>
          <w:b/>
        </w:rPr>
        <w:t>Pečanić</w:t>
      </w:r>
      <w:proofErr w:type="spellEnd"/>
      <w:r w:rsidR="00D358C4" w:rsidRPr="00D358C4">
        <w:rPr>
          <w:b/>
        </w:rPr>
        <w:t xml:space="preserve">, Lipik, </w:t>
      </w:r>
      <w:proofErr w:type="spellStart"/>
      <w:r w:rsidR="00D358C4" w:rsidRPr="00D358C4">
        <w:rPr>
          <w:b/>
        </w:rPr>
        <w:t>Frankopanska</w:t>
      </w:r>
      <w:proofErr w:type="spellEnd"/>
      <w:r w:rsidR="00D358C4" w:rsidRPr="00D358C4">
        <w:rPr>
          <w:b/>
        </w:rPr>
        <w:t xml:space="preserve"> 17, OIB: 03918439681</w:t>
      </w:r>
      <w:r w:rsidR="00765A82" w:rsidRPr="00D358C4">
        <w:rPr>
          <w:b/>
        </w:rPr>
        <w:t>.</w:t>
      </w:r>
    </w:p>
    <w:p w:rsidRDefault="00D358C4" w:rsidP="004B741D" w:rsidR="00F55EB2">
      <w:pPr>
        <w:pStyle w:val="Tijeloteksta"/>
        <w:numPr>
          <w:ilvl w:val="0"/>
          <w:numId w:val="1"/>
        </w:numPr>
      </w:pPr>
      <w:r>
        <w:t>Povjerenica</w:t>
      </w:r>
      <w:r w:rsidR="00765A82">
        <w:t xml:space="preserve"> Sanja </w:t>
      </w:r>
      <w:proofErr w:type="spellStart"/>
      <w:r w:rsidR="00765A82">
        <w:t>Mišević</w:t>
      </w:r>
      <w:proofErr w:type="spellEnd"/>
      <w:r w:rsidR="005D5206" w:rsidRPr="005D0138">
        <w:t xml:space="preserve"> iz Osijeka</w:t>
      </w:r>
      <w:r w:rsidR="005D5206">
        <w:t xml:space="preserve"> </w:t>
      </w:r>
      <w:r w:rsidR="004B741D">
        <w:t>duž</w:t>
      </w:r>
      <w:r w:rsidR="00765A82">
        <w:t>na</w:t>
      </w:r>
      <w:r w:rsidR="004B741D">
        <w:t xml:space="preserve"> je u primjerenom roku, a najdulje u roku od </w:t>
      </w:r>
      <w:r w:rsidR="00765A82">
        <w:t>8</w:t>
      </w:r>
      <w:r w:rsidR="004B741D">
        <w:t xml:space="preserve"> dana </w:t>
      </w:r>
      <w:r w:rsidR="00F55EB2">
        <w:t xml:space="preserve">od dana pravomoćnosti ovoga rješenja izvršiti primopredaju cjelokupne dokumentacije </w:t>
      </w:r>
      <w:proofErr w:type="spellStart"/>
      <w:r>
        <w:t>pred</w:t>
      </w:r>
      <w:r w:rsidR="00F55EB2">
        <w:t>stečajnog</w:t>
      </w:r>
      <w:proofErr w:type="spellEnd"/>
      <w:r w:rsidR="00F55EB2">
        <w:t xml:space="preserve"> dužnika </w:t>
      </w:r>
      <w:r>
        <w:t xml:space="preserve">povjereniku Vinku </w:t>
      </w:r>
      <w:proofErr w:type="spellStart"/>
      <w:r>
        <w:t>Pečanić</w:t>
      </w:r>
      <w:proofErr w:type="spellEnd"/>
      <w:r>
        <w:t xml:space="preserve"> iz Lipika</w:t>
      </w:r>
      <w:r w:rsidR="00786F1E">
        <w:t>, pod zakonskim posljedicama</w:t>
      </w:r>
      <w:r w:rsidR="00F55EB2">
        <w:t>.</w:t>
      </w:r>
    </w:p>
    <w:p w:rsidRDefault="00D358C4" w:rsidP="004B741D" w:rsidR="00D358C4">
      <w:pPr>
        <w:pStyle w:val="Tijeloteksta"/>
        <w:numPr>
          <w:ilvl w:val="0"/>
          <w:numId w:val="1"/>
        </w:numPr>
      </w:pPr>
      <w:r>
        <w:t>Povjerenik iz točke 2. ovoga Rješenja dužan je postupati sukladno čl. 24 Stečajnog zakona (NN 71/15).</w:t>
      </w:r>
    </w:p>
    <w:p w:rsidRDefault="00765A82" w:rsidP="00765A82" w:rsidR="00765A82" w:rsidRPr="00B95216">
      <w:pPr>
        <w:pStyle w:val="Tijeloteksta"/>
        <w:ind w:left="720"/>
      </w:pP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CE19FA" w:rsidP="00CE19FA" w:rsidR="00CE19FA">
      <w:pPr>
        <w:pStyle w:val="Tijeloteksta"/>
        <w:jc w:val="center"/>
        <w:rPr>
          <w:bCs/>
        </w:rPr>
      </w:pPr>
    </w:p>
    <w:p w:rsidRDefault="001E3E48" w:rsidP="00CE19FA" w:rsidR="001E3E48">
      <w:pPr>
        <w:pStyle w:val="Tijeloteksta"/>
        <w:jc w:val="center"/>
        <w:rPr>
          <w:bCs/>
        </w:rPr>
      </w:pPr>
    </w:p>
    <w:p w:rsidRDefault="001E3E48" w:rsidP="001E3E48" w:rsidR="001E3E48" w:rsidRPr="00CE19FA">
      <w:pPr>
        <w:pStyle w:val="Tijeloteksta"/>
        <w:rPr>
          <w:bCs/>
        </w:rPr>
      </w:pPr>
      <w:r>
        <w:rPr>
          <w:bCs/>
        </w:rPr>
        <w:tab/>
      </w:r>
    </w:p>
    <w:p w:rsidRDefault="00857D02" w:rsidP="00786F1E" w:rsidR="00D358C4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 xml:space="preserve">broj </w:t>
      </w:r>
      <w:r w:rsidR="00D358C4">
        <w:rPr>
          <w:bCs/>
        </w:rPr>
        <w:t xml:space="preserve">6 </w:t>
      </w:r>
      <w:r w:rsidR="00B515DF">
        <w:rPr>
          <w:bCs/>
        </w:rPr>
        <w:t>St-</w:t>
      </w:r>
      <w:r w:rsidR="00D358C4">
        <w:rPr>
          <w:bCs/>
        </w:rPr>
        <w:t xml:space="preserve">1388/17-6 od 20. rujna 2017. g. otvoren je </w:t>
      </w:r>
      <w:proofErr w:type="spellStart"/>
      <w:r w:rsidR="00D358C4">
        <w:rPr>
          <w:bCs/>
        </w:rPr>
        <w:t>predstečajni</w:t>
      </w:r>
      <w:proofErr w:type="spellEnd"/>
      <w:r w:rsidR="00D358C4">
        <w:rPr>
          <w:bCs/>
        </w:rPr>
        <w:t xml:space="preserve"> postupak nad dužnikom Sale d.o.o. </w:t>
      </w:r>
      <w:proofErr w:type="spellStart"/>
      <w:r w:rsidR="00D358C4">
        <w:rPr>
          <w:bCs/>
        </w:rPr>
        <w:t>Bršadin</w:t>
      </w:r>
      <w:proofErr w:type="spellEnd"/>
      <w:r w:rsidR="00D358C4">
        <w:rPr>
          <w:bCs/>
        </w:rPr>
        <w:t xml:space="preserve"> te je istim Rješenjem, automatskim odabirom, za povjerenicu imenovana Sanja </w:t>
      </w:r>
      <w:proofErr w:type="spellStart"/>
      <w:r w:rsidR="00D358C4">
        <w:rPr>
          <w:bCs/>
        </w:rPr>
        <w:t>Mišević</w:t>
      </w:r>
      <w:proofErr w:type="spellEnd"/>
      <w:r w:rsidR="00D358C4">
        <w:rPr>
          <w:bCs/>
        </w:rPr>
        <w:t xml:space="preserve"> iz Osijeka. </w:t>
      </w:r>
    </w:p>
    <w:p w:rsidRDefault="00D358C4" w:rsidP="00D358C4" w:rsidR="00D358C4">
      <w:pPr>
        <w:pStyle w:val="Tijeloteksta"/>
        <w:ind w:firstLine="708"/>
        <w:rPr>
          <w:bCs/>
        </w:rPr>
      </w:pPr>
      <w:r>
        <w:rPr>
          <w:bCs/>
        </w:rPr>
        <w:t xml:space="preserve">Podneskom od 25. rujna 2017. g. povjerenica Sanja </w:t>
      </w:r>
      <w:proofErr w:type="spellStart"/>
      <w:r>
        <w:rPr>
          <w:bCs/>
        </w:rPr>
        <w:t>Mišević</w:t>
      </w:r>
      <w:proofErr w:type="spellEnd"/>
      <w:r>
        <w:rPr>
          <w:bCs/>
        </w:rPr>
        <w:t xml:space="preserve"> izvijestila je sud da prema Mišljenju Povjerenstva za odlučivanje o sukobu interesa od 16. svibnja 2017. g., kao bivša državna tajnica Ministarstva pravosuđa ne može obavljati odvjetničku djelatnost a niti poslove stečajne upraviteljice do dana 29. travnja 2018. g. slijedom čega predlaže da ju se razriješi dužnosti povjerenika u </w:t>
      </w:r>
      <w:proofErr w:type="spellStart"/>
      <w:r>
        <w:rPr>
          <w:bCs/>
        </w:rPr>
        <w:t>predstečajnom</w:t>
      </w:r>
      <w:proofErr w:type="spellEnd"/>
      <w:r>
        <w:rPr>
          <w:bCs/>
        </w:rPr>
        <w:t xml:space="preserve"> postupku.</w:t>
      </w:r>
    </w:p>
    <w:p w:rsidRDefault="00B37F10" w:rsidP="00D358C4" w:rsidR="00B37F10">
      <w:pPr>
        <w:pStyle w:val="Tijeloteksta"/>
        <w:ind w:firstLine="708"/>
        <w:rPr>
          <w:bCs/>
        </w:rPr>
      </w:pPr>
    </w:p>
    <w:p w:rsidRDefault="00B37F10" w:rsidP="00B37F10" w:rsidR="00B37F10">
      <w:pPr>
        <w:jc w:val="right"/>
      </w:pPr>
      <w:r>
        <w:lastRenderedPageBreak/>
        <w:t>6 St-1388/17-8</w:t>
      </w:r>
    </w:p>
    <w:p w:rsidRDefault="00B37F10" w:rsidP="00D358C4" w:rsidR="00B37F10">
      <w:pPr>
        <w:pStyle w:val="Tijeloteksta"/>
        <w:ind w:firstLine="708"/>
        <w:rPr>
          <w:bCs/>
        </w:rPr>
      </w:pPr>
    </w:p>
    <w:p w:rsidRDefault="00E24593" w:rsidP="007B6FDC" w:rsidR="00E24593">
      <w:pPr>
        <w:pStyle w:val="Tijeloteksta"/>
        <w:rPr>
          <w:bCs/>
        </w:rPr>
      </w:pPr>
    </w:p>
    <w:p w:rsidRDefault="0081398C" w:rsidP="0081398C" w:rsidR="00E02941">
      <w:pPr>
        <w:pStyle w:val="Tijeloteksta"/>
        <w:ind w:firstLine="708"/>
      </w:pPr>
      <w:r>
        <w:rPr>
          <w:bCs/>
        </w:rPr>
        <w:t xml:space="preserve">Slijedom navedenog valjalo je </w:t>
      </w:r>
      <w:r w:rsidR="00D358C4">
        <w:rPr>
          <w:bCs/>
        </w:rPr>
        <w:t>povjerenicu</w:t>
      </w:r>
      <w:r w:rsidR="00765A82">
        <w:rPr>
          <w:bCs/>
        </w:rPr>
        <w:t xml:space="preserve"> Sanju </w:t>
      </w:r>
      <w:proofErr w:type="spellStart"/>
      <w:r w:rsidR="00765A82">
        <w:rPr>
          <w:bCs/>
        </w:rPr>
        <w:t>Mišević</w:t>
      </w:r>
      <w:proofErr w:type="spellEnd"/>
      <w:r w:rsidR="00DF0FA2">
        <w:rPr>
          <w:bCs/>
        </w:rPr>
        <w:t xml:space="preserve"> iz Osijeka, na osobni zahtjev, </w:t>
      </w:r>
      <w:r w:rsidR="00E24593">
        <w:rPr>
          <w:bCs/>
        </w:rPr>
        <w:t xml:space="preserve">razriješiti </w:t>
      </w:r>
      <w:r w:rsidR="00DF0FA2">
        <w:rPr>
          <w:bCs/>
        </w:rPr>
        <w:t xml:space="preserve">dužnosti </w:t>
      </w:r>
      <w:r w:rsidR="00D358C4">
        <w:rPr>
          <w:bCs/>
        </w:rPr>
        <w:t>povjerenice</w:t>
      </w:r>
      <w:r w:rsidR="00DF0FA2">
        <w:rPr>
          <w:bCs/>
        </w:rPr>
        <w:t xml:space="preserve"> </w:t>
      </w:r>
      <w:r w:rsidR="00E24593">
        <w:rPr>
          <w:bCs/>
        </w:rPr>
        <w:t>te odlučiti kao u izreci pod točkom 1</w:t>
      </w:r>
      <w:r w:rsidR="00D358C4">
        <w:rPr>
          <w:bCs/>
        </w:rPr>
        <w:t>.</w:t>
      </w:r>
      <w:r w:rsidR="00E24593">
        <w:rPr>
          <w:bCs/>
        </w:rPr>
        <w:t xml:space="preserve"> a sukladno čl. </w:t>
      </w:r>
      <w:r w:rsidR="00DF0FA2">
        <w:rPr>
          <w:bCs/>
        </w:rPr>
        <w:t xml:space="preserve">91 st. 5 </w:t>
      </w:r>
      <w:r w:rsidR="0067186E">
        <w:t xml:space="preserve">Stečajnog zakona („Narodne novine“ broj </w:t>
      </w:r>
      <w:r w:rsidR="00DF0FA2">
        <w:t>71/15</w:t>
      </w:r>
      <w:r w:rsidR="0067186E">
        <w:t xml:space="preserve">  u daljnjem tekstu SZ)</w:t>
      </w:r>
      <w:r w:rsidR="002E462D">
        <w:t xml:space="preserve"> </w:t>
      </w:r>
      <w:r w:rsidR="00E24593">
        <w:t xml:space="preserve">u vezi s čl. </w:t>
      </w:r>
      <w:r w:rsidR="00D358C4">
        <w:t>23</w:t>
      </w:r>
      <w:r w:rsidR="00DF0FA2">
        <w:t xml:space="preserve"> SZ</w:t>
      </w:r>
      <w:r w:rsidR="00E24593">
        <w:t>.</w:t>
      </w:r>
    </w:p>
    <w:p w:rsidRDefault="00E02941" w:rsidP="002E462D" w:rsidR="00E02941">
      <w:pPr>
        <w:pStyle w:val="Tijeloteksta"/>
      </w:pPr>
    </w:p>
    <w:p w:rsidRDefault="002E462D" w:rsidP="004B741D" w:rsidR="00CE19FA" w:rsidRPr="0033328B">
      <w:pPr>
        <w:pStyle w:val="Tijeloteksta"/>
        <w:rPr>
          <w:bCs/>
        </w:rPr>
      </w:pPr>
      <w:r>
        <w:tab/>
        <w:t xml:space="preserve">Sukladno čl. </w:t>
      </w:r>
      <w:r w:rsidR="00DF0FA2">
        <w:t>91</w:t>
      </w:r>
      <w:r>
        <w:t xml:space="preserve"> st. 8 SZ </w:t>
      </w:r>
      <w:r w:rsidR="00D358C4">
        <w:t xml:space="preserve">u vezi s čl. 23 SZ </w:t>
      </w:r>
      <w:r>
        <w:t xml:space="preserve">valjalo je </w:t>
      </w:r>
      <w:r w:rsidR="00DF0FA2">
        <w:t xml:space="preserve">imenovati novog </w:t>
      </w:r>
      <w:r w:rsidR="00D358C4">
        <w:t>povjerenika</w:t>
      </w:r>
      <w:r w:rsidR="00DF0FA2">
        <w:t xml:space="preserve"> u osobi </w:t>
      </w:r>
      <w:r w:rsidR="00D358C4">
        <w:t xml:space="preserve">Vinko </w:t>
      </w:r>
      <w:proofErr w:type="spellStart"/>
      <w:r w:rsidR="00D358C4">
        <w:t>Pečanić</w:t>
      </w:r>
      <w:proofErr w:type="spellEnd"/>
      <w:r w:rsidR="00D358C4">
        <w:t xml:space="preserve"> iz Lipika</w:t>
      </w:r>
      <w:r w:rsidR="00DF0FA2">
        <w:t xml:space="preserve"> primjenom čl. 84 st. 2 SZ </w:t>
      </w:r>
      <w:r w:rsidR="00D358C4">
        <w:t xml:space="preserve">u vezi s čl. 23 </w:t>
      </w:r>
      <w:proofErr w:type="spellStart"/>
      <w:r w:rsidR="00D358C4">
        <w:t>SZ</w:t>
      </w:r>
      <w:r>
        <w:t>te</w:t>
      </w:r>
      <w:proofErr w:type="spellEnd"/>
      <w:r>
        <w:t xml:space="preserve"> odluči</w:t>
      </w:r>
      <w:r w:rsidR="00DF0FA2">
        <w:t>ti</w:t>
      </w:r>
      <w:r>
        <w:t xml:space="preserve"> kao u izreci pod točkom </w:t>
      </w:r>
      <w:r w:rsidR="00E24593">
        <w:t>2</w:t>
      </w:r>
      <w:r>
        <w:t>.</w:t>
      </w:r>
    </w:p>
    <w:p w:rsidRDefault="00CE19FA" w:rsidP="004B741D" w:rsidR="00CE19FA">
      <w:pPr>
        <w:pStyle w:val="Tijeloteksta"/>
      </w:pPr>
    </w:p>
    <w:p w:rsidRDefault="00E24593" w:rsidP="004B741D" w:rsidR="00E24593">
      <w:pPr>
        <w:pStyle w:val="Tijeloteksta"/>
      </w:pPr>
    </w:p>
    <w:p w:rsidRDefault="00C5418D" w:rsidP="00C5418D" w:rsidR="004B741D">
      <w:pPr>
        <w:pStyle w:val="Tijeloteksta"/>
        <w:tabs>
          <w:tab w:pos="4536" w:val="center"/>
          <w:tab w:pos="651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358C4">
        <w:t>26. rujna 2017. g.</w:t>
      </w:r>
      <w:r>
        <w:t xml:space="preserve"> </w:t>
      </w:r>
    </w:p>
    <w:p w:rsidRDefault="00E24593" w:rsidP="004B741D" w:rsidR="00E2459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>
        <w:t>STEČAJN</w:t>
      </w:r>
      <w:r w:rsidR="00C5418D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24593" w:rsidP="004B741D" w:rsidR="00E2459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90661D">
      <w:pPr>
        <w:pStyle w:val="Tijeloteksta"/>
        <w:jc w:val="left"/>
      </w:pPr>
      <w:r>
        <w:t xml:space="preserve">Protiv </w:t>
      </w:r>
      <w:r w:rsidR="002E462D">
        <w:t xml:space="preserve">rješenja o </w:t>
      </w:r>
      <w:r w:rsidR="0090661D">
        <w:t>odbijanju osobnog zahtjeva za razrješenje pravo na žalbu ima samo stečajni upravitelj.</w:t>
      </w:r>
    </w:p>
    <w:p w:rsidRDefault="0090661D" w:rsidP="004B741D" w:rsidR="007242CD">
      <w:pPr>
        <w:pStyle w:val="Tijeloteksta"/>
        <w:jc w:val="left"/>
      </w:pPr>
      <w:r>
        <w:t>Protiv ovog rješenja kojim je usvojen osobni zahtjev za razrješenje nema pravo žalbe</w:t>
      </w:r>
      <w:r w:rsidR="002E462D">
        <w:t xml:space="preserve"> (čl. </w:t>
      </w:r>
      <w:r>
        <w:t>91</w:t>
      </w:r>
      <w:r w:rsidR="002E462D">
        <w:t xml:space="preserve"> st.</w:t>
      </w:r>
      <w:r>
        <w:t xml:space="preserve"> 5</w:t>
      </w:r>
      <w:r w:rsidR="002E462D">
        <w:t xml:space="preserve"> SZ</w:t>
      </w:r>
      <w:r w:rsidR="00B37F10">
        <w:t xml:space="preserve"> u vezi s čl. 23</w:t>
      </w:r>
      <w:r w:rsidR="002E462D">
        <w:t>).</w:t>
      </w:r>
      <w:r w:rsidR="004B741D">
        <w:t xml:space="preserve"> </w:t>
      </w:r>
    </w:p>
    <w:p w:rsidRDefault="004B741D" w:rsidP="004B741D" w:rsidR="004B741D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D358C4" w:rsidP="00857D02" w:rsidR="00A14779">
      <w:pPr>
        <w:pStyle w:val="Tijeloteksta"/>
        <w:numPr>
          <w:ilvl w:val="0"/>
          <w:numId w:val="3"/>
        </w:numPr>
        <w:jc w:val="left"/>
      </w:pPr>
      <w:r>
        <w:t>povjerenica</w:t>
      </w:r>
      <w:r w:rsidR="00260B29">
        <w:t xml:space="preserve"> </w:t>
      </w:r>
      <w:r w:rsidR="00765A82">
        <w:t xml:space="preserve">Sanja </w:t>
      </w:r>
      <w:proofErr w:type="spellStart"/>
      <w:r w:rsidR="00765A82">
        <w:t>Mišević</w:t>
      </w:r>
      <w:proofErr w:type="spellEnd"/>
    </w:p>
    <w:p w:rsidRDefault="00D358C4" w:rsidP="00857D02" w:rsidR="006B22AF">
      <w:pPr>
        <w:pStyle w:val="Tijeloteksta"/>
        <w:numPr>
          <w:ilvl w:val="0"/>
          <w:numId w:val="3"/>
        </w:numPr>
        <w:jc w:val="left"/>
      </w:pPr>
      <w:r>
        <w:t>povjerenik</w:t>
      </w:r>
      <w:r w:rsidR="00C5418D">
        <w:t xml:space="preserve"> </w:t>
      </w:r>
      <w:r w:rsidR="00B37F10" w:rsidRPr="00B37F10">
        <w:t xml:space="preserve">Vinko </w:t>
      </w:r>
      <w:proofErr w:type="spellStart"/>
      <w:r w:rsidR="00B37F10" w:rsidRPr="00B37F10">
        <w:t>Pečanić</w:t>
      </w:r>
      <w:proofErr w:type="spellEnd"/>
      <w:r w:rsidR="00B37F10" w:rsidRPr="00B37F10">
        <w:t xml:space="preserve">, Lipik, </w:t>
      </w:r>
      <w:proofErr w:type="spellStart"/>
      <w:r w:rsidR="00B37F10" w:rsidRPr="00B37F10">
        <w:t>Frankopanska</w:t>
      </w:r>
      <w:proofErr w:type="spellEnd"/>
      <w:r w:rsidR="00B37F10" w:rsidRPr="00B37F10">
        <w:t xml:space="preserve"> 17</w:t>
      </w:r>
    </w:p>
    <w:p w:rsidRDefault="00B37F10" w:rsidP="00B37F10" w:rsidR="00B24812">
      <w:pPr>
        <w:pStyle w:val="Tijeloteksta"/>
        <w:numPr>
          <w:ilvl w:val="0"/>
          <w:numId w:val="3"/>
        </w:numPr>
        <w:jc w:val="left"/>
      </w:pPr>
      <w:r>
        <w:t>dužnik</w:t>
      </w:r>
      <w:r>
        <w:tab/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>Registar - ovdje</w:t>
      </w:r>
    </w:p>
    <w:p w:rsidRDefault="00B37F10" w:rsidP="00B24812" w:rsidR="00B24812">
      <w:pPr>
        <w:pStyle w:val="Tijeloteksta"/>
        <w:numPr>
          <w:ilvl w:val="0"/>
          <w:numId w:val="3"/>
        </w:numPr>
        <w:jc w:val="left"/>
      </w:pPr>
      <w:r>
        <w:t>R-10.11.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B37F10" w:rsidP="004B741D" w:rsidR="00B37F10">
      <w:pPr>
        <w:pStyle w:val="Tijeloteksta"/>
        <w:ind w:left="360"/>
        <w:jc w:val="left"/>
      </w:pPr>
    </w:p>
    <w:p w:rsidRDefault="00B37F10" w:rsidP="004B741D" w:rsidR="00B37F10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6271B9" w:rsidR="000C20F1">
      <w:pPr>
        <w:jc w:val="both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05A" w:rsidR="00B2105A">
      <w:r>
        <w:separator/>
      </w:r>
    </w:p>
  </w:endnote>
  <w:endnote w:id="0" w:type="continuationSeparator">
    <w:p w:rsidRDefault="00B2105A" w:rsidR="00B21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05A" w:rsidR="00B2105A">
      <w:r>
        <w:separator/>
      </w:r>
    </w:p>
  </w:footnote>
  <w:footnote w:id="0" w:type="continuationSeparator">
    <w:p w:rsidRDefault="00B2105A" w:rsidR="00B21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71B9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5396D"/>
    <w:rsid w:val="00082AE0"/>
    <w:rsid w:val="00086232"/>
    <w:rsid w:val="000C20F1"/>
    <w:rsid w:val="000E414B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0B29"/>
    <w:rsid w:val="00263692"/>
    <w:rsid w:val="00291B9C"/>
    <w:rsid w:val="002E462D"/>
    <w:rsid w:val="00313F98"/>
    <w:rsid w:val="003258FC"/>
    <w:rsid w:val="00325955"/>
    <w:rsid w:val="00327B99"/>
    <w:rsid w:val="0033328B"/>
    <w:rsid w:val="00341886"/>
    <w:rsid w:val="00363E18"/>
    <w:rsid w:val="00366021"/>
    <w:rsid w:val="00387A2B"/>
    <w:rsid w:val="003B0E86"/>
    <w:rsid w:val="003B4C28"/>
    <w:rsid w:val="003E08E5"/>
    <w:rsid w:val="003E147C"/>
    <w:rsid w:val="003F28A4"/>
    <w:rsid w:val="004325DA"/>
    <w:rsid w:val="00451DD6"/>
    <w:rsid w:val="004806AD"/>
    <w:rsid w:val="00497410"/>
    <w:rsid w:val="004B741D"/>
    <w:rsid w:val="004E5065"/>
    <w:rsid w:val="00500BBD"/>
    <w:rsid w:val="00504A69"/>
    <w:rsid w:val="0055624C"/>
    <w:rsid w:val="005B403D"/>
    <w:rsid w:val="005D5206"/>
    <w:rsid w:val="005E4F6A"/>
    <w:rsid w:val="00607E75"/>
    <w:rsid w:val="0061623D"/>
    <w:rsid w:val="006235FB"/>
    <w:rsid w:val="006271B9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65A82"/>
    <w:rsid w:val="00786F1E"/>
    <w:rsid w:val="007A7F9E"/>
    <w:rsid w:val="007B6FDC"/>
    <w:rsid w:val="007C1241"/>
    <w:rsid w:val="0080666F"/>
    <w:rsid w:val="0081398C"/>
    <w:rsid w:val="00845777"/>
    <w:rsid w:val="00857D02"/>
    <w:rsid w:val="008737C5"/>
    <w:rsid w:val="0088689D"/>
    <w:rsid w:val="009001D6"/>
    <w:rsid w:val="0090661D"/>
    <w:rsid w:val="00935547"/>
    <w:rsid w:val="00961D63"/>
    <w:rsid w:val="009729EC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105A"/>
    <w:rsid w:val="00B24812"/>
    <w:rsid w:val="00B37F10"/>
    <w:rsid w:val="00B41F79"/>
    <w:rsid w:val="00B515DF"/>
    <w:rsid w:val="00B52CE9"/>
    <w:rsid w:val="00B86072"/>
    <w:rsid w:val="00B95216"/>
    <w:rsid w:val="00BC33DE"/>
    <w:rsid w:val="00C15361"/>
    <w:rsid w:val="00C26291"/>
    <w:rsid w:val="00C3548B"/>
    <w:rsid w:val="00C5418D"/>
    <w:rsid w:val="00C9197B"/>
    <w:rsid w:val="00CA5EA9"/>
    <w:rsid w:val="00CC6601"/>
    <w:rsid w:val="00CE19FA"/>
    <w:rsid w:val="00CF4431"/>
    <w:rsid w:val="00D178DC"/>
    <w:rsid w:val="00D17A08"/>
    <w:rsid w:val="00D217E4"/>
    <w:rsid w:val="00D358C4"/>
    <w:rsid w:val="00D43D85"/>
    <w:rsid w:val="00D64559"/>
    <w:rsid w:val="00D85A5F"/>
    <w:rsid w:val="00D86163"/>
    <w:rsid w:val="00DA782C"/>
    <w:rsid w:val="00DC7BF5"/>
    <w:rsid w:val="00DE58F9"/>
    <w:rsid w:val="00DF0FA2"/>
    <w:rsid w:val="00DF424A"/>
    <w:rsid w:val="00E02941"/>
    <w:rsid w:val="00E1321F"/>
    <w:rsid w:val="00E24593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71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71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1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1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1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71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71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1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1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1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50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St-1388/2017</izvorni_sadrzaj>
    <derivirana_varijabla naziv="DomainObject.Predmet.OznakaBroj_1">St-1388/2017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 društvo s ograničenom odgovornošću za trgovinu i usluge</izvorni_sadrzaj>
    <derivirana_varijabla naziv="DomainObject.Predmet.ProtustrankaFormated_1">  SALE društvo s ograničenom odgovornošću za trgovinu i usluge</derivirana_varijabla>
  </DomainObject.Predmet.ProtustrankaFormated>
  <DomainObject.Predmet.ProtustrankaFormatedOIB>
    <izvorni_sadrzaj>  SALE društvo s ograničenom odgovornošću za trgovinu i usluge, OIB 53282865265</izvorni_sadrzaj>
    <derivirana_varijabla naziv="DomainObject.Predmet.ProtustrankaFormatedOIB_1">  SALE društvo s ograničenom odgovornošću za trgovinu i usluge, OIB 53282865265</derivirana_varijabla>
  </DomainObject.Predmet.ProtustrankaFormatedOIB>
  <DomainObject.Predmet.ProtustrankaFormatedWithAdress>
    <izvorni_sadrzaj> SALE društvo s ograničenom odgovornošću za trgovinu i usluge, Vase Đurđevića 155, 32010 Bršadin</izvorni_sadrzaj>
    <derivirana_varijabla naziv="DomainObject.Predmet.ProtustrankaFormatedWithAdress_1"> SALE društvo s ograničenom odgovornošću za trgovinu i usluge, Vase Đurđevića 155, 32010 Bršadin</derivirana_varijabla>
  </DomainObject.Predmet.ProtustrankaFormatedWithAdress>
  <DomainObject.Predmet.ProtustrankaFormatedWithAdressOIB>
    <izvorni_sadrzaj> SALE društvo s ograničenom odgovornošću za trgovinu i usluge, OIB 53282865265, Vase Đurđevića 155, 32010 Bršadin</izvorni_sadrzaj>
    <derivirana_varijabla naziv="DomainObject.Predmet.ProtustrankaFormatedWithAdressOIB_1"> SALE društvo s ograničenom odgovornošću za trgovinu i usluge, OIB 53282865265, Vase Đurđevića 155, 32010 Bršadin</derivirana_varijabla>
  </DomainObject.Predmet.ProtustrankaFormatedWithAdressOIB>
  <DomainObject.Predmet.ProtustrankaWithAdress>
    <izvorni_sadrzaj>SALE društvo s ograničenom odgovornošću za trgovinu i usluge Vase Đurđevića 155, 32010 Bršadin</izvorni_sadrzaj>
    <derivirana_varijabla naziv="DomainObject.Predmet.ProtustrankaWithAdress_1">SALE društvo s ograničenom odgovornošću za trgovinu i usluge Vase Đurđevića 155, 32010 Bršadin</derivirana_varijabla>
  </DomainObject.Predmet.ProtustrankaWithAdress>
  <DomainObject.Predmet.ProtustrankaWithAdressOIB>
    <izvorni_sadrzaj>SALE društvo s ograničenom odgovornošću za trgovinu i usluge, OIB 53282865265, Vase Đurđevića 155, 32010 Bršadin</izvorni_sadrzaj>
    <derivirana_varijabla naziv="DomainObject.Predmet.ProtustrankaWithAdressOIB_1">SALE društvo s ograničenom odgovornošću za trgovinu i usluge, OIB 53282865265, Vase Đurđevića 155, 32010 Bršadin</derivirana_varijabla>
  </DomainObject.Predmet.ProtustrankaWithAdressOIB>
  <DomainObject.Predmet.ProtustrankaNazivFormated>
    <izvorni_sadrzaj>SALE društvo s ograničenom odgovornošću za trgovinu i usluge</izvorni_sadrzaj>
    <derivirana_varijabla naziv="DomainObject.Predmet.ProtustrankaNazivFormated_1">SALE društvo s ograničenom odgovornošću za trgovinu i usluge</derivirana_varijabla>
  </DomainObject.Predmet.ProtustrankaNazivFormated>
  <DomainObject.Predmet.ProtustrankaNazivFormatedOIB>
    <izvorni_sadrzaj>SALE društvo s ograničenom odgovornošću za trgovinu i usluge, OIB 53282865265</izvorni_sadrzaj>
    <derivirana_varijabla naziv="DomainObject.Predmet.ProtustrankaNazivFormatedOIB_1">SALE društvo s ograničenom odgovornošću za trgovinu i usluge, OIB 53282865265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 društvo s ograničenom odgovornošću za trgovinu i usluge</izvorni_sadrzaj>
    <derivirana_varijabla naziv="DomainObject.Predmet.StrankaFormated_1">  SALE društvo s ograničenom odgovornošću za trgovinu i usluge</derivirana_varijabla>
  </DomainObject.Predmet.StrankaFormated>
  <DomainObject.Predmet.StrankaFormatedOIB>
    <izvorni_sadrzaj>  SALE društvo s ograničenom odgovornošću za trgovinu i usluge, OIB 53282865265</izvorni_sadrzaj>
    <derivirana_varijabla naziv="DomainObject.Predmet.StrankaFormatedOIB_1">  SALE društvo s ograničenom odgovornošću za trgovinu i usluge, OIB 53282865265</derivirana_varijabla>
  </DomainObject.Predmet.StrankaFormatedOIB>
  <DomainObject.Predmet.StrankaFormatedWithAdress>
    <izvorni_sadrzaj> SALE društvo s ograničenom odgovornošću za trgovinu i usluge, Vase Đurđevića 155, 32010 Bršadin</izvorni_sadrzaj>
    <derivirana_varijabla naziv="DomainObject.Predmet.StrankaFormatedWithAdress_1"> SALE društvo s ograničenom odgovornošću za trgovinu i usluge, Vase Đurđevića 155, 32010 Bršadin</derivirana_varijabla>
  </DomainObject.Predmet.StrankaFormatedWithAdress>
  <DomainObject.Predmet.StrankaFormatedWithAdressOIB>
    <izvorni_sadrzaj> SALE društvo s ograničenom odgovornošću za trgovinu i usluge, OIB 53282865265, Vase Đurđevića 155, 32010 Bršadin</izvorni_sadrzaj>
    <derivirana_varijabla naziv="DomainObject.Predmet.StrankaFormatedWithAdressOIB_1"> SALE društvo s ograničenom odgovornošću za trgovinu i usluge, OIB 53282865265, Vase Đurđevića 155, 32010 Bršadin</derivirana_varijabla>
  </DomainObject.Predmet.StrankaFormatedWithAdressOIB>
  <DomainObject.Predmet.StrankaWithAdress>
    <izvorni_sadrzaj>SALE društvo s ograničenom odgovornošću za trgovinu i usluge Vase Đurđevića 155,32010 Bršadin</izvorni_sadrzaj>
    <derivirana_varijabla naziv="DomainObject.Predmet.StrankaWithAdress_1">SALE društvo s ograničenom odgovornošću za trgovinu i usluge Vase Đurđevića 155,32010 Bršadin</derivirana_varijabla>
  </DomainObject.Predmet.StrankaWithAdress>
  <DomainObject.Predmet.StrankaWithAdressOIB>
    <izvorni_sadrzaj>SALE društvo s ograničenom odgovornošću za trgovinu i usluge, OIB 53282865265, Vase Đurđevića 155,32010 Bršadin</izvorni_sadrzaj>
    <derivirana_varijabla naziv="DomainObject.Predmet.StrankaWithAdressOIB_1">SALE društvo s ograničenom odgovornošću za trgovinu i usluge, OIB 53282865265, Vase Đurđevića 155,32010 Bršadin</derivirana_varijabla>
  </DomainObject.Predmet.StrankaWithAdressOIB>
  <DomainObject.Predmet.StrankaNazivFormated>
    <izvorni_sadrzaj>SALE društvo s ograničenom odgovornošću za trgovinu i usluge</izvorni_sadrzaj>
    <derivirana_varijabla naziv="DomainObject.Predmet.StrankaNazivFormated_1">SALE društvo s ograničenom odgovornošću za trgovinu i usluge</derivirana_varijabla>
  </DomainObject.Predmet.StrankaNazivFormated>
  <DomainObject.Predmet.StrankaNazivFormatedOIB>
    <izvorni_sadrzaj>SALE društvo s ograničenom odgovornošću za trgovinu i usluge, OIB 53282865265</izvorni_sadrzaj>
    <derivirana_varijabla naziv="DomainObject.Predmet.StrankaNazivFormatedOIB_1">SALE društvo s ograničenom odgovornošću za trgovinu i usluge, OIB 53282865265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SALE društvo s ograničenom odgovornošću za trgovinu i usluge</item>
    </izvorni_sadrzaj>
    <derivirana_varijabla naziv="DomainObject.Predmet.StrankaListFormated_1">
      <item>SALE društvo s ograničenom odgovornošću za trgovinu i usluge</item>
    </derivirana_varijabla>
  </DomainObject.Predmet.StrankaListFormated>
  <DomainObject.Predmet.StrankaListFormatedOIB>
    <izvorni_sadrzaj>
      <item>SALE društvo s ograničenom odgovornošću za trgovinu i usluge, OIB 53282865265</item>
    </izvorni_sadrzaj>
    <derivirana_varijabla naziv="DomainObject.Predmet.StrankaListFormatedOIB_1">
      <item>SALE društvo s ograničenom odgovornošću za trgovinu i usluge, OIB 53282865265</item>
    </derivirana_varijabla>
  </DomainObject.Predmet.StrankaListFormatedOIB>
  <DomainObject.Predmet.StrankaListFormatedWithAdress>
    <izvorni_sadrzaj>
      <item>SALE društvo s ograničenom odgovornošću za trgovinu i usluge, Vase Đurđevića 155, 32010 Bršadin</item>
    </izvorni_sadrzaj>
    <derivirana_varijabla naziv="DomainObject.Predmet.StrankaListFormatedWithAdress_1">
      <item>SALE društvo s ograničenom odgovornošću za trgovinu i usluge, Vase Đurđevića 155, 32010 Bršadin</item>
    </derivirana_varijabla>
  </DomainObject.Predmet.StrankaListFormatedWithAdress>
  <DomainObject.Predmet.StrankaListFormatedWithAdressOIB>
    <izvorni_sadrzaj>
      <item>SALE društvo s ograničenom odgovornošću za trgovinu i usluge, OIB 53282865265, Vase Đurđevića 155, 32010 Bršadin</item>
    </izvorni_sadrzaj>
    <derivirana_varijabla naziv="DomainObject.Predmet.StrankaListFormatedWithAdressOIB_1">
      <item>SALE društvo s ograničenom odgovornošću za trgovinu i usluge, OIB 53282865265, Vase Đurđevića 155, 32010 Bršadin</item>
    </derivirana_varijabla>
  </DomainObject.Predmet.StrankaListFormatedWithAdressOIB>
  <DomainObject.Predmet.StrankaListNazivFormated>
    <izvorni_sadrzaj>
      <item>SALE društvo s ograničenom odgovornošću za trgovinu i usluge</item>
    </izvorni_sadrzaj>
    <derivirana_varijabla naziv="DomainObject.Predmet.StrankaListNazivFormated_1">
      <item>SALE društvo s ograničenom odgovornošću za trgovinu i usluge</item>
    </derivirana_varijabla>
  </DomainObject.Predmet.StrankaListNazivFormated>
  <DomainObject.Predmet.StrankaListNazivFormatedOIB>
    <izvorni_sadrzaj>
      <item>SALE društvo s ograničenom odgovornošću za trgovinu i usluge, OIB 53282865265</item>
    </izvorni_sadrzaj>
    <derivirana_varijabla naziv="DomainObject.Predmet.StrankaListNazivFormatedOIB_1">
      <item>SALE društvo s ograničenom odgovornošću za trgovinu i usluge, OIB 53282865265</item>
    </derivirana_varijabla>
  </DomainObject.Predmet.StrankaListNazivFormatedOIB>
  <DomainObject.Predmet.ProtuStrankaListFormated>
    <izvorni_sadrzaj>
      <item>SALE društvo s ograničenom odgovornošću za trgovinu i usluge</item>
    </izvorni_sadrzaj>
    <derivirana_varijabla naziv="DomainObject.Predmet.ProtuStrankaListFormated_1">
      <item>SALE društvo s ograničenom odgovornošću za trgovinu i usluge</item>
    </derivirana_varijabla>
  </DomainObject.Predmet.ProtuStrankaListFormated>
  <DomainObject.Predmet.ProtuStrankaListFormatedOIB>
    <izvorni_sadrzaj>
      <item>SALE društvo s ograničenom odgovornošću za trgovinu i usluge, OIB 53282865265</item>
    </izvorni_sadrzaj>
    <derivirana_varijabla naziv="DomainObject.Predmet.ProtuStrankaListFormatedOIB_1">
      <item>SALE društvo s ograničenom odgovornošću za trgovinu i usluge, OIB 53282865265</item>
    </derivirana_varijabla>
  </DomainObject.Predmet.ProtuStrankaListFormatedOIB>
  <DomainObject.Predmet.ProtuStrankaListFormatedWithAdress>
    <izvorni_sadrzaj>
      <item>SALE društvo s ograničenom odgovornošću za trgovinu i usluge, Vase Đurđevića 155, 32010 Bršadin</item>
    </izvorni_sadrzaj>
    <derivirana_varijabla naziv="DomainObject.Predmet.ProtuStrankaListFormatedWithAdress_1">
      <item>SALE društvo s ograničenom odgovornošću za trgovinu i usluge, Vase Đurđevića 155, 32010 Bršadin</item>
    </derivirana_varijabla>
  </DomainObject.Predmet.ProtuStrankaListFormatedWithAdress>
  <DomainObject.Predmet.ProtuStrankaListFormatedWithAdressOIB>
    <izvorni_sadrzaj>
      <item>SALE društvo s ograničenom odgovornošću za trgovinu i usluge, OIB 53282865265, Vase Đurđevića 155, 32010 Bršadin</item>
    </izvorni_sadrzaj>
    <derivirana_varijabla naziv="DomainObject.Predmet.ProtuStrankaListFormatedWithAdressOIB_1">
      <item>SALE društvo s ograničenom odgovornošću za trgovinu i usluge, OIB 53282865265, Vase Đurđevića 155, 32010 Bršadin</item>
    </derivirana_varijabla>
  </DomainObject.Predmet.ProtuStrankaListFormatedWithAdressOIB>
  <DomainObject.Predmet.ProtuStrankaListNazivFormated>
    <izvorni_sadrzaj>
      <item>SALE društvo s ograničenom odgovornošću za trgovinu i usluge</item>
    </izvorni_sadrzaj>
    <derivirana_varijabla naziv="DomainObject.Predmet.ProtuStrankaListNazivFormated_1">
      <item>SALE društvo s ograničenom odgovornošću za trgovinu i usluge</item>
    </derivirana_varijabla>
  </DomainObject.Predmet.ProtuStrankaListNazivFormated>
  <DomainObject.Predmet.ProtuStrankaListNazivFormatedOIB>
    <izvorni_sadrzaj>
      <item>SALE društvo s ograničenom odgovornošću za trgovinu i usluge, OIB 53282865265</item>
    </izvorni_sadrzaj>
    <derivirana_varijabla naziv="DomainObject.Predmet.ProtuStrankaListNazivFormatedOIB_1">
      <item>SALE društvo s ograničenom odgovornošću za trgovinu i usluge, OIB 53282865265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SALE društvo s ograničenom odgovornošću za trgovinu i usluge</izvorni_sadrzaj>
    <derivirana_varijabla naziv="DomainObject.Predmet.StrankaIDrugi_1">SALE društvo s ograničenom odgovornošću za trgovinu i usluge</derivirana_varijabla>
  </DomainObject.Predmet.StrankaIDrugi>
  <DomainObject.Predmet.ProtustrankaIDrugi>
    <izvorni_sadrzaj>SALE društvo s ograničenom odgovornošću za trgovinu i usluge</izvorni_sadrzaj>
    <derivirana_varijabla naziv="DomainObject.Predmet.ProtustrankaIDrugi_1">SALE društvo s ograničenom odgovornošću za trgovinu i usluge</derivirana_varijabla>
  </DomainObject.Predmet.ProtustrankaIDrugi>
  <DomainObject.Predmet.StrankaIDrugiAdressOIB>
    <izvorni_sadrzaj>SALE društvo s ograničenom odgovornošću za trgovinu i usluge, OIB 53282865265, Vase Đurđevića 155, 32010 Bršadin</izvorni_sadrzaj>
    <derivirana_varijabla naziv="DomainObject.Predmet.StrankaIDrugiAdressOIB_1">SALE društvo s ograničenom odgovornošću za trgovinu i usluge, OIB 53282865265, Vase Đurđevića 155, 32010 Bršadin</derivirana_varijabla>
  </DomainObject.Predmet.StrankaIDrugiAdressOIB>
  <DomainObject.Predmet.ProtustrankaIDrugiAdressOIB>
    <izvorni_sadrzaj>SALE društvo s ograničenom odgovornošću za trgovinu i usluge, OIB 53282865265, Vase Đurđevića 155, 32010 Bršadin</izvorni_sadrzaj>
    <derivirana_varijabla naziv="DomainObject.Predmet.ProtustrankaIDrugiAdressOIB_1">SALE društvo s ograničenom odgovornošću za trgovinu i usluge, OIB 53282865265, Vase Đurđevića 155, 32010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 društvo s ograničenom odgovornošću za trgovinu i usluge</item>
      <item>SALE društvo s ograničenom odgovornošću za trgovinu i usluge</item>
    </izvorni_sadrzaj>
    <derivirana_varijabla naziv="DomainObject.Predmet.SudioniciListNaziv_1">
      <item>SALE društvo s ograničenom odgovornošću za trgovinu i usluge</item>
      <item>SALE društvo s ograničenom odgovornošću za trgovinu i usluge</item>
    </derivirana_varijabla>
  </DomainObject.Predmet.SudioniciListNaziv>
  <DomainObject.Predmet.SudioniciListAdressOIB>
    <izvorni_sadrzaj>
      <item>SALE društvo s ograničenom odgovornošću za trgovinu i usluge, OIB 53282865265, Vase Đurđevića 155,32010 Bršadin</item>
      <item>SALE društvo s ograničenom odgovornošću za trgovinu i usluge, OIB 53282865265, Vase Đurđevića 155,32010 Bršadin</item>
    </izvorni_sadrzaj>
    <derivirana_varijabla naziv="DomainObject.Predmet.SudioniciListAdressOIB_1">
      <item>SALE društvo s ograničenom odgovornošću za trgovinu i usluge, OIB 53282865265, Vase Đurđevića 155,32010 Bršadin</item>
      <item>SALE društvo s ograničenom odgovornošću za trgovinu i usluge, OIB 53282865265, Vase Đurđevića 155,32010 Bršadin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53282865265</item>
      <item>, OIB 53282865265</item>
    </izvorni_sadrzaj>
    <derivirana_varijabla naziv="DomainObject.Predmet.SudioniciListNazivOIB_1">
      <item>, OIB 53282865265</item>
      <item>, OIB 53282865265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BC940-FE2E-4EF3-B01D-22B0DD2B0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422</properties:Words>
  <properties:Characters>2253</properties:Characters>
  <properties:Lines>98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2017-09-26T07:25:00Z</dcterms:created>
  <dc:creator>hermanj</dc:creator>
  <cp:lastModifiedBy>Danijela Sekulić</cp:lastModifiedBy>
  <cp:lastPrinted>2017-09-26T07:23:00Z</cp:lastPrinted>
  <dcterms:modified xmlns:xsi="http://www.w3.org/2001/XMLSchema-instance" xsi:type="dcterms:W3CDTF">2017-09-26T07:26:00Z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