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9e76" w14:paraId="8a79e7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06FDF">
        <w:t>436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F06FDF">
        <w:t>FA-</w:t>
      </w:r>
      <w:proofErr w:type="spellStart"/>
      <w:r w:rsidR="00F06FDF">
        <w:t>PK</w:t>
      </w:r>
      <w:proofErr w:type="spellEnd"/>
      <w:r w:rsidR="00F06FDF">
        <w:t xml:space="preserve"> </w:t>
      </w:r>
      <w:proofErr w:type="spellStart"/>
      <w:r w:rsidR="00F06FDF">
        <w:t>BARRIO</w:t>
      </w:r>
      <w:proofErr w:type="spellEnd"/>
      <w:r w:rsidR="00F06FDF">
        <w:t xml:space="preserve"> j.d.o.o. za prijevoz i usluge Zagreb, Unska ulica 2b, </w:t>
      </w:r>
      <w:proofErr w:type="spellStart"/>
      <w:r w:rsidR="00F06FDF">
        <w:t>OIB</w:t>
      </w:r>
      <w:proofErr w:type="spellEnd"/>
      <w:r w:rsidR="00F06FDF">
        <w:t xml:space="preserve">: 77478209912, </w:t>
      </w:r>
      <w:proofErr w:type="spellStart"/>
      <w:r w:rsidR="00F06FDF">
        <w:t>MBS</w:t>
      </w:r>
      <w:proofErr w:type="spellEnd"/>
      <w:r w:rsidR="00F06FDF">
        <w:t xml:space="preserve">: 081064541, </w:t>
      </w:r>
      <w:r w:rsidR="002A290E">
        <w:t>dana 1</w:t>
      </w:r>
      <w:r w:rsidR="00F06FDF">
        <w:t>1</w:t>
      </w:r>
      <w:r w:rsidR="002A290E">
        <w:t>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F06FDF">
        <w:t>FA-</w:t>
      </w:r>
      <w:proofErr w:type="spellStart"/>
      <w:r w:rsidR="00F06FDF">
        <w:t>PK</w:t>
      </w:r>
      <w:proofErr w:type="spellEnd"/>
      <w:r w:rsidR="00F06FDF">
        <w:t xml:space="preserve"> </w:t>
      </w:r>
      <w:proofErr w:type="spellStart"/>
      <w:r w:rsidR="00F06FDF">
        <w:t>BARRIO</w:t>
      </w:r>
      <w:proofErr w:type="spellEnd"/>
      <w:r w:rsidR="00F06FDF">
        <w:t xml:space="preserve"> j.d.o.o. za prijevoz i usluge Zagreb, Unska ulica 2b, </w:t>
      </w:r>
      <w:proofErr w:type="spellStart"/>
      <w:r w:rsidR="00F06FDF">
        <w:t>OIB</w:t>
      </w:r>
      <w:proofErr w:type="spellEnd"/>
      <w:r w:rsidR="00F06FDF">
        <w:t xml:space="preserve">: 77478209912, </w:t>
      </w:r>
      <w:proofErr w:type="spellStart"/>
      <w:r w:rsidR="00F06FDF">
        <w:t>MBS</w:t>
      </w:r>
      <w:proofErr w:type="spellEnd"/>
      <w:r w:rsidR="00F06FDF">
        <w:t>: 081064541.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F06FDF">
        <w:t>FA-</w:t>
      </w:r>
      <w:proofErr w:type="spellStart"/>
      <w:r w:rsidR="00F06FDF">
        <w:t>PK</w:t>
      </w:r>
      <w:proofErr w:type="spellEnd"/>
      <w:r w:rsidR="00F06FDF">
        <w:t xml:space="preserve"> </w:t>
      </w:r>
      <w:proofErr w:type="spellStart"/>
      <w:r w:rsidR="00F06FDF">
        <w:t>BARRIO</w:t>
      </w:r>
      <w:proofErr w:type="spellEnd"/>
      <w:r w:rsidR="00F06FDF">
        <w:t xml:space="preserve"> j.d.o.o. za prijevoz i usluge Zagreb, Unska ulica 2b, </w:t>
      </w:r>
      <w:proofErr w:type="spellStart"/>
      <w:r w:rsidR="00F06FDF">
        <w:t>OIB</w:t>
      </w:r>
      <w:proofErr w:type="spellEnd"/>
      <w:r w:rsidR="00F06FDF">
        <w:t xml:space="preserve">: 77478209912, </w:t>
      </w:r>
      <w:proofErr w:type="spellStart"/>
      <w:r w:rsidR="00F06FDF">
        <w:t>MBS</w:t>
      </w:r>
      <w:proofErr w:type="spellEnd"/>
      <w:r w:rsidR="00F06FDF">
        <w:t>: 081064541.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F06FDF">
        <w:rPr>
          <w:bCs/>
        </w:rPr>
        <w:t>22.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06FDF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06FDF">
        <w:rPr>
          <w:bCs/>
        </w:rPr>
        <w:t>8-282</w:t>
      </w:r>
      <w:r w:rsidR="00857C1D">
        <w:rPr>
          <w:bCs/>
        </w:rPr>
        <w:t xml:space="preserve"> </w:t>
      </w:r>
      <w:r w:rsidR="00BA26A2">
        <w:rPr>
          <w:bCs/>
        </w:rPr>
        <w:t xml:space="preserve">od </w:t>
      </w:r>
      <w:r w:rsidR="00F06FDF">
        <w:rPr>
          <w:bCs/>
        </w:rPr>
        <w:t>18.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F06FDF">
        <w:t>FA-</w:t>
      </w:r>
      <w:proofErr w:type="spellStart"/>
      <w:r w:rsidR="00F06FDF">
        <w:t>PK</w:t>
      </w:r>
      <w:proofErr w:type="spellEnd"/>
      <w:r w:rsidR="00F06FDF">
        <w:t xml:space="preserve"> </w:t>
      </w:r>
      <w:proofErr w:type="spellStart"/>
      <w:r w:rsidR="00F06FDF">
        <w:t>BARRIO</w:t>
      </w:r>
      <w:proofErr w:type="spellEnd"/>
      <w:r w:rsidR="00F06FDF">
        <w:t xml:space="preserve"> j.d.o.o. za prijevoz i usluge Zagreb, Unska ulica 2b, </w:t>
      </w:r>
      <w:proofErr w:type="spellStart"/>
      <w:r w:rsidR="00F06FDF">
        <w:t>OIB</w:t>
      </w:r>
      <w:proofErr w:type="spellEnd"/>
      <w:r w:rsidR="00F06FDF">
        <w:t xml:space="preserve">: 77478209912, </w:t>
      </w:r>
      <w:proofErr w:type="spellStart"/>
      <w:r w:rsidR="00F06FDF">
        <w:t>MBS</w:t>
      </w:r>
      <w:proofErr w:type="spellEnd"/>
      <w:r w:rsidR="00F06FDF">
        <w:t>: 081064541.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F06FDF">
        <w:t>436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F06FDF">
        <w:t>16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</w:t>
      </w:r>
      <w:r w:rsidR="00F06FDF">
        <w:t>436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A290E">
        <w:t>1</w:t>
      </w:r>
      <w:r w:rsidR="00F06FDF">
        <w:t>1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1F8A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06FDF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81F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1F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F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F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81F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1F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F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F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FA-PK BARRIO j.d.o.o. za prijevoz i usluge</izvorni_sadrzaj>
    <derivirana_varijabla naziv="DomainObject.Predmet.ProtustrankaFormated_1">  FA-PK BARRIO j.d.o.o. za prijevoz i usluge</derivirana_varijabla>
  </DomainObject.Predmet.ProtustrankaFormated>
  <DomainObject.Predmet.ProtustrankaFormatedOIB>
    <izvorni_sadrzaj>  FA-PK BARRIO j.d.o.o. za prijevoz i usluge, OIB 77478209912</izvorni_sadrzaj>
    <derivirana_varijabla naziv="DomainObject.Predmet.ProtustrankaFormatedOIB_1">  FA-PK BARRIO j.d.o.o. za prijevoz i usluge, OIB 77478209912</derivirana_varijabla>
  </DomainObject.Predmet.ProtustrankaFormatedOIB>
  <DomainObject.Predmet.ProtustrankaFormatedWithAdress>
    <izvorni_sadrzaj> FA-PK BARRIO j.d.o.o. za prijevoz i usluge, Unska ulica/2 B, 10000 Zagreb</izvorni_sadrzaj>
    <derivirana_varijabla naziv="DomainObject.Predmet.ProtustrankaFormatedWithAdress_1"> FA-PK BARRIO j.d.o.o. za prijevoz i usluge, Unska ulica/2 B, 10000 Zagreb</derivirana_varijabla>
  </DomainObject.Predmet.ProtustrankaFormatedWithAdress>
  <DomainObject.Predmet.ProtustrankaFormatedWithAdressOIB>
    <izvorni_sadrzaj> FA-PK BARRIO j.d.o.o. za prijevoz i usluge, OIB 77478209912, Unska ulica/2 B, 10000 Zagreb</izvorni_sadrzaj>
    <derivirana_varijabla naziv="DomainObject.Predmet.ProtustrankaFormatedWithAdressOIB_1"> FA-PK BARRIO j.d.o.o. za prijevoz i usluge, OIB 77478209912, Unska ulica/2 B, 10000 Zagreb</derivirana_varijabla>
  </DomainObject.Predmet.ProtustrankaFormatedWithAdressOIB>
  <DomainObject.Predmet.ProtustrankaWithAdress>
    <izvorni_sadrzaj>FA-PK BARRIO j.d.o.o. za prijevoz i usluge Unska ulica/2 B, 10000 Zagreb</izvorni_sadrzaj>
    <derivirana_varijabla naziv="DomainObject.Predmet.ProtustrankaWithAdress_1">FA-PK BARRIO j.d.o.o. za prijevoz i usluge Unska ulica/2 B, 10000 Zagreb</derivirana_varijabla>
  </DomainObject.Predmet.ProtustrankaWithAdress>
  <DomainObject.Predmet.ProtustrankaWithAdressOIB>
    <izvorni_sadrzaj>FA-PK BARRIO j.d.o.o. za prijevoz i usluge, OIB 77478209912, Unska ulica/2 B, 10000 Zagreb</izvorni_sadrzaj>
    <derivirana_varijabla naziv="DomainObject.Predmet.ProtustrankaWithAdressOIB_1">FA-PK BARRIO j.d.o.o. za prijevoz i usluge, OIB 77478209912, Unska ulica/2 B, 10000 Zagreb</derivirana_varijabla>
  </DomainObject.Predmet.ProtustrankaWithAdressOIB>
  <DomainObject.Predmet.ProtustrankaNazivFormated>
    <izvorni_sadrzaj>FA-PK BARRIO j.d.o.o. za prijevoz i usluge</izvorni_sadrzaj>
    <derivirana_varijabla naziv="DomainObject.Predmet.ProtustrankaNazivFormated_1">FA-PK BARRIO j.d.o.o. za prijevoz i usluge</derivirana_varijabla>
  </DomainObject.Predmet.ProtustrankaNazivFormated>
  <DomainObject.Predmet.ProtustrankaNazivFormatedOIB>
    <izvorni_sadrzaj>FA-PK BARRIO j.d.o.o. za prijevoz i usluge, OIB 77478209912</izvorni_sadrzaj>
    <derivirana_varijabla naziv="DomainObject.Predmet.ProtustrankaNazivFormatedOIB_1">FA-PK BARRIO j.d.o.o. za prijevoz i usluge, OIB 77478209912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FA-PK BARRIO j.d.o.o. za prijevoz i usluge</item>
    </izvorni_sadrzaj>
    <derivirana_varijabla naziv="DomainObject.Predmet.ProtuStrankaListFormated_1">
      <item>FA-PK BARRIO j.d.o.o. za prijevoz i usluge</item>
    </derivirana_varijabla>
  </DomainObject.Predmet.ProtuStrankaListFormated>
  <DomainObject.Predmet.ProtuStrankaListFormatedOIB>
    <izvorni_sadrzaj>
      <item>FA-PK BARRIO j.d.o.o. za prijevoz i usluge, OIB 77478209912</item>
    </izvorni_sadrzaj>
    <derivirana_varijabla naziv="DomainObject.Predmet.ProtuStrankaListFormatedOIB_1">
      <item>FA-PK BARRIO j.d.o.o. za prijevoz i usluge, OIB 77478209912</item>
    </derivirana_varijabla>
  </DomainObject.Predmet.ProtuStrankaListFormatedOIB>
  <DomainObject.Predmet.ProtuStrankaListFormatedWithAdress>
    <izvorni_sadrzaj>
      <item>FA-PK BARRIO j.d.o.o. za prijevoz i usluge, Unska ulica/2 B, 10000 Zagreb</item>
    </izvorni_sadrzaj>
    <derivirana_varijabla naziv="DomainObject.Predmet.ProtuStrankaListFormatedWithAdress_1">
      <item>FA-PK BARRIO j.d.o.o. za prijevoz i usluge, Unska ulica/2 B, 10000 Zagreb</item>
    </derivirana_varijabla>
  </DomainObject.Predmet.ProtuStrankaListFormatedWithAdress>
  <DomainObject.Predmet.ProtuStrankaListFormatedWithAdressOIB>
    <izvorni_sadrzaj>
      <item>FA-PK BARRIO j.d.o.o. za prijevoz i usluge, OIB 77478209912, Unska ulica/2 B, 10000 Zagreb</item>
    </izvorni_sadrzaj>
    <derivirana_varijabla naziv="DomainObject.Predmet.ProtuStrankaListFormatedWithAdressOIB_1">
      <item>FA-PK BARRIO j.d.o.o. za prijevoz i usluge, OIB 77478209912, Unska ulica/2 B, 10000 Zagreb</item>
    </derivirana_varijabla>
  </DomainObject.Predmet.ProtuStrankaListFormatedWithAdressOIB>
  <DomainObject.Predmet.ProtuStrankaListNazivFormated>
    <izvorni_sadrzaj>
      <item>FA-PK BARRIO j.d.o.o. za prijevoz i usluge</item>
    </izvorni_sadrzaj>
    <derivirana_varijabla naziv="DomainObject.Predmet.ProtuStrankaListNazivFormated_1">
      <item>FA-PK BARRIO j.d.o.o. za prijevoz i usluge</item>
    </derivirana_varijabla>
  </DomainObject.Predmet.ProtuStrankaListNazivFormated>
  <DomainObject.Predmet.ProtuStrankaListNazivFormatedOIB>
    <izvorni_sadrzaj>
      <item>FA-PK BARRIO j.d.o.o. za prijevoz i usluge, OIB 77478209912</item>
    </izvorni_sadrzaj>
    <derivirana_varijabla naziv="DomainObject.Predmet.ProtuStrankaListNazivFormatedOIB_1">
      <item>FA-PK BARRIO j.d.o.o. za prijevoz i usluge, OIB 77478209912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FA-PK BARRIO j.d.o.o. za prijevoz i usluge</izvorni_sadrzaj>
    <derivirana_varijabla naziv="DomainObject.Predmet.ProtustrankaIDrugi_1">FA-PK BARRIO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FA-PK BARRIO j.d.o.o. za prijevoz i usluge, OIB 77478209912, Unska ulica/2 B, 10000 Zagreb</izvorni_sadrzaj>
    <derivirana_varijabla naziv="DomainObject.Predmet.ProtustrankaIDrugiAdressOIB_1">FA-PK BARRIO j.d.o.o. za prijevoz i usluge, OIB 77478209912, Unska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FA-PK BARRIO j.d.o.o. za prijevoz i usluge</item>
      <item>FINA Regionalni centar Zagreb</item>
    </izvorni_sadrzaj>
    <derivirana_varijabla naziv="DomainObject.Predmet.SudioniciListNaziv_1">
      <item>FA-PK BARRIO j.d.o.o. za prijevoz i usluge</item>
      <item>FINA Regionalni centar Zagreb</item>
    </derivirana_varijabla>
  </DomainObject.Predmet.SudioniciListNaziv>
  <DomainObject.Predmet.SudioniciListAdressOIB>
    <izvorni_sadrzaj>
      <item>FA-PK BARRIO j.d.o.o. za prijevoz i usluge, OIB 77478209912, Unska ulica/2 B,10000 Zagreb</item>
      <item>FINA Regionalni centar Zagreb, OIB 85821130368, Trg svibanjskih žrtava 1995. br. 1,10000 Zagreb</item>
    </izvorni_sadrzaj>
    <derivirana_varijabla naziv="DomainObject.Predmet.SudioniciListAdressOIB_1">
      <item>FA-PK BARRIO j.d.o.o. za prijevoz i usluge, OIB 77478209912, Unska ulica/2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77478209912</item>
      <item>, OIB 85821130368</item>
    </izvorni_sadrzaj>
    <derivirana_varijabla naziv="DomainObject.Predmet.SudioniciListNazivOIB_1">
      <item>, OIB 77478209912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CE954-F315-4DF7-8237-C3602B38C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3181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2018-09-11T07:41:00Z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2018-09-11T07:42:00Z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(St-436-18 -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