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691b" w14:paraId="fa7691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236985">
        <w:t>360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236985">
        <w:t xml:space="preserve">EKO-TREND d.o.o., Split, Put Plokita 53, OIB: 28169124339, MBS: 060148010,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236985" w:rsidRPr="00236985">
        <w:t xml:space="preserve">EKO-TREND d.o.o., Split, Put Plokita 53, OIB: 28169124339, MBS: 060148010, </w:t>
      </w:r>
      <w:r w:rsidR="00236985">
        <w:t xml:space="preserve">na </w:t>
      </w:r>
      <w:r>
        <w:t>dan</w:t>
      </w:r>
      <w:r w:rsidR="00767E7A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236985">
        <w:t>u od 2550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236985">
        <w:t>10.706,79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236985">
        <w:t>3. ST-1360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BA4DDF">
        <w:t>a</w:t>
      </w:r>
      <w:r w:rsidR="003D3A71">
        <w:t xml:space="preserve"> ovlašten</w:t>
      </w:r>
      <w:r w:rsidR="00BA4DDF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BA4DDF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F159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225F5"/>
    <w:rsid w:val="0043500C"/>
    <w:rsid w:val="00466E36"/>
    <w:rsid w:val="0049070E"/>
    <w:rsid w:val="004C6167"/>
    <w:rsid w:val="004C66C0"/>
    <w:rsid w:val="004D7D95"/>
    <w:rsid w:val="005204F2"/>
    <w:rsid w:val="00543777"/>
    <w:rsid w:val="00554D22"/>
    <w:rsid w:val="005662CB"/>
    <w:rsid w:val="0057721D"/>
    <w:rsid w:val="00595111"/>
    <w:rsid w:val="005C5AFA"/>
    <w:rsid w:val="005C7D87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67E7A"/>
    <w:rsid w:val="00770151"/>
    <w:rsid w:val="00776F7C"/>
    <w:rsid w:val="00787AFC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46C0E"/>
    <w:rsid w:val="00BA086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9288A"/>
    <w:rsid w:val="00DC05B1"/>
    <w:rsid w:val="00DC05CF"/>
    <w:rsid w:val="00DE3B36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2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2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1360</izvorni_sadrzaj>
    <derivirana_varijabla naziv="DomainObject.Predmet.Broj_1">1360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St-1360/2015</izvorni_sadrzaj>
    <derivirana_varijabla naziv="DomainObject.Predmet.OznakaBroj_1">St-1360/2015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EKO-TREND, društvo s ograničenom odgovornošću za trgovinu i ulsuge</izvorni_sadrzaj>
    <derivirana_varijabla naziv="DomainObject.Predmet.ProtustrankaFormated_1">  EKO-TREND, društvo s ograničenom odgovornošću za trgovinu i ulsuge</derivirana_varijabla>
  </DomainObject.Predmet.ProtustrankaFormated>
  <DomainObject.Predmet.ProtustrankaFormatedOIB>
    <izvorni_sadrzaj>  EKO-TREND, društvo s ograničenom odgovornošću za trgovinu i ulsuge, OIB 28169124339</izvorni_sadrzaj>
    <derivirana_varijabla naziv="DomainObject.Predmet.ProtustrankaFormatedOIB_1">  EKO-TREND, društvo s ograničenom odgovornošću za trgovinu i ulsuge, OIB 28169124339</derivirana_varijabla>
  </DomainObject.Predmet.ProtustrankaFormatedOIB>
  <DomainObject.Predmet.ProtustrankaFormatedWithAdress>
    <izvorni_sadrzaj> EKO-TREND, društvo s ograničenom odgovornošću za trgovinu i ulsuge, Put Plokita 53, 21000 Split</izvorni_sadrzaj>
    <derivirana_varijabla naziv="DomainObject.Predmet.ProtustrankaFormatedWithAdress_1"> EKO-TREND, društvo s ograničenom odgovornošću za trgovinu i ulsuge, Put Plokita 53, 21000 Split</derivirana_varijabla>
  </DomainObject.Predmet.ProtustrankaFormatedWithAdress>
  <DomainObject.Predmet.ProtustrankaFormatedWithAdressOIB>
    <izvorni_sadrzaj> EKO-TREND, društvo s ograničenom odgovornošću za trgovinu i ulsuge, OIB 28169124339, Put Plokita 53, 21000 Split</izvorni_sadrzaj>
    <derivirana_varijabla naziv="DomainObject.Predmet.ProtustrankaFormatedWithAdressOIB_1"> EKO-TREND, društvo s ograničenom odgovornošću za trgovinu i ulsuge, OIB 28169124339, Put Plokita 53, 21000 Split</derivirana_varijabla>
  </DomainObject.Predmet.ProtustrankaFormatedWithAdressOIB>
  <DomainObject.Predmet.ProtustrankaWithAdress>
    <izvorni_sadrzaj>EKO-TREND, društvo s ograničenom odgovornošću za trgovinu i ulsuge Put Plokita 53, 21000 Split</izvorni_sadrzaj>
    <derivirana_varijabla naziv="DomainObject.Predmet.ProtustrankaWithAdress_1">EKO-TREND, društvo s ograničenom odgovornošću za trgovinu i ulsuge Put Plokita 53, 21000 Split</derivirana_varijabla>
  </DomainObject.Predmet.ProtustrankaWithAdress>
  <DomainObject.Predmet.ProtustrankaWithAdressOIB>
    <izvorni_sadrzaj>EKO-TREND, društvo s ograničenom odgovornošću za trgovinu i ulsuge, OIB 28169124339, Put Plokita 53, 21000 Split</izvorni_sadrzaj>
    <derivirana_varijabla naziv="DomainObject.Predmet.ProtustrankaWithAdressOIB_1">EKO-TREND, društvo s ograničenom odgovornošću za trgovinu i ulsuge, OIB 28169124339, Put Plokita 53, 21000 Split</derivirana_varijabla>
  </DomainObject.Predmet.ProtustrankaWithAdressOIB>
  <DomainObject.Predmet.ProtustrankaNazivFormated>
    <izvorni_sadrzaj>EKO-TREND, društvo s ograničenom odgovornošću za trgovinu i ulsuge</izvorni_sadrzaj>
    <derivirana_varijabla naziv="DomainObject.Predmet.ProtustrankaNazivFormated_1">EKO-TREND, društvo s ograničenom odgovornošću za trgovinu i ulsuge</derivirana_varijabla>
  </DomainObject.Predmet.ProtustrankaNazivFormated>
  <DomainObject.Predmet.ProtustrankaNazivFormatedOIB>
    <izvorni_sadrzaj>EKO-TREND, društvo s ograničenom odgovornošću za trgovinu i ulsuge, OIB 28169124339</izvorni_sadrzaj>
    <derivirana_varijabla naziv="DomainObject.Predmet.ProtustrankaNazivFormatedOIB_1">EKO-TREND, društvo s ograničenom odgovornošću za trgovinu i ulsuge, OIB 28169124339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10706.79</izvorni_sadrzaj>
    <derivirana_varijabla naziv="DomainObject.Predmet.TrenutnaVrijednost_1">10706.79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EKO-TREND, društvo s ograničenom odgovornošću za trgovinu i ulsuge</item>
    </izvorni_sadrzaj>
    <derivirana_varijabla naziv="DomainObject.Predmet.ProtuStrankaListFormated_1">
      <item>EKO-TREND, društvo s ograničenom odgovornošću za trgovinu i ulsuge</item>
    </derivirana_varijabla>
  </DomainObject.Predmet.ProtuStrankaListFormated>
  <DomainObject.Predmet.ProtuStrankaListFormatedOIB>
    <izvorni_sadrzaj>
      <item>EKO-TREND, društvo s ograničenom odgovornošću za trgovinu i ulsuge, OIB 28169124339</item>
    </izvorni_sadrzaj>
    <derivirana_varijabla naziv="DomainObject.Predmet.ProtuStrankaListFormatedOIB_1">
      <item>EKO-TREND, društvo s ograničenom odgovornošću za trgovinu i ulsuge, OIB 28169124339</item>
    </derivirana_varijabla>
  </DomainObject.Predmet.ProtuStrankaListFormatedOIB>
  <DomainObject.Predmet.ProtuStrankaListFormatedWithAdress>
    <izvorni_sadrzaj>
      <item>EKO-TREND, društvo s ograničenom odgovornošću za trgovinu i ulsuge, Put Plokita 53, 21000 Split</item>
    </izvorni_sadrzaj>
    <derivirana_varijabla naziv="DomainObject.Predmet.ProtuStrankaListFormatedWithAdress_1">
      <item>EKO-TREND, društvo s ograničenom odgovornošću za trgovinu i ulsuge, Put Plokita 53, 21000 Split</item>
    </derivirana_varijabla>
  </DomainObject.Predmet.ProtuStrankaListFormatedWithAdress>
  <DomainObject.Predmet.ProtuStrankaListFormatedWithAdressOIB>
    <izvorni_sadrzaj>
      <item>EKO-TREND, društvo s ograničenom odgovornošću za trgovinu i ulsuge, OIB 28169124339, Put Plokita 53, 21000 Split</item>
    </izvorni_sadrzaj>
    <derivirana_varijabla naziv="DomainObject.Predmet.ProtuStrankaListFormatedWithAdressOIB_1">
      <item>EKO-TREND, društvo s ograničenom odgovornošću za trgovinu i ulsuge, OIB 28169124339, Put Plokita 53, 21000 Split</item>
    </derivirana_varijabla>
  </DomainObject.Predmet.ProtuStrankaListFormatedWithAdressOIB>
  <DomainObject.Predmet.ProtuStrankaListNazivFormated>
    <izvorni_sadrzaj>
      <item>EKO-TREND, društvo s ograničenom odgovornošću za trgovinu i ulsuge</item>
    </izvorni_sadrzaj>
    <derivirana_varijabla naziv="DomainObject.Predmet.ProtuStrankaListNazivFormated_1">
      <item>EKO-TREND, društvo s ograničenom odgovornošću za trgovinu i ulsuge</item>
    </derivirana_varijabla>
  </DomainObject.Predmet.ProtuStrankaListNazivFormated>
  <DomainObject.Predmet.ProtuStrankaListNazivFormatedOIB>
    <izvorni_sadrzaj>
      <item>EKO-TREND, društvo s ograničenom odgovornošću za trgovinu i ulsuge, OIB 28169124339</item>
    </izvorni_sadrzaj>
    <derivirana_varijabla naziv="DomainObject.Predmet.ProtuStrankaListNazivFormatedOIB_1">
      <item>EKO-TREND, društvo s ograničenom odgovornošću za trgovinu i ulsuge, OIB 28169124339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EKO-TREND, društvo s ograničenom odgovornošću za trgovinu i ulsuge</izvorni_sadrzaj>
    <derivirana_varijabla naziv="DomainObject.Predmet.ProtustrankaIDrugi_1">EKO-TREND, društvo s ograničenom odgovornošću za trgovinu i ulsuge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EKO-TREND, društvo s ograničenom odgovornošću za trgovinu i ulsuge, OIB 28169124339, Put Plokita 53, 21000 Split</izvorni_sadrzaj>
    <derivirana_varijabla naziv="DomainObject.Predmet.ProtustrankaIDrugiAdressOIB_1">EKO-TREND, društvo s ograničenom odgovornošću za trgovinu i ulsuge, OIB 28169124339, Put Plokita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EKO-TREND, društvo s ograničenom odgovornošću za trgovinu i ulsuge</item>
      <item>FINANCIJSKA AGENCIJA,RC SPLIT</item>
    </izvorni_sadrzaj>
    <derivirana_varijabla naziv="DomainObject.Predmet.SudioniciListNaziv_1">
      <item>EKO-TREND, društvo s ograničenom odgovornošću za trgovinu i ulsuge</item>
      <item>FINANCIJSKA AGENCIJA,RC SPLIT</item>
    </derivirana_varijabla>
  </DomainObject.Predmet.SudioniciListNaziv>
  <DomainObject.Predmet.SudioniciListAdressOIB>
    <izvorni_sadrzaj>
      <item>EKO-TREND, društvo s ograničenom odgovornošću za trgovinu i ulsuge, OIB 28169124339, Put Plokita 53,21000 Split</item>
      <item>FINANCIJSKA AGENCIJA,RC SPLIT, OIB 85821130368, Mažuranićevo šetalište 24b,21000 Split</item>
    </izvorni_sadrzaj>
    <derivirana_varijabla naziv="DomainObject.Predmet.SudioniciListAdressOIB_1">
      <item>EKO-TREND, društvo s ograničenom odgovornošću za trgovinu i ulsuge, OIB 28169124339, Put Plokita 53,21000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28169124339</item>
      <item>, OIB 85821130368</item>
    </izvorni_sadrzaj>
    <derivirana_varijabla naziv="DomainObject.Predmet.SudioniciListNazivOIB_1">
      <item>, OIB 28169124339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1758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2015-12-02T09:39:00Z</dcterms:created>
  <dc:creator>Lari Glavaš</dc:creator>
  <cp:lastModifiedBy>Lari Glavaš</cp:lastModifiedBy>
  <cp:lastPrinted>2015-12-02T09:39:00Z</cp:lastPrinted>
  <dcterms:modified xmlns:xsi="http://www.w3.org/2001/XMLSchema-instance" xsi:type="dcterms:W3CDTF">2015-12-02T09:40:00Z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