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f1c1" w14:paraId="b01f1c1" w:rsidRDefault="00053367" w:rsidP="007D3892" w:rsidR="007D3892" w:rsidRPr="00FF402F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 w:rsidRPr="00D6111B">
        <w:rPr>
          <w:b/>
        </w:rPr>
        <w:t xml:space="preserve">    </w:t>
      </w:r>
      <w:r w:rsidR="007D3892" w:rsidRPr="00FF402F">
        <w:t>Broj: 6 St-</w:t>
      </w:r>
      <w:r w:rsidR="00D6111B" w:rsidRPr="00FF402F">
        <w:t>473</w:t>
      </w:r>
      <w:r w:rsidR="002E2049" w:rsidRPr="00FF402F">
        <w:t>/</w:t>
      </w:r>
      <w:r w:rsidR="00D6111B" w:rsidRPr="00FF402F">
        <w:t>17</w:t>
      </w:r>
      <w:r w:rsidR="002E2049" w:rsidRPr="00FF402F">
        <w:t>-</w:t>
      </w:r>
      <w:r w:rsidR="00191A09">
        <w:t>15</w:t>
      </w:r>
    </w:p>
    <w:p w:rsidRDefault="007D3892" w:rsidP="007D3892" w:rsidR="007D3892" w:rsidRPr="00D6111B">
      <w:pPr>
        <w:rPr>
          <w:b/>
        </w:rPr>
      </w:pPr>
      <w:r w:rsidRPr="00D6111B">
        <w:rPr>
          <w:rStyle w:val="Naglaeno"/>
        </w:rPr>
        <w:t xml:space="preserve">             </w:t>
      </w:r>
      <w:r w:rsidRPr="00D6111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 w:rsidRPr="00FF402F"/>
    <w:p w:rsidRDefault="007D3892" w:rsidP="007D3892" w:rsidR="007D3892" w:rsidRPr="00FF402F"/>
    <w:p w:rsidRDefault="007D3892" w:rsidP="00951975" w:rsidR="00951975" w:rsidRPr="00FF402F">
      <w:pPr>
        <w:ind w:firstLine="708"/>
        <w:jc w:val="both"/>
      </w:pPr>
      <w:r w:rsidRPr="00FF402F">
        <w:tab/>
        <w:t xml:space="preserve">Trgovački sud u Osijeku, po stečajnoj sutkinji Nadi Roso, u stečajnom predmetu predlagatelja  </w:t>
      </w:r>
      <w:r w:rsidR="000E06CF" w:rsidRPr="00FF402F">
        <w:t>FINA RC Osijek Podružnica Osijek za otvaranje stečajnog postupka nad dužnikom</w:t>
      </w:r>
      <w:r w:rsidR="00D6111B" w:rsidRPr="00FF402F">
        <w:t xml:space="preserve"> BADA BING j.d.o.o.</w:t>
      </w:r>
      <w:r w:rsidR="0061129F" w:rsidRPr="00FF402F">
        <w:t xml:space="preserve">, Osijek, </w:t>
      </w:r>
      <w:r w:rsidR="00452C66" w:rsidRPr="00FF402F">
        <w:t>J. J. Strossmayera 105</w:t>
      </w:r>
      <w:r w:rsidR="0061129F" w:rsidRPr="00FF402F">
        <w:t>, MBS: 030</w:t>
      </w:r>
      <w:r w:rsidR="00452C66" w:rsidRPr="00FF402F">
        <w:t>142719</w:t>
      </w:r>
      <w:r w:rsidR="0061129F" w:rsidRPr="00FF402F">
        <w:t xml:space="preserve">, OIB: </w:t>
      </w:r>
      <w:r w:rsidR="00452C66" w:rsidRPr="00FF402F">
        <w:t xml:space="preserve">02565153880 </w:t>
      </w:r>
      <w:r w:rsidR="00951975" w:rsidRPr="00FF402F">
        <w:t xml:space="preserve">dana </w:t>
      </w:r>
      <w:r w:rsidR="00452C66" w:rsidRPr="00FF402F">
        <w:t xml:space="preserve">25.rujna </w:t>
      </w:r>
      <w:r w:rsidR="00951975" w:rsidRPr="00FF402F">
        <w:t>2017. g.,</w:t>
      </w:r>
    </w:p>
    <w:p w:rsidRDefault="00D4576C" w:rsidP="007D3892" w:rsidR="00D4576C" w:rsidRPr="00FF402F">
      <w:pPr>
        <w:ind w:firstLine="708"/>
        <w:jc w:val="both"/>
      </w:pPr>
    </w:p>
    <w:p w:rsidRDefault="00D4576C" w:rsidP="007D3892" w:rsidR="00D4576C" w:rsidRPr="00FF402F">
      <w:pPr>
        <w:ind w:firstLine="708"/>
        <w:jc w:val="both"/>
      </w:pPr>
    </w:p>
    <w:p w:rsidRDefault="007E6D1A" w:rsidP="00D4576C" w:rsidR="007E6D1A" w:rsidRPr="00FF402F">
      <w:pPr>
        <w:jc w:val="center"/>
      </w:pPr>
      <w:r w:rsidRPr="00FF402F">
        <w:t>r i j e š i o  j e</w:t>
      </w:r>
    </w:p>
    <w:p w:rsidRDefault="00D4576C" w:rsidP="007E6D1A" w:rsidR="00D4576C" w:rsidRPr="00FF402F">
      <w:pPr>
        <w:jc w:val="both"/>
      </w:pPr>
    </w:p>
    <w:p w:rsidRDefault="007E6D1A" w:rsidP="007E6D1A" w:rsidR="007E6D1A" w:rsidRPr="00FF402F">
      <w:pPr>
        <w:pStyle w:val="Tijeloteksta"/>
        <w:ind w:hanging="720" w:left="720"/>
      </w:pPr>
      <w:r w:rsidRPr="00FF402F">
        <w:t>I</w:t>
      </w:r>
      <w:r w:rsidRPr="00FF402F">
        <w:tab/>
        <w:t>Nalaže se osob</w:t>
      </w:r>
      <w:r w:rsidR="000634F3" w:rsidRPr="00FF402F">
        <w:t>i</w:t>
      </w:r>
      <w:r w:rsidRPr="00FF402F">
        <w:t xml:space="preserve"> ovlašten</w:t>
      </w:r>
      <w:r w:rsidR="000634F3" w:rsidRPr="00FF402F">
        <w:t>oj</w:t>
      </w:r>
      <w:r w:rsidRPr="00FF402F">
        <w:t xml:space="preserve"> za zastupanje dužnika, direktor</w:t>
      </w:r>
      <w:r w:rsidR="00951975" w:rsidRPr="00FF402F">
        <w:t>u</w:t>
      </w:r>
      <w:r w:rsidRPr="00FF402F">
        <w:t xml:space="preserve"> </w:t>
      </w:r>
      <w:r w:rsidR="00452C66" w:rsidRPr="00FF402F">
        <w:t xml:space="preserve">dužnika Renato </w:t>
      </w:r>
      <w:proofErr w:type="spellStart"/>
      <w:r w:rsidR="00452C66" w:rsidRPr="00FF402F">
        <w:t>Brož</w:t>
      </w:r>
      <w:proofErr w:type="spellEnd"/>
      <w:r w:rsidR="00452C66" w:rsidRPr="00FF402F">
        <w:t>, OIB: 66070401049</w:t>
      </w:r>
      <w:r w:rsidR="0061129F" w:rsidRPr="00FF402F">
        <w:t xml:space="preserve">, Osijek, </w:t>
      </w:r>
      <w:r w:rsidR="00452C66" w:rsidRPr="00FF402F">
        <w:t>Ilirska 58</w:t>
      </w:r>
      <w:r w:rsidR="0061129F" w:rsidRPr="00FF402F">
        <w:t>,</w:t>
      </w:r>
      <w:r w:rsidR="008F634B" w:rsidRPr="00FF402F">
        <w:rPr>
          <w:color w:val="000000"/>
        </w:rPr>
        <w:t xml:space="preserve"> </w:t>
      </w:r>
      <w:r w:rsidRPr="00FF402F">
        <w:t xml:space="preserve">da u roku od 8 (osam) dana </w:t>
      </w:r>
      <w:r w:rsidR="005452B9" w:rsidRPr="00FF402F">
        <w:t xml:space="preserve">od </w:t>
      </w:r>
      <w:r w:rsidR="009F01BD" w:rsidRPr="00FF402F">
        <w:t>dana primitka</w:t>
      </w:r>
      <w:r w:rsidR="005452B9" w:rsidRPr="00FF402F">
        <w:t xml:space="preserve"> ovog rješenja </w:t>
      </w:r>
      <w:r w:rsidRPr="00FF402F">
        <w:t>uplat</w:t>
      </w:r>
      <w:r w:rsidR="000634F3" w:rsidRPr="00FF402F">
        <w:t>i</w:t>
      </w:r>
      <w:r w:rsidRPr="00FF402F">
        <w:t>:</w:t>
      </w:r>
    </w:p>
    <w:p w:rsidRDefault="007E6D1A" w:rsidP="001F430D" w:rsidR="007E6D1A" w:rsidRPr="00FF402F">
      <w:pPr>
        <w:pStyle w:val="Tijeloteksta"/>
        <w:numPr>
          <w:ilvl w:val="0"/>
          <w:numId w:val="10"/>
        </w:numPr>
      </w:pPr>
      <w:r w:rsidRPr="00FF402F">
        <w:t>predujam od</w:t>
      </w:r>
      <w:r w:rsidR="000E06CF" w:rsidRPr="00FF402F">
        <w:t xml:space="preserve"> </w:t>
      </w:r>
      <w:r w:rsidR="00191A09">
        <w:t>5</w:t>
      </w:r>
      <w:r w:rsidR="00C858CF" w:rsidRPr="00FF402F">
        <w:t>.</w:t>
      </w:r>
      <w:r w:rsidR="00D6111B" w:rsidRPr="00FF402F">
        <w:t>000</w:t>
      </w:r>
      <w:r w:rsidR="00C803CD" w:rsidRPr="00FF402F">
        <w:t>,00</w:t>
      </w:r>
      <w:r w:rsidR="00C06AA6" w:rsidRPr="00FF402F">
        <w:t xml:space="preserve"> kn </w:t>
      </w:r>
      <w:r w:rsidRPr="00FF402F">
        <w:t xml:space="preserve">na žiro račun Trgovačkog suda u Osijeku broj HR31 2390 0011 3000 0020 0 s pozivom na  broj HR05 </w:t>
      </w:r>
      <w:r w:rsidR="001F430D" w:rsidRPr="00FF402F">
        <w:t>272-</w:t>
      </w:r>
      <w:r w:rsidR="00452C66" w:rsidRPr="00FF402F">
        <w:t>473</w:t>
      </w:r>
      <w:r w:rsidR="007D3892" w:rsidRPr="00FF402F">
        <w:t>-</w:t>
      </w:r>
      <w:r w:rsidR="00452C66" w:rsidRPr="00FF402F">
        <w:t>17</w:t>
      </w:r>
      <w:r w:rsidR="00050FF8" w:rsidRPr="00FF402F">
        <w:t>.</w:t>
      </w:r>
      <w:r w:rsidR="00C858CF" w:rsidRPr="00FF402F">
        <w:t xml:space="preserve"> </w:t>
      </w:r>
    </w:p>
    <w:p w:rsidRDefault="007E6D1A" w:rsidP="007E6D1A" w:rsidR="007E6D1A" w:rsidRPr="00FF402F">
      <w:pPr>
        <w:pStyle w:val="Tijeloteksta"/>
      </w:pPr>
    </w:p>
    <w:p w:rsidRDefault="007E6D1A" w:rsidP="007E6D1A" w:rsidR="007E6D1A" w:rsidRPr="00FF402F">
      <w:pPr>
        <w:ind w:hanging="720" w:left="720"/>
        <w:jc w:val="both"/>
      </w:pPr>
      <w:r w:rsidRPr="00FF402F">
        <w:t xml:space="preserve">II </w:t>
      </w:r>
      <w:r w:rsidRPr="00FF402F">
        <w:tab/>
        <w:t>Ukoliko osob</w:t>
      </w:r>
      <w:r w:rsidR="000634F3" w:rsidRPr="00FF402F">
        <w:t>a</w:t>
      </w:r>
      <w:r w:rsidRPr="00FF402F">
        <w:t xml:space="preserve"> ovlašten</w:t>
      </w:r>
      <w:r w:rsidR="000634F3" w:rsidRPr="00FF402F">
        <w:t>a</w:t>
      </w:r>
      <w:r w:rsidRPr="00FF402F">
        <w:t xml:space="preserve"> za zastupanje dužnika, direktor dužnika</w:t>
      </w:r>
      <w:r w:rsidR="000E06CF" w:rsidRPr="00FF402F">
        <w:t xml:space="preserve"> </w:t>
      </w:r>
      <w:r w:rsidR="00452C66" w:rsidRPr="00FF402F">
        <w:t xml:space="preserve">Renato </w:t>
      </w:r>
      <w:proofErr w:type="spellStart"/>
      <w:r w:rsidR="00452C66" w:rsidRPr="00FF402F">
        <w:t>Brož</w:t>
      </w:r>
      <w:proofErr w:type="spellEnd"/>
      <w:r w:rsidR="00452C66" w:rsidRPr="00FF402F">
        <w:t>, OIB: 66070401049, Osijek, Ilirska 58</w:t>
      </w:r>
      <w:r w:rsidR="0061129F" w:rsidRPr="00FF402F">
        <w:t>,</w:t>
      </w:r>
      <w:r w:rsidRPr="00FF402F">
        <w:t xml:space="preserve"> ne  plat</w:t>
      </w:r>
      <w:r w:rsidR="000634F3" w:rsidRPr="00FF402F">
        <w:t>i</w:t>
      </w:r>
      <w:r w:rsidRPr="00FF402F">
        <w:t xml:space="preserve"> utvrđeni iznos predujma  ili o </w:t>
      </w:r>
      <w:r w:rsidR="00853B55" w:rsidRPr="00FF402F">
        <w:t xml:space="preserve"> </w:t>
      </w:r>
      <w:r w:rsidRPr="00FF402F">
        <w:t>plaćanju bez odgode ne obavijest</w:t>
      </w:r>
      <w:r w:rsidR="00E12BC0" w:rsidRPr="00FF402F">
        <w:t>e</w:t>
      </w:r>
      <w:r w:rsidRPr="00FF402F">
        <w:t xml:space="preserve"> sud, radi naplate predujma i dodatnog iznosa predujma iz točke I ovog rješen</w:t>
      </w:r>
      <w:r w:rsidR="00053367" w:rsidRPr="00FF402F">
        <w:t>ja određuje se ovrha na nj</w:t>
      </w:r>
      <w:r w:rsidR="000634F3" w:rsidRPr="00FF402F">
        <w:t>egovim</w:t>
      </w:r>
      <w:r w:rsidRPr="00FF402F">
        <w:t xml:space="preserve"> novčanim </w:t>
      </w:r>
      <w:r w:rsidR="007B51F8" w:rsidRPr="00FF402F">
        <w:t xml:space="preserve"> </w:t>
      </w:r>
      <w:r w:rsidRPr="00FF402F">
        <w:t xml:space="preserve">sredstvima po računima i oročenim novčanim sredstvima kod poslovnih banaka sa </w:t>
      </w:r>
      <w:r w:rsidR="00C803CD" w:rsidRPr="00FF402F">
        <w:t xml:space="preserve"> </w:t>
      </w:r>
      <w:r w:rsidRPr="00FF402F">
        <w:t xml:space="preserve">sjedištem u Republici Hrvatskoj. </w:t>
      </w:r>
      <w:r w:rsidR="00595892" w:rsidRPr="00FF402F">
        <w:t xml:space="preserve"> </w:t>
      </w:r>
    </w:p>
    <w:p w:rsidRDefault="007E6D1A" w:rsidP="007E6D1A" w:rsidR="007E6D1A" w:rsidRPr="00FF402F">
      <w:pPr>
        <w:ind w:left="1320"/>
        <w:jc w:val="both"/>
      </w:pPr>
      <w:r w:rsidRPr="00FF402F">
        <w:t>a) Poziva se FINA da izda nalog za izvršenje osnove za plaćanje sukladno članku 9. Zakona o provedbi ovrhe na novčanim sredstvima.</w:t>
      </w:r>
    </w:p>
    <w:p w:rsidRDefault="007E6D1A" w:rsidP="00C06AA6" w:rsidR="007E6D1A" w:rsidRPr="00FF402F">
      <w:pPr>
        <w:ind w:left="1320"/>
        <w:jc w:val="both"/>
      </w:pPr>
      <w:r w:rsidRPr="00FF402F">
        <w:t xml:space="preserve">b) Nalaže se FINI da novčani iznos od </w:t>
      </w:r>
      <w:r w:rsidR="00191A09">
        <w:t>5</w:t>
      </w:r>
      <w:r w:rsidR="003C76E3" w:rsidRPr="00FF402F">
        <w:t>.</w:t>
      </w:r>
      <w:r w:rsidR="00D6111B" w:rsidRPr="00FF402F">
        <w:t xml:space="preserve">000, </w:t>
      </w:r>
      <w:r w:rsidRPr="00FF402F">
        <w:t xml:space="preserve">00 kn,  za koji je određena ovrha, zaplijeni i prenese na žiro račun Trgovačkog suda u Osijeku broj HR31 2390 0011 3000 0020 0 s pozivom na  broj HR05 </w:t>
      </w:r>
      <w:r w:rsidR="001F430D" w:rsidRPr="00FF402F">
        <w:t>272-</w:t>
      </w:r>
      <w:r w:rsidR="00452C66" w:rsidRPr="00FF402F">
        <w:t xml:space="preserve">473-17 </w:t>
      </w:r>
      <w:r w:rsidRPr="00FF402F">
        <w:t xml:space="preserve">te o tome obavijesti sud. </w:t>
      </w:r>
    </w:p>
    <w:p w:rsidRDefault="007E6D1A" w:rsidP="00C06AA6" w:rsidR="007E6D1A" w:rsidRPr="00FF402F">
      <w:pPr>
        <w:ind w:left="1320"/>
        <w:jc w:val="both"/>
      </w:pPr>
      <w:r w:rsidRPr="00FF402F">
        <w:t xml:space="preserve">c) Zabranjuje se FINI da navedenu tražbinu ispuni </w:t>
      </w:r>
      <w:r w:rsidR="00F80E5F" w:rsidRPr="00FF402F">
        <w:t>dužni</w:t>
      </w:r>
      <w:r w:rsidR="000634F3" w:rsidRPr="00FF402F">
        <w:t>ku</w:t>
      </w:r>
      <w:r w:rsidR="00742CE9" w:rsidRPr="00FF402F">
        <w:t xml:space="preserve"> </w:t>
      </w:r>
      <w:r w:rsidR="00452C66" w:rsidRPr="00FF402F">
        <w:t xml:space="preserve">Renato </w:t>
      </w:r>
      <w:proofErr w:type="spellStart"/>
      <w:r w:rsidR="00452C66" w:rsidRPr="00FF402F">
        <w:t>Brož</w:t>
      </w:r>
      <w:proofErr w:type="spellEnd"/>
      <w:r w:rsidR="00452C66" w:rsidRPr="00FF402F">
        <w:t>, OIB: 66070401049, Osijek, Ilirska 58</w:t>
      </w:r>
      <w:r w:rsidR="0061129F" w:rsidRPr="00FF402F">
        <w:t>,</w:t>
      </w:r>
      <w:r w:rsidR="00742CE9" w:rsidRPr="00FF402F">
        <w:t xml:space="preserve"> </w:t>
      </w:r>
      <w:r w:rsidRPr="00FF402F">
        <w:t xml:space="preserve">te se </w:t>
      </w:r>
      <w:r w:rsidR="00742CE9" w:rsidRPr="00FF402F">
        <w:t>ist</w:t>
      </w:r>
      <w:r w:rsidR="000634F3" w:rsidRPr="00FF402F">
        <w:t>om</w:t>
      </w:r>
      <w:r w:rsidRPr="00FF402F">
        <w:t xml:space="preserve"> zabranjuje da tu tražbinu naplat</w:t>
      </w:r>
      <w:r w:rsidR="000634F3" w:rsidRPr="00FF402F">
        <w:t>i</w:t>
      </w:r>
      <w:r w:rsidRPr="00FF402F">
        <w:t xml:space="preserve"> ili inače raspolaž</w:t>
      </w:r>
      <w:r w:rsidR="000634F3" w:rsidRPr="00FF402F">
        <w:t>e</w:t>
      </w:r>
      <w:r w:rsidRPr="00FF402F">
        <w:t xml:space="preserve"> njome.</w:t>
      </w:r>
    </w:p>
    <w:p w:rsidRDefault="007E6D1A" w:rsidP="007E6D1A" w:rsidR="007E6D1A" w:rsidRPr="00FF402F">
      <w:pPr>
        <w:jc w:val="both"/>
      </w:pPr>
    </w:p>
    <w:p w:rsidRDefault="007E6D1A" w:rsidP="007E6D1A" w:rsidR="007E6D1A" w:rsidRPr="00FF402F">
      <w:pPr>
        <w:ind w:hanging="720" w:left="720"/>
        <w:jc w:val="both"/>
      </w:pPr>
      <w:r w:rsidRPr="00FF402F">
        <w:t>III</w:t>
      </w:r>
      <w:r w:rsidRPr="00FF402F">
        <w:tab/>
        <w:t>Ukoliko osob</w:t>
      </w:r>
      <w:r w:rsidR="000634F3" w:rsidRPr="00FF402F">
        <w:t>a</w:t>
      </w:r>
      <w:r w:rsidRPr="00FF402F">
        <w:t xml:space="preserve"> ovlašten</w:t>
      </w:r>
      <w:r w:rsidR="000634F3" w:rsidRPr="00FF402F">
        <w:t>a</w:t>
      </w:r>
      <w:r w:rsidRPr="00FF402F">
        <w:t xml:space="preserve"> za zastupa</w:t>
      </w:r>
      <w:r w:rsidR="00742CE9" w:rsidRPr="00FF402F">
        <w:t xml:space="preserve">nje dužnika, direktor </w:t>
      </w:r>
      <w:r w:rsidR="00452C66" w:rsidRPr="00FF402F">
        <w:t xml:space="preserve">Renato </w:t>
      </w:r>
      <w:proofErr w:type="spellStart"/>
      <w:r w:rsidR="00452C66" w:rsidRPr="00FF402F">
        <w:t>Brož</w:t>
      </w:r>
      <w:proofErr w:type="spellEnd"/>
      <w:r w:rsidR="00452C66" w:rsidRPr="00FF402F">
        <w:t>, OIB: 66070401049, Osijek, Ilirska 58,</w:t>
      </w:r>
      <w:r w:rsidR="004E52F8" w:rsidRPr="00FF402F">
        <w:t xml:space="preserve"> </w:t>
      </w:r>
      <w:r w:rsidRPr="00FF402F">
        <w:t>ne postup</w:t>
      </w:r>
      <w:r w:rsidR="000634F3" w:rsidRPr="00FF402F">
        <w:t>i</w:t>
      </w:r>
      <w:r w:rsidRPr="00FF402F">
        <w:t xml:space="preserve"> po nalogu suda iz točke I, ovo rješenje će se po pravomoćnosti dostaviti FINI radi provedbe ovrhe iz točke II izreke rješenja.</w:t>
      </w:r>
    </w:p>
    <w:p w:rsidRDefault="00575D73" w:rsidP="007E6D1A" w:rsidR="004E52F8" w:rsidRPr="00FF402F">
      <w:pPr>
        <w:jc w:val="both"/>
      </w:pPr>
      <w:r w:rsidRPr="00FF402F">
        <w:t xml:space="preserve">            </w:t>
      </w:r>
    </w:p>
    <w:p w:rsidRDefault="00951975" w:rsidP="007E6D1A" w:rsidR="00951975" w:rsidRPr="00FF402F">
      <w:pPr>
        <w:jc w:val="both"/>
      </w:pPr>
    </w:p>
    <w:p w:rsidRDefault="00951975" w:rsidP="007E6D1A" w:rsidR="00951975" w:rsidRPr="00FF402F">
      <w:pPr>
        <w:jc w:val="both"/>
      </w:pPr>
    </w:p>
    <w:p w:rsidRDefault="004C05DB" w:rsidP="007E6D1A" w:rsidR="004C05DB" w:rsidRPr="00FF402F">
      <w:pPr>
        <w:jc w:val="both"/>
      </w:pPr>
    </w:p>
    <w:p w:rsidRDefault="000E06CF" w:rsidP="00C858CF" w:rsidR="000E06CF" w:rsidRPr="00FF402F">
      <w:pPr>
        <w:tabs>
          <w:tab w:pos="7455" w:val="left"/>
          <w:tab w:pos="9072" w:val="right"/>
        </w:tabs>
        <w:jc w:val="right"/>
      </w:pPr>
      <w:r w:rsidRPr="00FF402F">
        <w:t xml:space="preserve">    </w:t>
      </w:r>
      <w:r w:rsidR="00FE27D0" w:rsidRPr="00FF402F">
        <w:t xml:space="preserve">    Broj: </w:t>
      </w:r>
      <w:r w:rsidR="00853B55" w:rsidRPr="00FF402F">
        <w:t>6 St-</w:t>
      </w:r>
      <w:r w:rsidR="00452C66" w:rsidRPr="00FF402F">
        <w:t>473/17-</w:t>
      </w:r>
      <w:r w:rsidR="00191A09">
        <w:t>15</w:t>
      </w:r>
    </w:p>
    <w:p w:rsidRDefault="007A2BBB" w:rsidP="007A2BBB" w:rsidR="007A2BBB" w:rsidRPr="00FF402F">
      <w:pPr>
        <w:jc w:val="right"/>
      </w:pPr>
    </w:p>
    <w:p w:rsidRDefault="007E6D1A" w:rsidP="007E6D1A" w:rsidR="007E6D1A" w:rsidRPr="00FF402F">
      <w:pPr>
        <w:jc w:val="center"/>
      </w:pPr>
      <w:r w:rsidRPr="00FF402F">
        <w:t>Obrazloženje</w:t>
      </w:r>
    </w:p>
    <w:p w:rsidRDefault="00EA5CCF" w:rsidP="007E6D1A" w:rsidR="00EA5CCF" w:rsidRPr="00FF402F">
      <w:pPr>
        <w:jc w:val="center"/>
      </w:pPr>
    </w:p>
    <w:p w:rsidRDefault="00EA5CCF" w:rsidP="007E6D1A" w:rsidR="00EA5CCF" w:rsidRPr="00FF402F">
      <w:pPr>
        <w:jc w:val="center"/>
      </w:pPr>
    </w:p>
    <w:p w:rsidRDefault="00C803CD" w:rsidP="00C803CD" w:rsidR="00C803CD" w:rsidRPr="00FF402F">
      <w:pPr>
        <w:pStyle w:val="Tijeloteksta"/>
        <w:rPr>
          <w:bCs/>
        </w:rPr>
      </w:pPr>
      <w:r w:rsidRPr="00FF402F">
        <w:rPr>
          <w:bCs/>
        </w:rPr>
        <w:t xml:space="preserve">Predlagatelj FINA RC Osijek Podružnica Osijek je dana </w:t>
      </w:r>
      <w:r w:rsidR="00452C66" w:rsidRPr="00FF402F">
        <w:rPr>
          <w:bCs/>
        </w:rPr>
        <w:t>05</w:t>
      </w:r>
      <w:r w:rsidRPr="00FF402F">
        <w:rPr>
          <w:bCs/>
        </w:rPr>
        <w:t xml:space="preserve">. </w:t>
      </w:r>
      <w:r w:rsidR="0061129F" w:rsidRPr="00FF402F">
        <w:rPr>
          <w:bCs/>
        </w:rPr>
        <w:t>travnja</w:t>
      </w:r>
      <w:r w:rsidRPr="00FF402F">
        <w:rPr>
          <w:bCs/>
        </w:rPr>
        <w:t xml:space="preserve"> 201</w:t>
      </w:r>
      <w:r w:rsidR="00853B55" w:rsidRPr="00FF402F">
        <w:rPr>
          <w:bCs/>
        </w:rPr>
        <w:t>6</w:t>
      </w:r>
      <w:r w:rsidRPr="00FF402F">
        <w:rPr>
          <w:bCs/>
        </w:rPr>
        <w:t>. g. podnijela ovom sudu prijedlog za pokretanje stečajnog postupka nad dužnikom</w:t>
      </w:r>
      <w:r w:rsidR="00452C66" w:rsidRPr="00FF402F">
        <w:rPr>
          <w:bCs/>
        </w:rPr>
        <w:t xml:space="preserve"> </w:t>
      </w:r>
      <w:r w:rsidR="00452C66" w:rsidRPr="00FF402F">
        <w:t>BADA BING j.d.o.o.</w:t>
      </w:r>
      <w:r w:rsidR="0061129F" w:rsidRPr="00FF402F">
        <w:t xml:space="preserve">, Osijek, </w:t>
      </w:r>
      <w:r w:rsidR="00452C66" w:rsidRPr="00FF402F">
        <w:t>J. J. Strossmayera 105</w:t>
      </w:r>
      <w:r w:rsidR="0061129F" w:rsidRPr="00FF402F">
        <w:t>, MBS:</w:t>
      </w:r>
      <w:r w:rsidR="00452C66" w:rsidRPr="00FF402F">
        <w:t xml:space="preserve"> 030142719</w:t>
      </w:r>
      <w:r w:rsidR="0061129F" w:rsidRPr="00FF402F">
        <w:t>, OIB:</w:t>
      </w:r>
      <w:r w:rsidR="00452C66" w:rsidRPr="00FF402F">
        <w:t>02565153880</w:t>
      </w:r>
      <w:r w:rsidR="00595892" w:rsidRPr="00FF402F">
        <w:t>,</w:t>
      </w:r>
      <w:r w:rsidRPr="00FF402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FF402F">
      <w:pPr>
        <w:pStyle w:val="Tijeloteksta"/>
        <w:rPr>
          <w:bCs/>
        </w:rPr>
      </w:pPr>
    </w:p>
    <w:p w:rsidRDefault="00C803CD" w:rsidP="00C858CF" w:rsidR="00C858CF" w:rsidRPr="00FF402F">
      <w:pPr>
        <w:jc w:val="both"/>
      </w:pPr>
      <w:r w:rsidRPr="00FF402F">
        <w:rPr>
          <w:bCs/>
        </w:rPr>
        <w:tab/>
        <w:t>Zaključkom St-</w:t>
      </w:r>
      <w:r w:rsidR="00DD75B6" w:rsidRPr="00FF402F">
        <w:rPr>
          <w:bCs/>
        </w:rPr>
        <w:t>473/17</w:t>
      </w:r>
      <w:r w:rsidRPr="00FF402F">
        <w:rPr>
          <w:bCs/>
        </w:rPr>
        <w:t xml:space="preserve"> od </w:t>
      </w:r>
      <w:r w:rsidR="00DD75B6" w:rsidRPr="00FF402F">
        <w:rPr>
          <w:bCs/>
        </w:rPr>
        <w:t xml:space="preserve">12. travnja </w:t>
      </w:r>
      <w:r w:rsidRPr="00FF402F">
        <w:rPr>
          <w:bCs/>
        </w:rPr>
        <w:t>201</w:t>
      </w:r>
      <w:r w:rsidR="00DD75B6" w:rsidRPr="00FF402F">
        <w:rPr>
          <w:bCs/>
        </w:rPr>
        <w:t>7</w:t>
      </w:r>
      <w:r w:rsidRPr="00FF402F">
        <w:rPr>
          <w:bCs/>
        </w:rPr>
        <w:t xml:space="preserve">. g. pozvana je osoba za zastupanje dužnika </w:t>
      </w:r>
      <w:r w:rsidR="00452C66" w:rsidRPr="00FF402F">
        <w:t xml:space="preserve">Renato </w:t>
      </w:r>
      <w:proofErr w:type="spellStart"/>
      <w:r w:rsidR="00452C66" w:rsidRPr="00FF402F">
        <w:t>Brož</w:t>
      </w:r>
      <w:proofErr w:type="spellEnd"/>
      <w:r w:rsidR="00452C66" w:rsidRPr="00FF402F">
        <w:t>, OIB: 66070401049, Osijek, Ilirska 58</w:t>
      </w:r>
      <w:r w:rsidR="00C858CF" w:rsidRPr="00FF402F">
        <w:rPr>
          <w:color w:val="000000"/>
        </w:rPr>
        <w:t>,</w:t>
      </w:r>
      <w:r w:rsidRPr="00FF402F">
        <w:rPr>
          <w:bCs/>
        </w:rPr>
        <w:t xml:space="preserve"> na uplatu predujma u iznosu od </w:t>
      </w:r>
      <w:r w:rsidR="00C858CF" w:rsidRPr="00FF402F">
        <w:rPr>
          <w:bCs/>
        </w:rPr>
        <w:t>1.000</w:t>
      </w:r>
      <w:r w:rsidRPr="00FF402F">
        <w:rPr>
          <w:bCs/>
        </w:rPr>
        <w:t xml:space="preserve">,00 kn u Fond za namirenje troškova stečajnog postupka u roku od 8 dana, </w:t>
      </w:r>
      <w:r w:rsidR="003C76E3" w:rsidRPr="00FF402F">
        <w:rPr>
          <w:bCs/>
        </w:rPr>
        <w:t xml:space="preserve">te </w:t>
      </w:r>
      <w:r w:rsidR="00C858CF" w:rsidRPr="00FF402F">
        <w:t>zaključkom broj St-</w:t>
      </w:r>
      <w:r w:rsidR="00452C66" w:rsidRPr="00FF402F">
        <w:t>473/17</w:t>
      </w:r>
      <w:r w:rsidR="00C858CF" w:rsidRPr="00FF402F">
        <w:t xml:space="preserve"> od </w:t>
      </w:r>
      <w:r w:rsidR="00191A09">
        <w:t>6</w:t>
      </w:r>
      <w:r w:rsidR="00DD75B6" w:rsidRPr="00FF402F">
        <w:t>.</w:t>
      </w:r>
      <w:r w:rsidR="00191A09">
        <w:t>srpnja</w:t>
      </w:r>
      <w:r w:rsidR="00452C66" w:rsidRPr="00FF402F">
        <w:t xml:space="preserve"> </w:t>
      </w:r>
      <w:r w:rsidR="00C858CF" w:rsidRPr="00FF402F">
        <w:t xml:space="preserve">2017. g. na uplatu dodatnog iznosa predujma u iznosu od </w:t>
      </w:r>
      <w:r w:rsidR="00D6111B" w:rsidRPr="00FF402F">
        <w:t xml:space="preserve">4.000,00 kn </w:t>
      </w:r>
      <w:r w:rsidR="00C858CF" w:rsidRPr="00FF402F">
        <w:t xml:space="preserve">za namirenje troškova stečajnog postupka, u roku od 8 dana, </w:t>
      </w:r>
      <w:r w:rsidR="00595892" w:rsidRPr="00FF402F">
        <w:t xml:space="preserve"> </w:t>
      </w:r>
      <w:r w:rsidR="00C858CF" w:rsidRPr="00FF402F">
        <w:t xml:space="preserve">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C803CD" w:rsidP="00C803CD" w:rsidR="00C803CD" w:rsidRPr="00FF402F">
      <w:pPr>
        <w:pStyle w:val="Tijeloteksta"/>
        <w:rPr>
          <w:bCs/>
        </w:rPr>
      </w:pPr>
      <w:r w:rsidRPr="00FF402F">
        <w:rPr>
          <w:bCs/>
        </w:rPr>
        <w:t xml:space="preserve"> </w:t>
      </w:r>
      <w:r w:rsidR="00595892" w:rsidRPr="00FF402F">
        <w:rPr>
          <w:bCs/>
        </w:rPr>
        <w:t xml:space="preserve"> </w:t>
      </w:r>
    </w:p>
    <w:p w:rsidRDefault="00C803CD" w:rsidP="00C803CD" w:rsidR="00C803CD" w:rsidRPr="00FF402F">
      <w:pPr>
        <w:pStyle w:val="Tijeloteksta"/>
        <w:rPr>
          <w:bCs/>
        </w:rPr>
      </w:pPr>
      <w:r w:rsidRPr="00FF402F">
        <w:rPr>
          <w:bCs/>
        </w:rPr>
        <w:tab/>
      </w:r>
      <w:r w:rsidR="00C858CF" w:rsidRPr="00FF402F">
        <w:t>Zaključak St-</w:t>
      </w:r>
      <w:r w:rsidR="00452C66" w:rsidRPr="00FF402F">
        <w:t xml:space="preserve">473/17 </w:t>
      </w:r>
      <w:r w:rsidR="00C858CF" w:rsidRPr="00FF402F">
        <w:t xml:space="preserve">od </w:t>
      </w:r>
      <w:r w:rsidR="00FF402F" w:rsidRPr="00FF402F">
        <w:rPr>
          <w:bCs/>
        </w:rPr>
        <w:t xml:space="preserve">12. travnja </w:t>
      </w:r>
      <w:r w:rsidR="00D6111B" w:rsidRPr="00FF402F">
        <w:rPr>
          <w:bCs/>
        </w:rPr>
        <w:t xml:space="preserve">2017.g. </w:t>
      </w:r>
      <w:r w:rsidR="00C858CF" w:rsidRPr="00FF402F">
        <w:t xml:space="preserve">osoba ovlaštena za zastupanje dužnika </w:t>
      </w:r>
      <w:r w:rsidR="00452C66" w:rsidRPr="00FF402F">
        <w:t xml:space="preserve">Renato </w:t>
      </w:r>
      <w:proofErr w:type="spellStart"/>
      <w:r w:rsidR="00452C66" w:rsidRPr="00FF402F">
        <w:t>Brož</w:t>
      </w:r>
      <w:proofErr w:type="spellEnd"/>
      <w:r w:rsidR="00452C66" w:rsidRPr="00FF402F">
        <w:t xml:space="preserve">, OIB: 66070401049, Osijek, Ilirska 58 </w:t>
      </w:r>
      <w:r w:rsidR="00C858CF" w:rsidRPr="00FF402F">
        <w:t>je zaprimio dana</w:t>
      </w:r>
      <w:r w:rsidR="00FF402F" w:rsidRPr="00FF402F">
        <w:t xml:space="preserve"> 12. travnja 2017.</w:t>
      </w:r>
      <w:r w:rsidR="00C858CF" w:rsidRPr="00FF402F">
        <w:t>g</w:t>
      </w:r>
      <w:r w:rsidR="00D6111B" w:rsidRPr="00FF402F">
        <w:t>. objavom na e-oglasnoj ploči suda</w:t>
      </w:r>
      <w:r w:rsidR="00C858CF" w:rsidRPr="00FF402F">
        <w:t xml:space="preserve">, te Zaključak od </w:t>
      </w:r>
      <w:r w:rsidR="00D6111B" w:rsidRPr="00FF402F">
        <w:t>06.srpnja 2017.g.</w:t>
      </w:r>
      <w:r w:rsidR="00C858CF" w:rsidRPr="00FF402F">
        <w:t xml:space="preserve"> zaprimio je </w:t>
      </w:r>
      <w:r w:rsidR="0061129F" w:rsidRPr="00FF402F">
        <w:t>14</w:t>
      </w:r>
      <w:r w:rsidR="00D6111B" w:rsidRPr="00FF402F">
        <w:t xml:space="preserve">.srpnja 2017.g. </w:t>
      </w:r>
      <w:r w:rsidR="00595892" w:rsidRPr="00FF402F">
        <w:t>objavom na e-oglasnoj ploči suda</w:t>
      </w:r>
      <w:r w:rsidR="00C858CF" w:rsidRPr="00FF402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 w:rsidRPr="00FF402F">
      <w:pPr>
        <w:jc w:val="both"/>
      </w:pPr>
    </w:p>
    <w:p w:rsidRDefault="007E6D1A" w:rsidP="007E6D1A" w:rsidR="007E6D1A" w:rsidRPr="00FF402F">
      <w:pPr>
        <w:jc w:val="both"/>
      </w:pPr>
    </w:p>
    <w:p w:rsidRDefault="007E6D1A" w:rsidP="007E6D1A" w:rsidR="007E6D1A" w:rsidRPr="00FF402F">
      <w:pPr>
        <w:jc w:val="center"/>
      </w:pPr>
      <w:r w:rsidRPr="00FF402F">
        <w:t xml:space="preserve">U Osijeku </w:t>
      </w:r>
      <w:r w:rsidR="00DD75B6" w:rsidRPr="00FF402F">
        <w:t>25</w:t>
      </w:r>
      <w:r w:rsidR="000E06CF" w:rsidRPr="00FF402F">
        <w:t xml:space="preserve">. </w:t>
      </w:r>
      <w:r w:rsidR="00DD75B6" w:rsidRPr="00FF402F">
        <w:t>rujna</w:t>
      </w:r>
      <w:r w:rsidR="00E75FA5" w:rsidRPr="00FF402F">
        <w:t xml:space="preserve"> </w:t>
      </w:r>
      <w:r w:rsidR="002E2049" w:rsidRPr="00FF402F">
        <w:t>2017</w:t>
      </w:r>
      <w:r w:rsidR="00E75FA5" w:rsidRPr="00FF402F">
        <w:t>. g.</w:t>
      </w:r>
      <w:r w:rsidRPr="00FF402F">
        <w:t xml:space="preserve"> </w:t>
      </w:r>
    </w:p>
    <w:p w:rsidRDefault="007E6D1A" w:rsidP="007E6D1A" w:rsidR="007E6D1A" w:rsidRPr="00FF402F">
      <w:pPr>
        <w:jc w:val="center"/>
      </w:pPr>
    </w:p>
    <w:p w:rsidRDefault="0061129F" w:rsidP="0061129F" w:rsidR="0061129F" w:rsidRPr="00FF402F">
      <w:r w:rsidRPr="00FF402F">
        <w:t>Zapisničar</w:t>
      </w:r>
    </w:p>
    <w:p w:rsidRDefault="0061129F" w:rsidP="0061129F" w:rsidR="0061129F" w:rsidRPr="00FF402F">
      <w:r w:rsidRPr="00FF402F">
        <w:t>Snježana Markotić Jurić</w:t>
      </w:r>
    </w:p>
    <w:p w:rsidRDefault="0061129F" w:rsidP="0061129F" w:rsidR="0061129F" w:rsidRPr="00FF402F"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  <w:t xml:space="preserve">STEČAJNA SUTKINJA </w:t>
      </w:r>
    </w:p>
    <w:p w:rsidRDefault="0061129F" w:rsidP="0061129F" w:rsidR="0061129F" w:rsidRPr="00FF402F">
      <w:pPr>
        <w:ind w:firstLine="720" w:left="5760"/>
      </w:pPr>
      <w:r w:rsidRPr="00FF402F">
        <w:t xml:space="preserve">        Nada Roso </w:t>
      </w:r>
    </w:p>
    <w:p w:rsidRDefault="0061129F" w:rsidP="0061129F" w:rsidR="0061129F" w:rsidRPr="00FF402F">
      <w:pPr>
        <w:ind w:firstLine="720" w:left="5760"/>
      </w:pPr>
    </w:p>
    <w:p w:rsidRDefault="0061129F" w:rsidP="0061129F" w:rsidR="0061129F" w:rsidRPr="00FF402F">
      <w:pPr>
        <w:ind w:firstLine="720" w:left="5760"/>
      </w:pPr>
    </w:p>
    <w:p w:rsidRDefault="0061129F" w:rsidP="0061129F" w:rsidR="0061129F" w:rsidRPr="00FF402F">
      <w:pPr>
        <w:jc w:val="both"/>
      </w:pPr>
      <w:r w:rsidRPr="00FF402F">
        <w:t xml:space="preserve">NAPUTAK  O PRAVNOM LIJEKU </w:t>
      </w:r>
    </w:p>
    <w:p w:rsidRDefault="0061129F" w:rsidP="0061129F" w:rsidR="0061129F" w:rsidRPr="00FF402F">
      <w:pPr>
        <w:jc w:val="both"/>
      </w:pPr>
      <w:r w:rsidRPr="00FF402F"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 w:rsidRPr="00FF402F">
      <w:pPr>
        <w:jc w:val="both"/>
      </w:pPr>
    </w:p>
    <w:p w:rsidRDefault="0061129F" w:rsidP="0061129F" w:rsidR="0061129F" w:rsidRPr="00FF402F">
      <w:pPr>
        <w:jc w:val="both"/>
      </w:pPr>
    </w:p>
    <w:p w:rsidRDefault="0061129F" w:rsidP="0061129F" w:rsidR="0061129F" w:rsidRPr="00FF402F">
      <w:pPr>
        <w:jc w:val="both"/>
      </w:pPr>
    </w:p>
    <w:p w:rsidRDefault="0061129F" w:rsidP="0061129F" w:rsidR="0061129F" w:rsidRPr="00FF402F">
      <w:r w:rsidRPr="00FF402F">
        <w:t>DNA</w:t>
      </w:r>
    </w:p>
    <w:p w:rsidRDefault="00DD75B6" w:rsidP="0061129F" w:rsidR="0061129F" w:rsidRPr="00FF402F">
      <w:pPr>
        <w:numPr>
          <w:ilvl w:val="0"/>
          <w:numId w:val="11"/>
        </w:numPr>
      </w:pPr>
      <w:r w:rsidRPr="00FF402F">
        <w:t xml:space="preserve">Renato </w:t>
      </w:r>
      <w:proofErr w:type="spellStart"/>
      <w:r w:rsidRPr="00FF402F">
        <w:t>Brož</w:t>
      </w:r>
      <w:proofErr w:type="spellEnd"/>
      <w:r w:rsidRPr="00FF402F">
        <w:t>, OIB: 66070401049, Osijek, Ilirska 58</w:t>
      </w:r>
    </w:p>
    <w:p w:rsidRDefault="0061129F" w:rsidP="0061129F" w:rsidR="0061129F" w:rsidRPr="00FF402F">
      <w:pPr>
        <w:numPr>
          <w:ilvl w:val="0"/>
          <w:numId w:val="11"/>
        </w:numPr>
      </w:pPr>
      <w:r w:rsidRPr="00FF402F">
        <w:t>FINA- nakon pravomoćnosti</w:t>
      </w:r>
    </w:p>
    <w:p w:rsidRDefault="0061129F" w:rsidP="0061129F" w:rsidR="0061129F" w:rsidRPr="00FF402F">
      <w:pPr>
        <w:numPr>
          <w:ilvl w:val="0"/>
          <w:numId w:val="11"/>
        </w:numPr>
      </w:pPr>
      <w:r w:rsidRPr="00FF402F">
        <w:t>e-</w:t>
      </w:r>
      <w:proofErr w:type="spellStart"/>
      <w:r w:rsidRPr="00FF402F">
        <w:t>ogl</w:t>
      </w:r>
      <w:proofErr w:type="spellEnd"/>
      <w:r w:rsidRPr="00FF402F">
        <w:t>. pl.</w:t>
      </w:r>
    </w:p>
    <w:p w:rsidRDefault="00DD75B6" w:rsidP="00DD75B6" w:rsidR="007E6D1A" w:rsidRPr="00FF402F">
      <w:pPr>
        <w:pStyle w:val="Odlomakpopisa"/>
        <w:numPr>
          <w:ilvl w:val="0"/>
          <w:numId w:val="11"/>
        </w:numPr>
      </w:pPr>
      <w:r w:rsidRPr="00FF402F">
        <w:t>K 25/10</w:t>
      </w:r>
    </w:p>
    <w:sectPr w:rsidSect="00956241" w:rsidR="007E6D1A" w:rsidRPr="00FF402F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DE3" w:rsidP="00C06AA6" w:rsidR="00253DE3">
      <w:r>
        <w:separator/>
      </w:r>
    </w:p>
  </w:endnote>
  <w:endnote w:id="0" w:type="continuationSeparator">
    <w:p w:rsidRDefault="00253DE3" w:rsidP="00C06AA6" w:rsidR="00253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DE3" w:rsidP="00C06AA6" w:rsidR="00253DE3">
      <w:r>
        <w:separator/>
      </w:r>
    </w:p>
  </w:footnote>
  <w:footnote w:id="0" w:type="continuationSeparator">
    <w:p w:rsidRDefault="00253DE3" w:rsidP="00C06AA6" w:rsidR="00253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6283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1A09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53DE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F2E92"/>
    <w:rsid w:val="004043F9"/>
    <w:rsid w:val="0041638D"/>
    <w:rsid w:val="00421D71"/>
    <w:rsid w:val="00452C66"/>
    <w:rsid w:val="00457175"/>
    <w:rsid w:val="004638F5"/>
    <w:rsid w:val="0046632E"/>
    <w:rsid w:val="004748A2"/>
    <w:rsid w:val="00477781"/>
    <w:rsid w:val="004826B8"/>
    <w:rsid w:val="00482F57"/>
    <w:rsid w:val="00486375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892"/>
    <w:rsid w:val="005B59B6"/>
    <w:rsid w:val="005D161E"/>
    <w:rsid w:val="005D508E"/>
    <w:rsid w:val="005D5899"/>
    <w:rsid w:val="005D7EC1"/>
    <w:rsid w:val="005E0CFB"/>
    <w:rsid w:val="005E5C06"/>
    <w:rsid w:val="005F3B49"/>
    <w:rsid w:val="0061129F"/>
    <w:rsid w:val="00632865"/>
    <w:rsid w:val="00652724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46283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A6B6E"/>
    <w:rsid w:val="00AC3197"/>
    <w:rsid w:val="00AD05E2"/>
    <w:rsid w:val="00AE7F6B"/>
    <w:rsid w:val="00B01EDF"/>
    <w:rsid w:val="00B17142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315EC"/>
    <w:rsid w:val="00D4576C"/>
    <w:rsid w:val="00D6111B"/>
    <w:rsid w:val="00D97782"/>
    <w:rsid w:val="00DA4636"/>
    <w:rsid w:val="00DA6482"/>
    <w:rsid w:val="00DD75B6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402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D75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2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62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2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2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2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D75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2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62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2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2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2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 BING jednostavno društvo s ograničenom odgovornošću za trgovinu i usluge</izvorni_sadrzaj>
    <derivirana_varijabla naziv="DomainObject.Predmet.ProtustrankaFormated_1">  BADA BING jednostavno društvo s ograničenom odgovornošću za trgovinu i usluge</derivirana_varijabla>
  </DomainObject.Predmet.ProtustrankaFormated>
  <DomainObject.Predmet.ProtustrankaFormatedOIB>
    <izvorni_sadrzaj>  BADA BING jednostavno društvo s ograničenom odgovornošću za trgovinu i usluge, OIB 02565153880</izvorni_sadrzaj>
    <derivirana_varijabla naziv="DomainObject.Predmet.ProtustrankaFormatedOIB_1">  BADA BING jednostavno društvo s ograničenom odgovornošću za trgovinu i usluge, OIB 02565153880</derivirana_varijabla>
  </DomainObject.Predmet.ProtustrankaFormatedOIB>
  <DomainObject.Predmet.ProtustrankaFormatedWithAdress>
    <izvorni_sadrzaj> BADA BING jednostavno društvo s ograničenom odgovornošću za trgovinu i usluge, J.J. Strossmayera 105, 31000 Osijek</izvorni_sadrzaj>
    <derivirana_varijabla naziv="DomainObject.Predmet.ProtustrankaFormatedWithAdress_1"> BADA BING jednostavno društvo s ograničenom odgovornošću za trgovinu i usluge, J.J. Strossmayera 105, 31000 Osijek</derivirana_varijabla>
  </DomainObject.Predmet.ProtustrankaFormatedWithAdress>
  <DomainObject.Predmet.ProtustrankaFormatedWithAdressOIB>
    <izvorni_sadrzaj> BADA BING jednostavno društvo s ograničenom odgovornošću za trgovinu i usluge, OIB 02565153880, J.J. Strossmayera 105, 31000 Osijek</izvorni_sadrzaj>
    <derivirana_varijabla naziv="DomainObject.Predmet.ProtustrankaFormatedWithAdressOIB_1"> BADA BING jednostavno društvo s ograničenom odgovornošću za trgovinu i usluge, OIB 02565153880, J.J. Strossmayera 105, 31000 Osijek</derivirana_varijabla>
  </DomainObject.Predmet.ProtustrankaFormatedWithAdressOIB>
  <DomainObject.Predmet.ProtustrankaWithAdress>
    <izvorni_sadrzaj>BADA BING jednostavno društvo s ograničenom odgovornošću za trgovinu i usluge J.J. Strossmayera 105, 31000 Osijek</izvorni_sadrzaj>
    <derivirana_varijabla naziv="DomainObject.Predmet.ProtustrankaWithAdress_1">BADA BING jednostavno društvo s ograničenom odgovornošću za trgovinu i usluge J.J. Strossmayera 105, 31000 Osijek</derivirana_varijabla>
  </DomainObject.Predmet.ProtustrankaWithAdress>
  <DomainObject.Predmet.ProtustrankaWithAdressOIB>
    <izvorni_sadrzaj>BADA BING jednostavno društvo s ograničenom odgovornošću za trgovinu i usluge, OIB 02565153880, J.J. Strossmayera 105, 31000 Osijek</izvorni_sadrzaj>
    <derivirana_varijabla naziv="DomainObject.Predmet.ProtustrankaWithAdressOIB_1">BADA BING jednostavno društvo s ograničenom odgovornošću za trgovinu i usluge, OIB 02565153880, J.J. Strossmayera 105, 31000 Osijek</derivirana_varijabla>
  </DomainObject.Predmet.ProtustrankaWithAdressOIB>
  <DomainObject.Predmet.ProtustrankaNazivFormated>
    <izvorni_sadrzaj>BADA BING jednostavno društvo s ograničenom odgovornošću za trgovinu i usluge</izvorni_sadrzaj>
    <derivirana_varijabla naziv="DomainObject.Predmet.ProtustrankaNazivFormated_1">BADA BING jednostavno društvo s ograničenom odgovornošću za trgovinu i usluge</derivirana_varijabla>
  </DomainObject.Predmet.ProtustrankaNazivFormated>
  <DomainObject.Predmet.ProtustrankaNazivFormatedOIB>
    <izvorni_sadrzaj>BADA BING jednostavno društvo s ograničenom odgovornošću za trgovinu i usluge, OIB 02565153880</izvorni_sadrzaj>
    <derivirana_varijabla naziv="DomainObject.Predmet.ProtustrankaNazivFormatedOIB_1">BADA BING jednostavno društvo s ograničenom odgovornošću za trgovinu i usluge, OIB 02565153880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BADA BING jednostavno društvo s ograničenom odgovornošću za trgovinu i usluge</item>
    </izvorni_sadrzaj>
    <derivirana_varijabla naziv="DomainObject.Predmet.ProtuStrankaListFormated_1">
      <item>BADA BING jednostavno društvo s ograničenom odgovornošću za trgovinu i usluge</item>
    </derivirana_varijabla>
  </DomainObject.Predmet.ProtuStrankaListFormated>
  <DomainObject.Predmet.ProtuStrankaListFormatedOIB>
    <izvorni_sadrzaj>
      <item>BADA BING jednostavno društvo s ograničenom odgovornošću za trgovinu i usluge, OIB 02565153880</item>
    </izvorni_sadrzaj>
    <derivirana_varijabla naziv="DomainObject.Predmet.ProtuStrankaListFormatedOIB_1">
      <item>BADA BING jednostavno društvo s ograničenom odgovornošću za trgovinu i usluge, OIB 02565153880</item>
    </derivirana_varijabla>
  </DomainObject.Predmet.ProtuStrankaListFormatedOIB>
  <DomainObject.Predmet.ProtuStrankaListFormatedWithAdress>
    <izvorni_sadrzaj>
      <item>BADA BING jednostavno društvo s ograničenom odgovornošću za trgovinu i usluge, J.J. Strossmayera 105, 31000 Osijek</item>
    </izvorni_sadrzaj>
    <derivirana_varijabla naziv="DomainObject.Predmet.ProtuStrankaListFormatedWithAdress_1">
      <item>BADA BING jednostavno društvo s ograničenom odgovornošću za trgovinu i usluge, J.J. Strossmayera 105, 31000 Osijek</item>
    </derivirana_varijabla>
  </DomainObject.Predmet.ProtuStrankaListFormatedWithAdress>
  <DomainObject.Predmet.ProtuStrankaListFormatedWithAdressOIB>
    <izvorni_sadrzaj>
      <item>BADA BING jednostavno društvo s ograničenom odgovornošću za trgovinu i usluge, OIB 02565153880, J.J. Strossmayera 105, 31000 Osijek</item>
    </izvorni_sadrzaj>
    <derivirana_varijabla naziv="DomainObject.Predmet.ProtuStrankaListFormatedWithAdressOIB_1">
      <item>BADA BING jednostavno društvo s ograničenom odgovornošću za trgovinu i usluge, OIB 02565153880, J.J. Strossmayera 105, 31000 Osijek</item>
    </derivirana_varijabla>
  </DomainObject.Predmet.ProtuStrankaListFormatedWithAdressOIB>
  <DomainObject.Predmet.ProtuStrankaListNazivFormated>
    <izvorni_sadrzaj>
      <item>BADA BING jednostavno društvo s ograničenom odgovornošću za trgovinu i usluge</item>
    </izvorni_sadrzaj>
    <derivirana_varijabla naziv="DomainObject.Predmet.ProtuStrankaListNazivFormated_1">
      <item>BADA BING jednostavno društvo s ograničenom odgovornošću za trgovinu i usluge</item>
    </derivirana_varijabla>
  </DomainObject.Predmet.ProtuStrankaListNazivFormated>
  <DomainObject.Predmet.ProtuStrankaListNazivFormatedOIB>
    <izvorni_sadrzaj>
      <item>BADA BING jednostavno društvo s ograničenom odgovornošću za trgovinu i usluge, OIB 02565153880</item>
    </izvorni_sadrzaj>
    <derivirana_varijabla naziv="DomainObject.Predmet.ProtuStrankaListNazivFormatedOIB_1">
      <item>BADA BING jednostavno društvo s ograničenom odgovornošću za trgovinu i usluge, OIB 02565153880</item>
    </derivirana_varijabla>
  </DomainObject.Predmet.ProtuStrankaListNazivFormatedOIB>
  <DomainObject.Predmet.OstaliListFormated>
    <izvorni_sadrzaj>
      <item>Renato Brož</item>
    </izvorni_sadrzaj>
    <derivirana_varijabla naziv="DomainObject.Predmet.OstaliListFormated_1">
      <item>Renato Brož</item>
    </derivirana_varijabla>
  </DomainObject.Predmet.OstaliListFormated>
  <DomainObject.Predmet.OstaliListFormatedOIB>
    <izvorni_sadrzaj>
      <item>Renato Brož, OIB 66070401049</item>
    </izvorni_sadrzaj>
    <derivirana_varijabla naziv="DomainObject.Predmet.OstaliListFormatedOIB_1">
      <item>Renato Brož, OIB 66070401049</item>
    </derivirana_varijabla>
  </DomainObject.Predmet.OstaliListFormatedOIB>
  <DomainObject.Predmet.OstaliListFormatedWithAdress>
    <izvorni_sadrzaj>
      <item>Renato Brož, Ilirska 58, 31000 Osijek</item>
    </izvorni_sadrzaj>
    <derivirana_varijabla naziv="DomainObject.Predmet.OstaliListFormatedWithAdress_1">
      <item>Renato Brož, Ilirska 58, 31000 Osijek</item>
    </derivirana_varijabla>
  </DomainObject.Predmet.OstaliListFormatedWithAdress>
  <DomainObject.Predmet.OstaliListFormatedWithAdressOIB>
    <izvorni_sadrzaj>
      <item>Renato Brož, OIB 66070401049, Ilirska 58, 31000 Osijek</item>
    </izvorni_sadrzaj>
    <derivirana_varijabla naziv="DomainObject.Predmet.OstaliListFormatedWithAdressOIB_1">
      <item>Renato Brož, OIB 66070401049, Ilirska 58, 31000 Osijek</item>
    </derivirana_varijabla>
  </DomainObject.Predmet.OstaliListFormatedWithAdressOIB>
  <DomainObject.Predmet.OstaliListNazivFormated>
    <izvorni_sadrzaj>
      <item>Renato Brož</item>
    </izvorni_sadrzaj>
    <derivirana_varijabla naziv="DomainObject.Predmet.OstaliListNazivFormated_1">
      <item>Renato Brož</item>
    </derivirana_varijabla>
  </DomainObject.Predmet.OstaliListNazivFormated>
  <DomainObject.Predmet.OstaliListNazivFormatedOIB>
    <izvorni_sadrzaj>
      <item>Renato Brož, OIB 66070401049</item>
    </izvorni_sadrzaj>
    <derivirana_varijabla naziv="DomainObject.Predmet.OstaliListNazivFormatedOIB_1">
      <item>Renato Brož, OIB 66070401049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BADA BING jednostavno društvo s ograničenom odgovornošću za trgovinu i usluge</izvorni_sadrzaj>
    <derivirana_varijabla naziv="DomainObject.Predmet.ProtustrankaIDrugi_1">BADA BING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BADA BING jednostavno društvo s ograničenom odgovornošću za trgovinu i usluge, OIB 02565153880, J.J. Strossmayera 105, 31000 Osijek</izvorni_sadrzaj>
    <derivirana_varijabla naziv="DomainObject.Predmet.ProtustrankaIDrugiAdressOIB_1">BADA BING jednostavno društvo s ograničenom odgovornošću za trgovinu i usluge, OIB 02565153880, J.J.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BADA BING jednostavno društvo s ograničenom odgovornošću za trgovinu i usluge</item>
      <item>Renato Brož</item>
    </izvorni_sadrzaj>
    <derivirana_varijabla naziv="DomainObject.Predmet.SudioniciListNaziv_1">
      <item>FINA RC OSIJEK</item>
      <item>BADA BING jednostavno društvo s ograničenom odgovornošću za trgovinu i usluge</item>
      <item>Renato Brož</item>
    </derivirana_varijabla>
  </DomainObject.Predmet.SudioniciListNaziv>
  <DomainObject.Predmet.SudioniciListAdressOIB>
    <izvorni_sadrzaj>
      <item>FINA RC OSIJEK, OIB 85821130368</item>
      <item>BADA BING jednostavno društvo s ograničenom odgovornošću za trgovinu i usluge, OIB 02565153880, J.J. Strossmayera 105,31000 Osijek</item>
      <item>Renato Brož, OIB 66070401049, Ilirska 58,31000 Osijek</item>
    </izvorni_sadrzaj>
    <derivirana_varijabla naziv="DomainObject.Predmet.SudioniciListAdressOIB_1">
      <item>FINA RC OSIJEK, OIB 85821130368</item>
      <item>BADA BING jednostavno društvo s ograničenom odgovornošću za trgovinu i usluge, OIB 02565153880, J.J. Strossmayera 105,31000 Osijek</item>
      <item>Renato Brož, OIB 66070401049,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02565153880</item>
      <item>, OIB 66070401049</item>
    </izvorni_sadrzaj>
    <derivirana_varijabla naziv="DomainObject.Predmet.SudioniciListNazivOIB_1">
      <item>, OIB 85821130368</item>
      <item>, OIB 02565153880</item>
      <item>, OIB 66070401049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6367E-2542-4AD1-AE8A-EDD4F75E8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636</properties:Words>
  <properties:Characters>3299</properties:Characters>
  <properties:Lines>97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2017-09-25T12:19:00Z</dcterms:created>
  <dc:creator>Korisnik</dc:creator>
  <cp:lastModifiedBy>Snježana Markotić Jurić</cp:lastModifiedBy>
  <cp:lastPrinted>2017-05-23T11:31:00Z</cp:lastPrinted>
  <dcterms:modified xmlns:xsi="http://www.w3.org/2001/XMLSchema-instance" xsi:type="dcterms:W3CDTF">2017-09-25T12:24:00Z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