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0537" w14:paraId="dd10537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D6047F">
        <w:rPr>
          <w:noProof/>
        </w:rPr>
        <w:drawing>
          <wp:inline distR="0" distL="0" distB="0" distT="0">
            <wp:extent cy="721204" cx="632460"/>
            <wp:effectExtent b="3175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8591" cx="630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</w:t>
      </w:r>
      <w:r w:rsidR="000E73CF">
        <w:t xml:space="preserve"> 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</w:t>
      </w:r>
      <w:r w:rsidR="000E73CF">
        <w:tab/>
      </w:r>
      <w:r w:rsidRPr="00A336AC">
        <w:t>Pazin, Dršćevka 1</w:t>
      </w:r>
    </w:p>
    <w:p w:rsidRDefault="00DF14A8" w:rsidP="00DF14A8" w:rsidR="00DF14A8">
      <w:pPr>
        <w:jc w:val="center"/>
      </w:pPr>
    </w:p>
    <w:p w:rsidRDefault="00C9473C" w:rsidP="00DF14A8" w:rsidR="00C9473C" w:rsidRPr="00A336AC">
      <w:pPr>
        <w:jc w:val="center"/>
      </w:pPr>
    </w:p>
    <w:p w:rsidRDefault="00294074" w:rsidP="00BB7C36" w:rsidR="00BB7C36">
      <w:pPr>
        <w:ind w:firstLine="708"/>
        <w:jc w:val="both"/>
      </w:pPr>
      <w:r w:rsidRPr="00294074">
        <w:t>Trgovački sud u Pazinu, po stečajnom sucu Ivanu Dujiću, povodom prijedloga predlagatelja udruge GRADSKI STOLNOTENISKI KLUB "POREČ", N. Tesle 16, Poreč, OIB 81364750228, za otvaranje stečajnog postupka nad udrugom GRADSKI STOLNOTENISKI KLUB "POREČ", N. Tesl</w:t>
      </w:r>
      <w:r>
        <w:t>e 16, Poreč, OIB 81364750228, 27</w:t>
      </w:r>
      <w:r w:rsidRPr="00294074">
        <w:t xml:space="preserve">. </w:t>
      </w:r>
      <w:r>
        <w:t>kolovoza</w:t>
      </w:r>
      <w:r w:rsidRPr="00294074">
        <w:t xml:space="preserve"> 2018.</w:t>
      </w:r>
      <w:r w:rsidR="00BB7C36">
        <w:t>, donio je slijedeći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517A02" w:rsidP="00517A02" w:rsidR="000515A0">
      <w:pPr>
        <w:jc w:val="center"/>
      </w:pPr>
      <w:r w:rsidRPr="00517A02">
        <w:t>Z A K L J U Č A K</w:t>
      </w:r>
    </w:p>
    <w:p w:rsidRDefault="00517A02" w:rsidP="00517A02" w:rsidR="00517A02" w:rsidRPr="00A336AC">
      <w:pPr>
        <w:jc w:val="center"/>
      </w:pPr>
    </w:p>
    <w:p w:rsidRDefault="00517A02" w:rsidP="000A685F" w:rsidR="000A685F">
      <w:pPr>
        <w:jc w:val="both"/>
      </w:pPr>
      <w:r>
        <w:tab/>
      </w:r>
      <w:r w:rsidR="00294074">
        <w:t>I</w:t>
      </w:r>
      <w:r w:rsidR="00294074">
        <w:tab/>
      </w:r>
      <w:r w:rsidR="002C6D33">
        <w:t xml:space="preserve">Nalaže se </w:t>
      </w:r>
      <w:r w:rsidR="00294074">
        <w:t xml:space="preserve">Stjepanu Lukačiću </w:t>
      </w:r>
      <w:r w:rsidR="00350ACE">
        <w:t xml:space="preserve">iz </w:t>
      </w:r>
      <w:r w:rsidR="00294074">
        <w:t xml:space="preserve">Višnjana, S. Fortune 9, </w:t>
      </w:r>
      <w:r w:rsidR="0018432B">
        <w:t xml:space="preserve">da </w:t>
      </w:r>
      <w:r w:rsidR="002C6D33">
        <w:t xml:space="preserve">u roku od osam dana dostavi </w:t>
      </w:r>
      <w:r w:rsidR="00F04EC7">
        <w:t>punomoć</w:t>
      </w:r>
      <w:r w:rsidR="002C6D33">
        <w:t xml:space="preserve"> </w:t>
      </w:r>
      <w:r w:rsidR="00BB7C36">
        <w:t xml:space="preserve">za zastupanje </w:t>
      </w:r>
      <w:r w:rsidR="00350ACE">
        <w:t>predlagatelja</w:t>
      </w:r>
      <w:r w:rsidR="00BB7C36">
        <w:t xml:space="preserve"> </w:t>
      </w:r>
      <w:r w:rsidR="00294074" w:rsidRPr="00294074">
        <w:t>udruge GRADSKI STOLNOTENISKI KLUB "POREČ"</w:t>
      </w:r>
      <w:r w:rsidR="00294074">
        <w:t xml:space="preserve"> te dokaz da je u radnom odnosu kod predlagatelja</w:t>
      </w:r>
      <w:r w:rsidR="002C6D33">
        <w:t xml:space="preserve">. </w:t>
      </w:r>
    </w:p>
    <w:p w:rsidRDefault="002C6D33" w:rsidP="000A685F" w:rsidR="002C6D33">
      <w:pPr>
        <w:ind w:firstLine="708"/>
        <w:jc w:val="both"/>
      </w:pPr>
      <w:r w:rsidRPr="002C6D33">
        <w:t>U</w:t>
      </w:r>
      <w:r w:rsidR="00BB7289">
        <w:t xml:space="preserve">koliko punomoć ne bude dostavljena </w:t>
      </w:r>
      <w:r w:rsidRPr="002C6D33">
        <w:t xml:space="preserve">sud </w:t>
      </w:r>
      <w:r w:rsidR="000A685F">
        <w:t>neće uzeti u obzir radnje što ih je obavila osoba bez punomoći</w:t>
      </w:r>
      <w:r w:rsidR="00BB7289">
        <w:t xml:space="preserve"> (smatrati će se da žalba nije podnesena)</w:t>
      </w:r>
      <w:r w:rsidR="000A685F">
        <w:t>.</w:t>
      </w:r>
    </w:p>
    <w:p w:rsidRDefault="000E2F15" w:rsidP="000A685F" w:rsidR="000E2F15">
      <w:pPr>
        <w:ind w:firstLine="708"/>
        <w:jc w:val="both"/>
      </w:pPr>
    </w:p>
    <w:p w:rsidRDefault="000E2F15" w:rsidP="00BB7289" w:rsidR="00BB7289">
      <w:pPr>
        <w:ind w:firstLine="720"/>
        <w:jc w:val="both"/>
      </w:pPr>
      <w:r>
        <w:t>II</w:t>
      </w:r>
      <w:r>
        <w:tab/>
        <w:t xml:space="preserve">Poziva se žalitelj da </w:t>
      </w:r>
      <w:r w:rsidRPr="008E724F">
        <w:t xml:space="preserve">u roku od </w:t>
      </w:r>
      <w:r>
        <w:t xml:space="preserve">osam </w:t>
      </w:r>
      <w:r w:rsidRPr="008E724F">
        <w:t>dana dopuni žalbu podnesen</w:t>
      </w:r>
      <w:r>
        <w:t>u</w:t>
      </w:r>
      <w:r w:rsidRPr="000E2F15">
        <w:t xml:space="preserve"> 17. srpnja 2018.</w:t>
      </w:r>
      <w:r w:rsidRPr="008E724F">
        <w:t xml:space="preserve"> na način da točno naznači koj</w:t>
      </w:r>
      <w:r>
        <w:t>u odluku pobija</w:t>
      </w:r>
      <w:r w:rsidR="00BB7289">
        <w:t xml:space="preserve"> (poslovni broj i datum odluke).</w:t>
      </w:r>
    </w:p>
    <w:p w:rsidRDefault="000E2F15" w:rsidP="00BB7289" w:rsidR="000E2F15">
      <w:pPr>
        <w:ind w:firstLine="720"/>
        <w:jc w:val="both"/>
      </w:pPr>
      <w:r>
        <w:t xml:space="preserve">Ukoliko </w:t>
      </w:r>
      <w:r w:rsidR="00BB7289">
        <w:t xml:space="preserve">žalitelj </w:t>
      </w:r>
      <w:r>
        <w:t>u određenom roku ne postupi po traženju suda sud će rješenjem odbaciti žalbu kao nepotpunu.</w:t>
      </w:r>
    </w:p>
    <w:p w:rsidRDefault="000E2F15" w:rsidP="000A685F" w:rsidR="000E2F15">
      <w:pPr>
        <w:ind w:firstLine="708"/>
        <w:jc w:val="both"/>
      </w:pPr>
    </w:p>
    <w:p w:rsidRDefault="000515A0" w:rsidP="000515A0" w:rsidR="000515A0" w:rsidRPr="00A336AC">
      <w:pPr>
        <w:jc w:val="center"/>
      </w:pPr>
      <w:r w:rsidRPr="00A336AC">
        <w:t>Obrazloženje</w:t>
      </w:r>
    </w:p>
    <w:p w:rsidRDefault="000515A0" w:rsidP="000515A0" w:rsidR="000515A0" w:rsidRPr="00A336AC"/>
    <w:p w:rsidRDefault="000515A0" w:rsidP="00517A02" w:rsidR="00294074">
      <w:pPr>
        <w:jc w:val="both"/>
      </w:pPr>
      <w:r w:rsidRPr="00A336AC">
        <w:tab/>
      </w:r>
      <w:r w:rsidR="002C6D33">
        <w:t xml:space="preserve">Dana </w:t>
      </w:r>
      <w:r w:rsidR="00294074">
        <w:t>30</w:t>
      </w:r>
      <w:r w:rsidR="002C6D33">
        <w:t xml:space="preserve">. </w:t>
      </w:r>
      <w:r w:rsidR="00350ACE">
        <w:t>s</w:t>
      </w:r>
      <w:r w:rsidR="00294074">
        <w:t>rpnja</w:t>
      </w:r>
      <w:r w:rsidR="00350ACE">
        <w:t xml:space="preserve"> 2018</w:t>
      </w:r>
      <w:r w:rsidR="002C6D33">
        <w:t xml:space="preserve">. </w:t>
      </w:r>
      <w:r w:rsidR="00294074">
        <w:t xml:space="preserve">ovaj je sud </w:t>
      </w:r>
      <w:r w:rsidR="002C6D33">
        <w:t>zaprim</w:t>
      </w:r>
      <w:r w:rsidR="00294074">
        <w:t>io</w:t>
      </w:r>
      <w:r w:rsidR="00350ACE">
        <w:t xml:space="preserve"> žalb</w:t>
      </w:r>
      <w:r w:rsidR="00294074">
        <w:t>u</w:t>
      </w:r>
      <w:r w:rsidR="002C6D33">
        <w:t xml:space="preserve"> potpisan</w:t>
      </w:r>
      <w:r w:rsidR="00294074">
        <w:t>u</w:t>
      </w:r>
      <w:r w:rsidR="002C6D33">
        <w:t xml:space="preserve"> po</w:t>
      </w:r>
      <w:r w:rsidR="00C11EC0">
        <w:t xml:space="preserve"> </w:t>
      </w:r>
      <w:r w:rsidR="00294074" w:rsidRPr="00294074">
        <w:t>Stjepanu Lukačiću iz Višnjana, S. Fortune 9</w:t>
      </w:r>
      <w:r w:rsidR="00294074">
        <w:t>, uz naznaku da se radi o tajniku.</w:t>
      </w:r>
      <w:r w:rsidR="000E2F15">
        <w:t xml:space="preserve"> Žalba je podnesena preporučeno poštom 17. srpnja 2018. te je dostavljena Visokom trgovačkom sudu RH 19. srpnja 2018. koji ju je zatim dostavio ovom sudu.  </w:t>
      </w:r>
    </w:p>
    <w:p w:rsidRDefault="00294074" w:rsidP="00294074" w:rsidR="000E2F15">
      <w:pPr>
        <w:jc w:val="both"/>
      </w:pPr>
      <w:r>
        <w:tab/>
      </w:r>
      <w:r w:rsidR="003774FD">
        <w:t xml:space="preserve">Uz </w:t>
      </w:r>
      <w:r w:rsidR="00350ACE">
        <w:t xml:space="preserve">navedenu žalbu </w:t>
      </w:r>
      <w:r w:rsidR="00BB7C36">
        <w:t xml:space="preserve">nije </w:t>
      </w:r>
      <w:r w:rsidR="003774FD">
        <w:t>priložena p</w:t>
      </w:r>
      <w:r w:rsidR="002C6D33">
        <w:t>unomoć</w:t>
      </w:r>
      <w:r>
        <w:t xml:space="preserve">, a iz izvoda iz registra udruga </w:t>
      </w:r>
      <w:r w:rsidR="000E2F15">
        <w:t>proizlazi da je predlagatelja ovlašten zastupati predsjednik Boris Lukačić.</w:t>
      </w:r>
    </w:p>
    <w:p w:rsidRDefault="00294074" w:rsidP="000E2F15" w:rsidR="000E2F15">
      <w:pPr>
        <w:jc w:val="both"/>
      </w:pPr>
      <w:r>
        <w:t xml:space="preserve"> </w:t>
      </w:r>
      <w:r w:rsidR="000E2F15">
        <w:tab/>
        <w:t>Nadalje, prema čl. 89.a</w:t>
      </w:r>
      <w:r w:rsidR="000E2F15" w:rsidRPr="000E2F15">
        <w:t xml:space="preserve"> </w:t>
      </w:r>
      <w:r w:rsidR="000E2F15">
        <w:t>Zakona o parničnom postupku (dalje: ZPP) stranku kao punomoćnik može zastupati samo odvjetnik, ako zakonom nije drugačije određeno (st. 1.). Stranku može kao punomoćnik zastupati osoba koja je s njome u radnom odnosu, ako je potpuno poslovno sposobna (st. 2.).</w:t>
      </w:r>
    </w:p>
    <w:p w:rsidRDefault="002C6D33" w:rsidP="00517A02" w:rsidR="00AB3722">
      <w:pPr>
        <w:jc w:val="both"/>
      </w:pPr>
      <w:r>
        <w:tab/>
        <w:t xml:space="preserve">Stoga je, temeljem odredbi čl. </w:t>
      </w:r>
      <w:r w:rsidR="00AB3722">
        <w:t xml:space="preserve">98. </w:t>
      </w:r>
      <w:r w:rsidR="000E2F15">
        <w:t xml:space="preserve">i čl. 89.a st. 2. sve </w:t>
      </w:r>
      <w:r w:rsidR="00AB3722">
        <w:t xml:space="preserve">vezano uz čl. 10. Stečajnog zakona (dalje: SZ), odlučeno kao u </w:t>
      </w:r>
      <w:r w:rsidR="000E2F15">
        <w:t xml:space="preserve">točki I </w:t>
      </w:r>
      <w:r w:rsidR="00AB3722">
        <w:t>izre</w:t>
      </w:r>
      <w:r w:rsidR="000E2F15">
        <w:t>ke</w:t>
      </w:r>
      <w:r w:rsidR="00AB3722">
        <w:t>.</w:t>
      </w:r>
    </w:p>
    <w:p w:rsidRDefault="000E2F15" w:rsidP="00BB7289" w:rsidR="00BB7289">
      <w:pPr>
        <w:jc w:val="both"/>
      </w:pPr>
      <w:r>
        <w:tab/>
        <w:t xml:space="preserve">Nadalje, u predmetnoj žalbi nije naznačeno koja se odluka njome pobija pa je, </w:t>
      </w:r>
      <w:r w:rsidR="00BB7289">
        <w:t>temeljem čl. 351. st. 1. i 2. ZPP-a</w:t>
      </w:r>
      <w:r w:rsidR="00BB7289" w:rsidRPr="00BB7289">
        <w:t xml:space="preserve"> vezano uz čl. 10. SZ</w:t>
      </w:r>
      <w:r w:rsidR="00BB7289">
        <w:t>-a, odlučeno kao u točki II izreke.</w:t>
      </w:r>
    </w:p>
    <w:p w:rsidRDefault="00AB3722" w:rsidP="00517A02" w:rsidR="00AB3722">
      <w:pPr>
        <w:jc w:val="both"/>
      </w:pPr>
    </w:p>
    <w:p w:rsidRDefault="000515A0" w:rsidP="000515A0" w:rsidR="000515A0" w:rsidRPr="00A336AC">
      <w:pPr>
        <w:jc w:val="center"/>
      </w:pPr>
      <w:r w:rsidRPr="00A336AC">
        <w:t xml:space="preserve">U Pazinu, </w:t>
      </w:r>
      <w:r w:rsidR="000E2F15" w:rsidRPr="000E2F15">
        <w:t>27. kolovoza 2018.</w:t>
      </w:r>
    </w:p>
    <w:p w:rsidRDefault="000515A0" w:rsidP="000515A0" w:rsidR="000515A0" w:rsidRPr="00A336AC"/>
    <w:p w:rsidRDefault="000515A0" w:rsidP="00CB67E6" w:rsidR="000515A0" w:rsidRPr="00A336AC">
      <w:pPr>
        <w:ind w:left="4956"/>
        <w:jc w:val="center"/>
      </w:pPr>
      <w:r w:rsidRPr="00A336AC">
        <w:t>Stečajni sudac</w:t>
      </w:r>
    </w:p>
    <w:p w:rsidRDefault="00CB67E6" w:rsidP="00CB67E6" w:rsidR="00CB67E6">
      <w:pPr>
        <w:ind w:left="4956"/>
        <w:jc w:val="center"/>
      </w:pPr>
    </w:p>
    <w:p w:rsidRDefault="000515A0" w:rsidP="00CB67E6" w:rsidR="000515A0" w:rsidRPr="00A336AC">
      <w:pPr>
        <w:ind w:left="4956"/>
        <w:jc w:val="center"/>
      </w:pPr>
      <w:r w:rsidRPr="00A336AC">
        <w:t>Ivan Dujić</w:t>
      </w:r>
      <w:r w:rsidR="008535A3">
        <w:t>, v.r.</w:t>
      </w:r>
    </w:p>
    <w:p w:rsidRDefault="000515A0" w:rsidP="000515A0" w:rsidR="000515A0"/>
    <w:p w:rsidRDefault="00A336AC" w:rsidP="000515A0" w:rsidR="00A336AC"/>
    <w:p w:rsidRDefault="00517A02" w:rsidP="000515A0" w:rsidR="00517A02" w:rsidRPr="00A336AC"/>
    <w:p w:rsidRDefault="000515A0" w:rsidP="000515A0" w:rsidR="000515A0" w:rsidRPr="00A336AC">
      <w:r w:rsidRPr="00A336AC">
        <w:t>UPUTA O PRAVNOM LIJEKU</w:t>
      </w:r>
    </w:p>
    <w:p w:rsidRDefault="00517A02" w:rsidP="000515A0" w:rsidR="000515A0">
      <w:r w:rsidRPr="00517A02">
        <w:t>Protiv ovog zaključka žalba nije dopuštena (čl. 19. st. 7. S</w:t>
      </w:r>
      <w:r w:rsidR="000E2F15">
        <w:t>Z-a</w:t>
      </w:r>
      <w:r w:rsidRPr="00517A02">
        <w:t xml:space="preserve">).  </w:t>
      </w:r>
    </w:p>
    <w:p w:rsidRDefault="00517A02" w:rsidP="000515A0" w:rsidR="00517A02" w:rsidRPr="00A336AC"/>
    <w:p w:rsidRDefault="00517A02" w:rsidP="00517A02" w:rsidR="00517A02" w:rsidRPr="00A336AC">
      <w:r w:rsidRPr="00A336AC">
        <w:t>DNA:</w:t>
      </w:r>
    </w:p>
    <w:p w:rsidRDefault="00517A02" w:rsidP="00517A02" w:rsidR="00517A02">
      <w:r>
        <w:t>- e – oglasna ploča 8 dana</w:t>
      </w:r>
    </w:p>
    <w:p w:rsidRDefault="00517A02" w:rsidP="00BB7289" w:rsidR="00477CC8" w:rsidRPr="00A336AC">
      <w:pPr>
        <w:jc w:val="both"/>
      </w:pPr>
      <w:r w:rsidRPr="00A336AC">
        <w:t xml:space="preserve">- </w:t>
      </w:r>
      <w:r w:rsidR="00BB7289" w:rsidRPr="00BB7289">
        <w:t>Stjepanu Lukačiću iz Višnjana, S. Fortune 9</w:t>
      </w:r>
    </w:p>
    <w:sectPr w:rsidSect="00477CC8" w:rsidR="00477CC8" w:rsidRPr="00A336A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00D3" w:rsidP="0060566F" w:rsidR="004100D3">
      <w:r>
        <w:separator/>
      </w:r>
    </w:p>
  </w:endnote>
  <w:endnote w:id="0" w:type="continuationSeparator">
    <w:p w:rsidRDefault="004100D3" w:rsidP="0060566F" w:rsidR="004100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00D3" w:rsidP="0060566F" w:rsidR="004100D3">
      <w:r>
        <w:separator/>
      </w:r>
    </w:p>
  </w:footnote>
  <w:footnote w:id="0" w:type="continuationSeparator">
    <w:p w:rsidRDefault="004100D3" w:rsidP="0060566F" w:rsidR="004100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10 St-</w:t>
    </w:r>
    <w:r w:rsidR="00294074">
      <w:t>1</w:t>
    </w:r>
    <w:r w:rsidR="00350ACE">
      <w:t>97</w:t>
    </w:r>
    <w:r w:rsidR="00A336AC">
      <w:t>/</w:t>
    </w:r>
    <w:r w:rsidR="00350ACE">
      <w:t>201</w:t>
    </w:r>
    <w:r w:rsidR="00294074">
      <w:t>8</w:t>
    </w:r>
    <w:r w:rsidRPr="0060566F">
      <w:t>-</w:t>
    </w:r>
    <w:r w:rsidR="00294074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5A0"/>
    <w:rsid w:val="0004215F"/>
    <w:rsid w:val="000515A0"/>
    <w:rsid w:val="00086F57"/>
    <w:rsid w:val="000A685F"/>
    <w:rsid w:val="000B307E"/>
    <w:rsid w:val="000E2F15"/>
    <w:rsid w:val="000E73CF"/>
    <w:rsid w:val="00157E13"/>
    <w:rsid w:val="00176D45"/>
    <w:rsid w:val="0018432B"/>
    <w:rsid w:val="002002EE"/>
    <w:rsid w:val="0024792D"/>
    <w:rsid w:val="00263894"/>
    <w:rsid w:val="00263BAD"/>
    <w:rsid w:val="00294074"/>
    <w:rsid w:val="002B6C11"/>
    <w:rsid w:val="002C6D33"/>
    <w:rsid w:val="00350ACE"/>
    <w:rsid w:val="003774FD"/>
    <w:rsid w:val="003B058E"/>
    <w:rsid w:val="003F30AA"/>
    <w:rsid w:val="004100D3"/>
    <w:rsid w:val="00417287"/>
    <w:rsid w:val="00422A5D"/>
    <w:rsid w:val="00477CC8"/>
    <w:rsid w:val="00491DBD"/>
    <w:rsid w:val="00517A02"/>
    <w:rsid w:val="005355FE"/>
    <w:rsid w:val="005E04D6"/>
    <w:rsid w:val="005F67A8"/>
    <w:rsid w:val="0060566F"/>
    <w:rsid w:val="0061564D"/>
    <w:rsid w:val="006351FE"/>
    <w:rsid w:val="00653688"/>
    <w:rsid w:val="00696D98"/>
    <w:rsid w:val="006F36D8"/>
    <w:rsid w:val="007204DF"/>
    <w:rsid w:val="00771037"/>
    <w:rsid w:val="00797B00"/>
    <w:rsid w:val="007D4C16"/>
    <w:rsid w:val="007E59B9"/>
    <w:rsid w:val="00841EE7"/>
    <w:rsid w:val="008535A3"/>
    <w:rsid w:val="008A7739"/>
    <w:rsid w:val="008C5F4C"/>
    <w:rsid w:val="008D5803"/>
    <w:rsid w:val="0096292B"/>
    <w:rsid w:val="00964CD2"/>
    <w:rsid w:val="00986750"/>
    <w:rsid w:val="009F593D"/>
    <w:rsid w:val="00A02C0B"/>
    <w:rsid w:val="00A336AC"/>
    <w:rsid w:val="00AB3722"/>
    <w:rsid w:val="00AD7F99"/>
    <w:rsid w:val="00B80E74"/>
    <w:rsid w:val="00B8682D"/>
    <w:rsid w:val="00BB7289"/>
    <w:rsid w:val="00BB7C36"/>
    <w:rsid w:val="00C11EC0"/>
    <w:rsid w:val="00C9473C"/>
    <w:rsid w:val="00CB2AB2"/>
    <w:rsid w:val="00CB67E6"/>
    <w:rsid w:val="00CC7A3F"/>
    <w:rsid w:val="00D3072D"/>
    <w:rsid w:val="00D6047F"/>
    <w:rsid w:val="00D67FB6"/>
    <w:rsid w:val="00DF14A8"/>
    <w:rsid w:val="00E11B82"/>
    <w:rsid w:val="00F04EC7"/>
    <w:rsid w:val="00F505D1"/>
    <w:rsid w:val="00F52DA1"/>
    <w:rsid w:val="00F602C3"/>
    <w:rsid w:val="00FB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4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047F"/>
    <w:rPr>
      <w:rFonts w:cs="Tahoma" w:eastAsia="Times New Roman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3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5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5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5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5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15A0"/>
    <w:rPr>
      <w:rFonts w:ascii="Times New Roman" w:eastAsia="Times New Roman" w:hAnsi="Times New Roman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customStyle="1" w:styleId="f01" w:type="character">
    <w:name w:val="f01"/>
    <w:rsid w:val="00A336AC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04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047F"/>
    <w:rPr>
      <w:rFonts w:ascii="Tahoma" w:cs="Tahoma" w:eastAsia="Times New Roman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3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5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5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5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5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94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srpnja 2018.</izvorni_sadrzaj>
    <derivirana_varijabla naziv="DomainObject.Predmet.DatumRjesavanja_1">10.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St-197/2018</izvorni_sadrzaj>
    <derivirana_varijabla naziv="DomainObject.Predmet.OznakaBroj_1">St-197/2018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GRADSKI STOLNOTENISKI KLUB, POREČ zastupanog po punomoćniku Boris Lukačić</izvorni_sadrzaj>
    <derivirana_varijabla naziv="DomainObject.Predmet.ProtustrankaFormated_1">  GRADSKI STOLNOTENISKI KLUB, POREČ zastupanog po punomoćniku Boris Lukačić</derivirana_varijabla>
  </DomainObject.Predmet.ProtustrankaFormated>
  <DomainObject.Predmet.ProtustrankaFormatedOIB>
    <izvorni_sadrzaj>  GRADSKI STOLNOTENISKI KLUB, POREČ, OIB 81364750228 zastupanog po punomoćniku Boris Lukačić</izvorni_sadrzaj>
    <derivirana_varijabla naziv="DomainObject.Predmet.ProtustrankaFormatedOIB_1">  GRADSKI STOLNOTENISKI KLUB, POREČ, OIB 81364750228 zastupanog po punomoćniku Boris Lukačić</derivirana_varijabla>
  </DomainObject.Predmet.ProtustrankaFormatedOIB>
  <DomainObject.Predmet.ProtustrankaFormatedWithAdress>
    <izvorni_sadrzaj> GRADSKI STOLNOTENISKI KLUB, POREČ zastupanog po punomoćniku Boris Lukačić</izvorni_sadrzaj>
    <derivirana_varijabla naziv="DomainObject.Predmet.ProtustrankaFormatedWithAdress_1"> GRADSKI STOLNOTENISKI KLUB, POREČ zastupanog po punomoćniku Boris Lukačić</derivirana_varijabla>
  </DomainObject.Predmet.ProtustrankaFormatedWithAdress>
  <DomainObject.Predmet.ProtustrankaFormatedWithAdressOIB>
    <izvorni_sadrzaj> GRADSKI STOLNOTENISKI KLUB, POREČ, OIB 81364750228 zastupanog po punomoćniku Boris Lukačić</izvorni_sadrzaj>
    <derivirana_varijabla naziv="DomainObject.Predmet.ProtustrankaFormatedWithAdressOIB_1"> GRADSKI STOLNOTENISKI KLUB, POREČ, OIB 81364750228 zastupanog po punomoćniku Boris Lukačić</derivirana_varijabla>
  </DomainObject.Predmet.ProtustrankaFormatedWithAdressOIB>
  <DomainObject.Predmet.ProtustrankaWithAdress>
    <izvorni_sadrzaj>GRADSKI STOLNOTENISKI KLUB, POREČ </izvorni_sadrzaj>
    <derivirana_varijabla naziv="DomainObject.Predmet.ProtustrankaWithAdress_1">GRADSKI STOLNOTENISKI KLUB, POREČ </derivirana_varijabla>
  </DomainObject.Predmet.ProtustrankaWithAdress>
  <DomainObject.Predmet.ProtustrankaWithAdressOIB>
    <izvorni_sadrzaj>GRADSKI STOLNOTENISKI KLUB, POREČ, OIB 81364750228</izvorni_sadrzaj>
    <derivirana_varijabla naziv="DomainObject.Predmet.ProtustrankaWithAdressOIB_1">GRADSKI STOLNOTENISKI KLUB, POREČ, OIB 81364750228</derivirana_varijabla>
  </DomainObject.Predmet.ProtustrankaWithAdressOIB>
  <DomainObject.Predmet.ProtustrankaNazivFormated>
    <izvorni_sadrzaj>GRADSKI STOLNOTENISKI KLUB, POREČ</izvorni_sadrzaj>
    <derivirana_varijabla naziv="DomainObject.Predmet.ProtustrankaNazivFormated_1">GRADSKI STOLNOTENISKI KLUB, POREČ</derivirana_varijabla>
  </DomainObject.Predmet.ProtustrankaNazivFormated>
  <DomainObject.Predmet.ProtustrankaNazivFormatedOIB>
    <izvorni_sadrzaj>GRADSKI STOLNOTENISKI KLUB, POREČ, OIB 81364750228</izvorni_sadrzaj>
    <derivirana_varijabla naziv="DomainObject.Predmet.ProtustrankaNazivFormatedOIB_1">GRADSKI STOLNOTENISKI KLUB, POREČ, OIB 81364750228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GRADSKI STOLNOTENISKI KLUB, POREČ</izvorni_sadrzaj>
    <derivirana_varijabla naziv="DomainObject.Predmet.StrankaFormated_1">  GRADSKI STOLNOTENISKI KLUB, POREČ</derivirana_varijabla>
  </DomainObject.Predmet.StrankaFormated>
  <DomainObject.Predmet.StrankaFormatedOIB>
    <izvorni_sadrzaj>  GRADSKI STOLNOTENISKI KLUB, POREČ, OIB 81364750228</izvorni_sadrzaj>
    <derivirana_varijabla naziv="DomainObject.Predmet.StrankaFormatedOIB_1">  GRADSKI STOLNOTENISKI KLUB, POREČ, OIB 81364750228</derivirana_varijabla>
  </DomainObject.Predmet.StrankaFormatedOIB>
  <DomainObject.Predmet.StrankaFormatedWithAdress>
    <izvorni_sadrzaj> GRADSKI STOLNOTENISKI KLUB, POREČ</izvorni_sadrzaj>
    <derivirana_varijabla naziv="DomainObject.Predmet.StrankaFormatedWithAdress_1"> GRADSKI STOLNOTENISKI KLUB, POREČ</derivirana_varijabla>
  </DomainObject.Predmet.StrankaFormatedWithAdress>
  <DomainObject.Predmet.StrankaFormatedWithAdressOIB>
    <izvorni_sadrzaj> GRADSKI STOLNOTENISKI KLUB, POREČ, OIB 81364750228</izvorni_sadrzaj>
    <derivirana_varijabla naziv="DomainObject.Predmet.StrankaFormatedWithAdressOIB_1"> GRADSKI STOLNOTENISKI KLUB, POREČ, OIB 81364750228</derivirana_varijabla>
  </DomainObject.Predmet.StrankaFormatedWithAdressOIB>
  <DomainObject.Predmet.StrankaWithAdress>
    <izvorni_sadrzaj>GRADSKI STOLNOTENISKI KLUB, POREČ </izvorni_sadrzaj>
    <derivirana_varijabla naziv="DomainObject.Predmet.StrankaWithAdress_1">GRADSKI STOLNOTENISKI KLUB, POREČ </derivirana_varijabla>
  </DomainObject.Predmet.StrankaWithAdress>
  <DomainObject.Predmet.StrankaWithAdressOIB>
    <izvorni_sadrzaj>GRADSKI STOLNOTENISKI KLUB, POREČ, OIB 81364750228</izvorni_sadrzaj>
    <derivirana_varijabla naziv="DomainObject.Predmet.StrankaWithAdressOIB_1">GRADSKI STOLNOTENISKI KLUB, POREČ, OIB 81364750228</derivirana_varijabla>
  </DomainObject.Predmet.StrankaWithAdressOIB>
  <DomainObject.Predmet.StrankaNazivFormated>
    <izvorni_sadrzaj>GRADSKI STOLNOTENISKI KLUB, POREČ</izvorni_sadrzaj>
    <derivirana_varijabla naziv="DomainObject.Predmet.StrankaNazivFormated_1">GRADSKI STOLNOTENISKI KLUB, POREČ</derivirana_varijabla>
  </DomainObject.Predmet.StrankaNazivFormated>
  <DomainObject.Predmet.StrankaNazivFormatedOIB>
    <izvorni_sadrzaj>GRADSKI STOLNOTENISKI KLUB, POREČ, OIB 81364750228</izvorni_sadrzaj>
    <derivirana_varijabla naziv="DomainObject.Predmet.StrankaNazivFormatedOIB_1">GRADSKI STOLNOTENISKI KLUB, POREČ, OIB 81364750228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GRADSKI STOLNOTENISKI KLUB, POREČ</item>
    </izvorni_sadrzaj>
    <derivirana_varijabla naziv="DomainObject.Predmet.StrankaListFormated_1">
      <item>GRADSKI STOLNOTENISKI KLUB, POREČ</item>
    </derivirana_varijabla>
  </DomainObject.Predmet.StrankaListFormated>
  <DomainObject.Predmet.StrankaListFormatedOIB>
    <izvorni_sadrzaj>
      <item>GRADSKI STOLNOTENISKI KLUB, POREČ, OIB 81364750228</item>
    </izvorni_sadrzaj>
    <derivirana_varijabla naziv="DomainObject.Predmet.StrankaListFormatedOIB_1">
      <item>GRADSKI STOLNOTENISKI KLUB, POREČ, OIB 81364750228</item>
    </derivirana_varijabla>
  </DomainObject.Predmet.StrankaListFormatedOIB>
  <DomainObject.Predmet.StrankaListFormatedWithAdress>
    <izvorni_sadrzaj>
      <item>GRADSKI STOLNOTENISKI KLUB, POREČ</item>
    </izvorni_sadrzaj>
    <derivirana_varijabla naziv="DomainObject.Predmet.StrankaListFormatedWithAdress_1">
      <item>GRADSKI STOLNOTENISKI KLUB, POREČ</item>
    </derivirana_varijabla>
  </DomainObject.Predmet.StrankaListFormatedWithAdress>
  <DomainObject.Predmet.StrankaListFormatedWithAdressOIB>
    <izvorni_sadrzaj>
      <item>GRADSKI STOLNOTENISKI KLUB, POREČ, OIB 81364750228</item>
    </izvorni_sadrzaj>
    <derivirana_varijabla naziv="DomainObject.Predmet.StrankaListFormatedWithAdressOIB_1">
      <item>GRADSKI STOLNOTENISKI KLUB, POREČ, OIB 81364750228</item>
    </derivirana_varijabla>
  </DomainObject.Predmet.StrankaListFormatedWithAdressOIB>
  <DomainObject.Predmet.StrankaListNazivFormated>
    <izvorni_sadrzaj>
      <item>GRADSKI STOLNOTENISKI KLUB, POREČ</item>
    </izvorni_sadrzaj>
    <derivirana_varijabla naziv="DomainObject.Predmet.StrankaListNazivFormated_1">
      <item>GRADSKI STOLNOTENISKI KLUB, POREČ</item>
    </derivirana_varijabla>
  </DomainObject.Predmet.StrankaListNazivFormated>
  <DomainObject.Predmet.StrankaListNazivFormatedOIB>
    <izvorni_sadrzaj>
      <item>GRADSKI STOLNOTENISKI KLUB, POREČ, OIB 81364750228</item>
    </izvorni_sadrzaj>
    <derivirana_varijabla naziv="DomainObject.Predmet.StrankaListNazivFormatedOIB_1">
      <item>GRADSKI STOLNOTENISKI KLUB, POREČ, OIB 81364750228</item>
    </derivirana_varijabla>
  </DomainObject.Predmet.StrankaListNazivFormatedOIB>
  <DomainObject.Predmet.ProtuStrankaListFormated>
    <izvorni_sadrzaj>
      <item>GRADSKI STOLNOTENISKI KLUB, POREČ zastupanog po punomoćniku Boris Lukačić</item>
    </izvorni_sadrzaj>
    <derivirana_varijabla naziv="DomainObject.Predmet.ProtuStrankaListFormated_1">
      <item>GRADSKI STOLNOTENISKI KLUB, POREČ zastupanog po punomoćniku Boris Lukačić</item>
    </derivirana_varijabla>
  </DomainObject.Predmet.ProtuStrankaListFormated>
  <DomainObject.Predmet.ProtuStrankaListFormatedOIB>
    <izvorni_sadrzaj>
      <item>GRADSKI STOLNOTENISKI KLUB, POREČ, OIB 81364750228 zastupanog po punomoćniku Boris Lukačić</item>
    </izvorni_sadrzaj>
    <derivirana_varijabla naziv="DomainObject.Predmet.ProtuStrankaListFormatedOIB_1">
      <item>GRADSKI STOLNOTENISKI KLUB, POREČ, OIB 81364750228 zastupanog po punomoćniku Boris Lukačić</item>
    </derivirana_varijabla>
  </DomainObject.Predmet.ProtuStrankaListFormatedOIB>
  <DomainObject.Predmet.ProtuStrankaListFormatedWithAdress>
    <izvorni_sadrzaj>
      <item>GRADSKI STOLNOTENISKI KLUB, POREČ zastupanog po punomoćniku Boris Lukačić</item>
    </izvorni_sadrzaj>
    <derivirana_varijabla naziv="DomainObject.Predmet.ProtuStrankaListFormatedWithAdress_1">
      <item>GRADSKI STOLNOTENISKI KLUB, POREČ zastupanog po punomoćniku Boris Lukačić</item>
    </derivirana_varijabla>
  </DomainObject.Predmet.ProtuStrankaListFormatedWithAdress>
  <DomainObject.Predmet.ProtuStrankaListFormatedWithAdressOIB>
    <izvorni_sadrzaj>
      <item>GRADSKI STOLNOTENISKI KLUB, POREČ, OIB 81364750228 zastupanog po punomoćniku Boris Lukačić</item>
    </izvorni_sadrzaj>
    <derivirana_varijabla naziv="DomainObject.Predmet.ProtuStrankaListFormatedWithAdressOIB_1">
      <item>GRADSKI STOLNOTENISKI KLUB, POREČ, OIB 81364750228 zastupanog po punomoćniku Boris Lukačić</item>
    </derivirana_varijabla>
  </DomainObject.Predmet.ProtuStrankaListFormatedWithAdressOIB>
  <DomainObject.Predmet.ProtuStrankaListNazivFormated>
    <izvorni_sadrzaj>
      <item>GRADSKI STOLNOTENISKI KLUB, POREČ</item>
    </izvorni_sadrzaj>
    <derivirana_varijabla naziv="DomainObject.Predmet.ProtuStrankaListNazivFormated_1">
      <item>GRADSKI STOLNOTENISKI KLUB, POREČ</item>
    </derivirana_varijabla>
  </DomainObject.Predmet.ProtuStrankaListNazivFormated>
  <DomainObject.Predmet.ProtuStrankaListNazivFormatedOIB>
    <izvorni_sadrzaj>
      <item>GRADSKI STOLNOTENISKI KLUB, POREČ, OIB 81364750228</item>
    </izvorni_sadrzaj>
    <derivirana_varijabla naziv="DomainObject.Predmet.ProtuStrankaListNazivFormatedOIB_1">
      <item>GRADSKI STOLNOTENISKI KLUB, POREČ, OIB 81364750228</item>
    </derivirana_varijabla>
  </DomainObject.Predmet.ProtuStrankaListNazivFormatedOIB>
  <DomainObject.Predmet.OstaliListFormated>
    <izvorni_sadrzaj>
      <item>Boris Lukačić punomoćnik sudionika u postupku GRADSKI STOLNOTENISKI KLUB, POREČ</item>
    </izvorni_sadrzaj>
    <derivirana_varijabla naziv="DomainObject.Predmet.OstaliListFormated_1">
      <item>Boris Lukačić punomoćnik sudionika u postupku GRADSKI STOLNOTENISKI KLUB, POREČ</item>
    </derivirana_varijabla>
  </DomainObject.Predmet.OstaliListFormated>
  <DomainObject.Predmet.OstaliListFormatedOIB>
    <izvorni_sadrzaj>
      <item>Boris Lukačić, OIB 54395071034 punomoćnik sudionika u postupku GRADSKI STOLNOTENISKI KLUB, POREČ</item>
    </izvorni_sadrzaj>
    <derivirana_varijabla naziv="DomainObject.Predmet.OstaliListFormatedOIB_1">
      <item>Boris Lukačić, OIB 54395071034 punomoćnik sudionika u postupku GRADSKI STOLNOTENISKI KLUB, POREČ</item>
    </derivirana_varijabla>
  </DomainObject.Predmet.OstaliListFormatedOIB>
  <DomainObject.Predmet.OstaliListFormatedWithAdress>
    <izvorni_sadrzaj>
      <item>Boris Lukačić, Dr. Silvio Fortuna 9, 52463 Višnjan punomoćnik sudionika u postupku GRADSKI STOLNOTENISKI KLUB, POREČ</item>
    </izvorni_sadrzaj>
    <derivirana_varijabla naziv="DomainObject.Predmet.OstaliListFormatedWithAdress_1">
      <item>Boris Lukačić, Dr. Silvio Fortuna 9, 52463 Višnjan punomoćnik sudionika u postupku GRADSKI STOLNOTENISKI KLUB, POREČ</item>
    </derivirana_varijabla>
  </DomainObject.Predmet.OstaliListFormatedWithAdress>
  <DomainObject.Predmet.OstaliListFormatedWithAdressOIB>
    <izvorni_sadrzaj>
      <item>Boris Lukačić, OIB 54395071034, Dr. Silvio Fortuna 9, 52463 Višnjan punomoćnik sudionika u postupku GRADSKI STOLNOTENISKI KLUB, POREČ</item>
    </izvorni_sadrzaj>
    <derivirana_varijabla naziv="DomainObject.Predmet.OstaliListFormatedWithAdressOIB_1">
      <item>Boris Lukačić, OIB 54395071034, Dr. Silvio Fortuna 9, 52463 Višnjan punomoćnik sudionika u postupku GRADSKI STOLNOTENISKI KLUB, POREČ</item>
    </derivirana_varijabla>
  </DomainObject.Predmet.OstaliListFormatedWithAdressOIB>
  <DomainObject.Predmet.OstaliListNazivFormated>
    <izvorni_sadrzaj>
      <item>Boris Lukačić</item>
    </izvorni_sadrzaj>
    <derivirana_varijabla naziv="DomainObject.Predmet.OstaliListNazivFormated_1">
      <item>Boris Lukačić</item>
    </derivirana_varijabla>
  </DomainObject.Predmet.OstaliListNazivFormated>
  <DomainObject.Predmet.OstaliListNazivFormatedOIB>
    <izvorni_sadrzaj>
      <item>Boris Lukačić, OIB 54395071034</item>
    </izvorni_sadrzaj>
    <derivirana_varijabla naziv="DomainObject.Predmet.OstaliListNazivFormatedOIB_1">
      <item>Boris Lukačić, OIB 54395071034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GRADSKI STOLNOTENISKI KLUB, POREČ</izvorni_sadrzaj>
    <derivirana_varijabla naziv="DomainObject.Predmet.StrankaIDrugi_1">GRADSKI STOLNOTENISKI KLUB, POREČ</derivirana_varijabla>
  </DomainObject.Predmet.StrankaIDrugi>
  <DomainObject.Predmet.ProtustrankaIDrugi>
    <izvorni_sadrzaj>GRADSKI STOLNOTENISKI KLUB, POREČ</izvorni_sadrzaj>
    <derivirana_varijabla naziv="DomainObject.Predmet.ProtustrankaIDrugi_1">GRADSKI STOLNOTENISKI KLUB, POREČ</derivirana_varijabla>
  </DomainObject.Predmet.ProtustrankaIDrugi>
  <DomainObject.Predmet.StrankaIDrugiAdressOIB>
    <izvorni_sadrzaj>GRADSKI STOLNOTENISKI KLUB, POREČ, OIB 81364750228</izvorni_sadrzaj>
    <derivirana_varijabla naziv="DomainObject.Predmet.StrankaIDrugiAdressOIB_1">GRADSKI STOLNOTENISKI KLUB, POREČ, OIB 81364750228</derivirana_varijabla>
  </DomainObject.Predmet.StrankaIDrugiAdressOIB>
  <DomainObject.Predmet.ProtustrankaIDrugiAdressOIB>
    <izvorni_sadrzaj>GRADSKI STOLNOTENISKI KLUB, POREČ, OIB 81364750228</izvorni_sadrzaj>
    <derivirana_varijabla naziv="DomainObject.Predmet.ProtustrankaIDrugiAdressOIB_1">GRADSKI STOLNOTENISKI KLUB, POREČ, OIB 81364750228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2018.</izvorni_sadrzaj>
    <derivirana_varijabla naziv="DomainObject.Predmet.OdlukaRjesenje.DatumDonosenjaOdluke_1">5. srpnja 2018.</derivirana_varijabla>
  </DomainObject.Predmet.OdlukaRjesenje.DatumDonosenjaOdluke>
  <DomainObject.Predmet.OdlukaRjesenje.DatumPravomocnosti>
    <izvorni_sadrzaj>24. srpnja 2018.</izvorni_sadrzaj>
    <derivirana_varijabla naziv="DomainObject.Predmet.OdlukaRjesenje.DatumPravomocnosti_1">24. srpnja 2018.</derivirana_varijabla>
  </DomainObject.Predmet.OdlukaRjesenje.DatumPravomocnosti>
  <DomainObject.Predmet.OdlukaRjesenje.Oznaka>
    <izvorni_sadrzaj>St-197/2018-5</izvorni_sadrzaj>
    <derivirana_varijabla naziv="DomainObject.Predmet.OdlukaRjesenje.Oznaka_1">St-197/2018-5</derivirana_varijabla>
  </DomainObject.Predmet.OdlukaRjesenje.Oznaka>
  <DomainObject.Predmet.SudioniciListNaziv>
    <izvorni_sadrzaj>
      <item>GRADSKI STOLNOTENISKI KLUB, POREČ</item>
      <item>GRADSKI STOLNOTENISKI KLUB, POREČ</item>
      <item>Boris Lukačić</item>
    </izvorni_sadrzaj>
    <derivirana_varijabla naziv="DomainObject.Predmet.SudioniciListNaziv_1">
      <item>GRADSKI STOLNOTENISKI KLUB, POREČ</item>
      <item>GRADSKI STOLNOTENISKI KLUB, POREČ</item>
      <item>Boris Lukačić</item>
    </derivirana_varijabla>
  </DomainObject.Predmet.SudioniciListNaziv>
  <DomainObject.Predmet.SudioniciListAdressOIB>
    <izvorni_sadrzaj>
      <item>GRADSKI STOLNOTENISKI KLUB, POREČ, OIB 81364750228</item>
      <item>GRADSKI STOLNOTENISKI KLUB, POREČ, OIB 81364750228</item>
      <item>Boris Lukačić, OIB 54395071034, Dr. Silvio Fortuna 9,52463 Višnjan</item>
    </izvorni_sadrzaj>
    <derivirana_varijabla naziv="DomainObject.Predmet.SudioniciListAdressOIB_1">
      <item>GRADSKI STOLNOTENISKI KLUB, POREČ, OIB 81364750228</item>
      <item>GRADSKI STOLNOTENISKI KLUB, POREČ, OIB 81364750228</item>
      <item>Boris Lukačić, OIB 54395071034, Dr. Silvio Fortuna 9,52463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81364750228</item>
      <item>, OIB 81364750228</item>
      <item>, OIB 54395071034</item>
    </izvorni_sadrzaj>
    <derivirana_varijabla naziv="DomainObject.Predmet.SudioniciListNazivOIB_1">
      <item>, OIB 81364750228</item>
      <item>, OIB 81364750228</item>
      <item>, OIB 54395071034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1926</properties:Characters>
  <properties:Lines>56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2018-08-27T08:37:00Z</dcterms:created>
  <dc:creator>korisnik</dc:creator>
  <cp:lastModifiedBy>Sanja Lakošeljac</cp:lastModifiedBy>
  <dcterms:modified xmlns:xsi="http://www.w3.org/2001/XMLSchema-instance" xsi:type="dcterms:W3CDTF">2018-08-27T08:39:00Z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punomoć i dopuna žalbe St-197-18.docx)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