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3364" w14:paraId="d023364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B02C0A">
        <w:t>1515/15-4</w:t>
      </w:r>
    </w:p>
    <w:p w:rsidRDefault="0094369F" w:rsidP="00BD0832" w:rsidR="0094369F"/>
    <w:p w:rsidRDefault="0094369F" w:rsidP="008848AD" w:rsidR="00547E90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AC4B5D" w:rsidRPr="00AC4B5D">
        <w:t xml:space="preserve"> </w:t>
      </w:r>
      <w:r w:rsidR="00B02C0A" w:rsidRPr="00B02C0A">
        <w:t>UGOSTITELJSTVO BREKALO j.d.o.o.</w:t>
      </w:r>
      <w:r w:rsidR="00B02C0A">
        <w:t xml:space="preserve"> Brckovljani, Voćarska ulica 33 MBS: </w:t>
      </w:r>
      <w:r w:rsidR="00B02C0A" w:rsidRPr="00B02C0A">
        <w:t>080936975</w:t>
      </w:r>
      <w:r w:rsidR="00B02C0A">
        <w:t xml:space="preserve"> OIB: </w:t>
      </w:r>
      <w:r w:rsidR="00B02C0A" w:rsidRPr="00B02C0A">
        <w:t>52170102019</w:t>
      </w:r>
      <w:r w:rsidR="00B02C0A">
        <w:t xml:space="preserve"> </w:t>
      </w:r>
      <w:r w:rsidR="00B232AC">
        <w:t xml:space="preserve">dana </w:t>
      </w:r>
      <w:r w:rsidR="00180C32">
        <w:t>17</w:t>
      </w:r>
      <w:r w:rsidR="00DA5164">
        <w:t xml:space="preserve">. prosinca </w:t>
      </w:r>
      <w:r w:rsidR="009F793C">
        <w:t xml:space="preserve"> 2015.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B02C0A">
        <w:t>Matej Brekalo, Brckovljani, Voćarska 33</w:t>
      </w:r>
      <w:r w:rsidR="00DD7A08">
        <w:t xml:space="preserve"> OIB: </w:t>
      </w:r>
      <w:r w:rsidR="00B02C0A">
        <w:t xml:space="preserve">36623688037 </w:t>
      </w:r>
      <w:r w:rsidR="00871762">
        <w:t xml:space="preserve"> </w:t>
      </w:r>
      <w:r w:rsidR="00B232AC">
        <w:t xml:space="preserve"> </w:t>
      </w:r>
      <w:r w:rsidR="00AC4B5D">
        <w:t>- osoba</w:t>
      </w:r>
      <w:r w:rsidR="00F76D5A">
        <w:t xml:space="preserve"> ovlaštena </w:t>
      </w:r>
      <w:r>
        <w:t>za zastupanje dužnika</w:t>
      </w:r>
      <w:r w:rsidR="00871762" w:rsidRPr="00871762">
        <w:t xml:space="preserve"> </w:t>
      </w:r>
      <w:r w:rsidR="00B02C0A" w:rsidRPr="00B02C0A">
        <w:t>UGOSTITELJSTVO BREKALO j.d.o.o.</w:t>
      </w:r>
      <w:r w:rsidR="00B02C0A">
        <w:t xml:space="preserve"> Brckovljani, Voćarska ulica 33 MBS: </w:t>
      </w:r>
      <w:r w:rsidR="00B02C0A" w:rsidRPr="00B02C0A">
        <w:t>080936975</w:t>
      </w:r>
      <w:r w:rsidR="00B02C0A">
        <w:t xml:space="preserve"> OIB: </w:t>
      </w:r>
      <w:r w:rsidR="00B02C0A" w:rsidRPr="00B02C0A">
        <w:t>52170102019</w:t>
      </w:r>
      <w:r w:rsidR="00B02C0A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0509F" w:rsidRPr="0020509F">
        <w:t xml:space="preserve"> </w:t>
      </w:r>
      <w:r w:rsidR="00B02C0A" w:rsidRPr="00B02C0A">
        <w:t>UGOSTITELJSTVO BREKALO j.d.o.o.</w:t>
      </w:r>
      <w:r w:rsidR="00B02C0A">
        <w:t xml:space="preserve"> Brckovljani, Voćarska ulica 33 MBS: </w:t>
      </w:r>
      <w:r w:rsidR="00B02C0A" w:rsidRPr="00B02C0A">
        <w:t>080936975</w:t>
      </w:r>
      <w:r w:rsidR="00B02C0A">
        <w:t xml:space="preserve"> OIB: </w:t>
      </w:r>
      <w:r w:rsidR="00B02C0A" w:rsidRPr="00B02C0A">
        <w:t>52170102019</w:t>
      </w:r>
      <w:r w:rsidR="00B02C0A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B02C0A">
        <w:t>1.477,95</w:t>
      </w:r>
      <w:r w:rsidR="007C5FF6">
        <w:t xml:space="preserve"> </w:t>
      </w:r>
      <w:r w:rsidR="00110C90">
        <w:t xml:space="preserve"> </w:t>
      </w:r>
      <w:r w:rsidR="00DA5164">
        <w:t>k</w:t>
      </w:r>
      <w:r w:rsidR="00110C90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180C32">
        <w:t>17</w:t>
      </w:r>
      <w:r w:rsidR="00DA5164">
        <w:t xml:space="preserve">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A56D9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A56D97">
        <w:t>,v.r.</w:t>
      </w:r>
    </w:p>
    <w:p w:rsidRDefault="00A56D97" w:rsidR="00A56D9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56D97" w:rsidP="00A56D97" w:rsidR="00A56D97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10C90"/>
    <w:rsid w:val="00137370"/>
    <w:rsid w:val="0015645C"/>
    <w:rsid w:val="00180C32"/>
    <w:rsid w:val="001C6B43"/>
    <w:rsid w:val="0020509F"/>
    <w:rsid w:val="00283809"/>
    <w:rsid w:val="002A6164"/>
    <w:rsid w:val="002D7583"/>
    <w:rsid w:val="002F454B"/>
    <w:rsid w:val="0030413A"/>
    <w:rsid w:val="00323852"/>
    <w:rsid w:val="00341B62"/>
    <w:rsid w:val="003739CA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603B3C"/>
    <w:rsid w:val="006630E6"/>
    <w:rsid w:val="006D37EF"/>
    <w:rsid w:val="006D7209"/>
    <w:rsid w:val="00775D14"/>
    <w:rsid w:val="007A5DAF"/>
    <w:rsid w:val="007C5E77"/>
    <w:rsid w:val="007C5FF6"/>
    <w:rsid w:val="00842B89"/>
    <w:rsid w:val="00852BC6"/>
    <w:rsid w:val="00871762"/>
    <w:rsid w:val="00881B6D"/>
    <w:rsid w:val="008848AD"/>
    <w:rsid w:val="00887EA1"/>
    <w:rsid w:val="008D12F2"/>
    <w:rsid w:val="00934C4C"/>
    <w:rsid w:val="009357C1"/>
    <w:rsid w:val="0094369F"/>
    <w:rsid w:val="00975664"/>
    <w:rsid w:val="00982A36"/>
    <w:rsid w:val="009F793C"/>
    <w:rsid w:val="00A56D97"/>
    <w:rsid w:val="00A81191"/>
    <w:rsid w:val="00A97E67"/>
    <w:rsid w:val="00AC4B5D"/>
    <w:rsid w:val="00B02C0A"/>
    <w:rsid w:val="00B232AC"/>
    <w:rsid w:val="00B67A9F"/>
    <w:rsid w:val="00B71151"/>
    <w:rsid w:val="00BD0832"/>
    <w:rsid w:val="00BD271E"/>
    <w:rsid w:val="00C0273C"/>
    <w:rsid w:val="00CB121F"/>
    <w:rsid w:val="00CC4CC9"/>
    <w:rsid w:val="00D51262"/>
    <w:rsid w:val="00D92198"/>
    <w:rsid w:val="00DA5164"/>
    <w:rsid w:val="00DD686D"/>
    <w:rsid w:val="00DD7A08"/>
    <w:rsid w:val="00EA30C4"/>
    <w:rsid w:val="00EA3AF8"/>
    <w:rsid w:val="00EB07C2"/>
    <w:rsid w:val="00EC4021"/>
    <w:rsid w:val="00EE6B44"/>
    <w:rsid w:val="00F33CE5"/>
    <w:rsid w:val="00F45796"/>
    <w:rsid w:val="00F76D5A"/>
    <w:rsid w:val="00F941E3"/>
    <w:rsid w:val="00FB0244"/>
    <w:rsid w:val="00FB53F1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6D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D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D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D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D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6D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D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D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D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D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St-1515/2015</izvorni_sadrzaj>
    <derivirana_varijabla naziv="DomainObject.Predmet.OznakaBroj_1">St-1515/2015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BREKALO j.d.o.o.</izvorni_sadrzaj>
    <derivirana_varijabla naziv="DomainObject.Predmet.ProtustrankaFormated_1">  UGOSTITELJSTVO BREKALO j.d.o.o.</derivirana_varijabla>
  </DomainObject.Predmet.ProtustrankaFormated>
  <DomainObject.Predmet.ProtustrankaFormatedOIB>
    <izvorni_sadrzaj>  UGOSTITELJSTVO BREKALO j.d.o.o., OIB 52170102019</izvorni_sadrzaj>
    <derivirana_varijabla naziv="DomainObject.Predmet.ProtustrankaFormatedOIB_1">  UGOSTITELJSTVO BREKALO j.d.o.o., OIB 52170102019</derivirana_varijabla>
  </DomainObject.Predmet.ProtustrankaFormatedOIB>
  <DomainObject.Predmet.ProtustrankaFormatedWithAdress>
    <izvorni_sadrzaj> UGOSTITELJSTVO BREKALO j.d.o.o., Voćarska ulica 33, 10370 Brckovljani</izvorni_sadrzaj>
    <derivirana_varijabla naziv="DomainObject.Predmet.ProtustrankaFormatedWithAdress_1"> UGOSTITELJSTVO BREKALO j.d.o.o., Voćarska ulica 33, 10370 Brckovljani</derivirana_varijabla>
  </DomainObject.Predmet.ProtustrankaFormatedWithAdress>
  <DomainObject.Predmet.ProtustrankaFormatedWithAdressOIB>
    <izvorni_sadrzaj> UGOSTITELJSTVO BREKALO j.d.o.o., OIB 52170102019, Voćarska ulica 33, 10370 Brckovljani</izvorni_sadrzaj>
    <derivirana_varijabla naziv="DomainObject.Predmet.ProtustrankaFormatedWithAdressOIB_1"> UGOSTITELJSTVO BREKALO j.d.o.o., OIB 52170102019, Voćarska ulica 33, 10370 Brckovljani</derivirana_varijabla>
  </DomainObject.Predmet.ProtustrankaFormatedWithAdressOIB>
  <DomainObject.Predmet.ProtustrankaWithAdress>
    <izvorni_sadrzaj>UGOSTITELJSTVO BREKALO j.d.o.o. Voćarska ulica 33, 10370 Brckovljani</izvorni_sadrzaj>
    <derivirana_varijabla naziv="DomainObject.Predmet.ProtustrankaWithAdress_1">UGOSTITELJSTVO BREKALO j.d.o.o. Voćarska ulica 33, 10370 Brckovljani</derivirana_varijabla>
  </DomainObject.Predmet.ProtustrankaWithAdress>
  <DomainObject.Predmet.ProtustrankaWithAdressOIB>
    <izvorni_sadrzaj>UGOSTITELJSTVO BREKALO j.d.o.o., OIB 52170102019, Voćarska ulica 33, 10370 Brckovljani</izvorni_sadrzaj>
    <derivirana_varijabla naziv="DomainObject.Predmet.ProtustrankaWithAdressOIB_1">UGOSTITELJSTVO BREKALO j.d.o.o., OIB 52170102019, Voćarska ulica 33, 10370 Brckovljani</derivirana_varijabla>
  </DomainObject.Predmet.ProtustrankaWithAdressOIB>
  <DomainObject.Predmet.ProtustrankaNazivFormated>
    <izvorni_sadrzaj>UGOSTITELJSTVO BREKALO j.d.o.o.</izvorni_sadrzaj>
    <derivirana_varijabla naziv="DomainObject.Predmet.ProtustrankaNazivFormated_1">UGOSTITELJSTVO BREKALO j.d.o.o.</derivirana_varijabla>
  </DomainObject.Predmet.ProtustrankaNazivFormated>
  <DomainObject.Predmet.ProtustrankaNazivFormatedOIB>
    <izvorni_sadrzaj>UGOSTITELJSTVO BREKALO j.d.o.o., OIB 52170102019</izvorni_sadrzaj>
    <derivirana_varijabla naziv="DomainObject.Predmet.ProtustrankaNazivFormatedOIB_1">UGOSTITELJSTVO BREKALO j.d.o.o., OIB 52170102019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BREKALO j.d.o.o.</item>
    </izvorni_sadrzaj>
    <derivirana_varijabla naziv="DomainObject.Predmet.ProtuStrankaListFormated_1">
      <item>UGOSTITELJSTVO BREKALO j.d.o.o.</item>
    </derivirana_varijabla>
  </DomainObject.Predmet.ProtuStrankaListFormated>
  <DomainObject.Predmet.ProtuStrankaListFormatedOIB>
    <izvorni_sadrzaj>
      <item>UGOSTITELJSTVO BREKALO j.d.o.o., OIB 52170102019</item>
    </izvorni_sadrzaj>
    <derivirana_varijabla naziv="DomainObject.Predmet.ProtuStrankaListFormatedOIB_1">
      <item>UGOSTITELJSTVO BREKALO j.d.o.o., OIB 52170102019</item>
    </derivirana_varijabla>
  </DomainObject.Predmet.ProtuStrankaListFormatedOIB>
  <DomainObject.Predmet.ProtuStrankaListFormatedWithAdress>
    <izvorni_sadrzaj>
      <item>UGOSTITELJSTVO BREKALO j.d.o.o., Voćarska ulica 33, 10370 Brckovljani</item>
    </izvorni_sadrzaj>
    <derivirana_varijabla naziv="DomainObject.Predmet.ProtuStrankaListFormatedWithAdress_1">
      <item>UGOSTITELJSTVO BREKALO j.d.o.o., Voćarska ulica 33, 10370 Brckovljani</item>
    </derivirana_varijabla>
  </DomainObject.Predmet.ProtuStrankaListFormatedWithAdress>
  <DomainObject.Predmet.ProtuStrankaListFormatedWithAdressOIB>
    <izvorni_sadrzaj>
      <item>UGOSTITELJSTVO BREKALO j.d.o.o., OIB 52170102019, Voćarska ulica 33, 10370 Brckovljani</item>
    </izvorni_sadrzaj>
    <derivirana_varijabla naziv="DomainObject.Predmet.ProtuStrankaListFormatedWithAdressOIB_1">
      <item>UGOSTITELJSTVO BREKALO j.d.o.o., OIB 52170102019, Voćarska ulica 33, 10370 Brckovljani</item>
    </derivirana_varijabla>
  </DomainObject.Predmet.ProtuStrankaListFormatedWithAdressOIB>
  <DomainObject.Predmet.ProtuStrankaListNazivFormated>
    <izvorni_sadrzaj>
      <item>UGOSTITELJSTVO BREKALO j.d.o.o.</item>
    </izvorni_sadrzaj>
    <derivirana_varijabla naziv="DomainObject.Predmet.ProtuStrankaListNazivFormated_1">
      <item>UGOSTITELJSTVO BREKALO j.d.o.o.</item>
    </derivirana_varijabla>
  </DomainObject.Predmet.ProtuStrankaListNazivFormated>
  <DomainObject.Predmet.ProtuStrankaListNazivFormatedOIB>
    <izvorni_sadrzaj>
      <item>UGOSTITELJSTVO BREKALO j.d.o.o., OIB 52170102019</item>
    </izvorni_sadrzaj>
    <derivirana_varijabla naziv="DomainObject.Predmet.ProtuStrankaListNazivFormatedOIB_1">
      <item>UGOSTITELJSTVO BREKALO j.d.o.o., OIB 52170102019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BREKALO j.d.o.o.</izvorni_sadrzaj>
    <derivirana_varijabla naziv="DomainObject.Predmet.ProtustrankaIDrugi_1">UGOSTITELJSTVO BREKALO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UGOSTITELJSTVO BREKALO j.d.o.o., OIB 52170102019, Voćarska ulica 33, 10370 Brckovljani</izvorni_sadrzaj>
    <derivirana_varijabla naziv="DomainObject.Predmet.ProtustrankaIDrugiAdressOIB_1">UGOSTITELJSTVO BREKALO j.d.o.o., OIB 52170102019, Voćarska ulica 33,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BREKALO j.d.o.o.</item>
    </izvorni_sadrzaj>
    <derivirana_varijabla naziv="DomainObject.Predmet.SudioniciListNaziv_1">
      <item>FINA Regionalni centar Zagreb</item>
      <item>UGOSTITELJSTVO BREKALO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UGOSTITELJSTVO BREKALO j.d.o.o., OIB 52170102019, Voćarska ulica 33,10370 Brckovljani</item>
    </izvorni_sadrzaj>
    <derivirana_varijabla naziv="DomainObject.Predmet.SudioniciListAdressOIB_1">
      <item>FINA Regionalni centar Zagreb, OIB 85821130368, Trg svibanjskih žrtava 1995. 1,10000 Zagreb</item>
      <item>UGOSTITELJSTVO BREKALO j.d.o.o., OIB 52170102019, Voćarska ulica 33,10370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52170102019</item>
    </izvorni_sadrzaj>
    <derivirana_varijabla naziv="DomainObject.Predmet.SudioniciListNazivOIB_1">
      <item>, OIB 85821130368</item>
      <item>, OIB 52170102019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2019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2015-12-17T12:38:00Z</dcterms:created>
  <dc:creator>Vinka Mihalinčić</dc:creator>
  <cp:lastModifiedBy>Vinka Mihalinčić</cp:lastModifiedBy>
  <cp:lastPrinted>2015-12-17T11:21:00Z</cp:lastPrinted>
  <dcterms:modified xmlns:xsi="http://www.w3.org/2001/XMLSchema-instance" xsi:type="dcterms:W3CDTF">2015-12-17T12:39:00Z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