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8447" w14:paraId="cbc8447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9C5DD0">
        <w:rPr>
          <w:b/>
        </w:rPr>
        <w:t>190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BC6AC0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451E27" w:rsidP="00C96F43" w:rsidR="005C6F0E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0C11F2" w:rsidP="00C96F43" w:rsidR="000C11F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9C5DD0" w:rsidRPr="009C5DD0">
        <w:t>GALEON društvo s ograničenom odgovornošću za trgovinu i turizam Makarska, Kralja Petra Krešimira IV 7C, OIB: 87850654336</w:t>
      </w:r>
      <w:r w:rsidR="00451E27" w:rsidRPr="00A27FE8">
        <w:t xml:space="preserve">, dana </w:t>
      </w:r>
      <w:r w:rsidR="009C5DD0">
        <w:t>28</w:t>
      </w:r>
      <w:r w:rsidR="00CD578D">
        <w:t xml:space="preserve">. </w:t>
      </w:r>
      <w:r w:rsidR="00BC6AC0">
        <w:t>lip</w:t>
      </w:r>
      <w:r w:rsidR="00561380">
        <w:t>nja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>
      <w:pPr>
        <w:ind w:firstLine="708"/>
        <w:jc w:val="both"/>
      </w:pPr>
    </w:p>
    <w:p w:rsidRDefault="000C11F2" w:rsidP="00AA56B7" w:rsidR="000C11F2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9C5DD0" w:rsidRPr="009C5DD0">
        <w:t>GALEON društvo s ograničenom odgovornošću za trgovinu i turizam Makarska, Kralja Petra Krešimira IV 7C, OIB: 87850654336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BC6AC0">
        <w:t>2</w:t>
      </w:r>
      <w:r w:rsidR="009C5DD0">
        <w:t>8</w:t>
      </w:r>
      <w:r w:rsidR="00A90A96">
        <w:t xml:space="preserve">. </w:t>
      </w:r>
      <w:r w:rsidR="00BC6AC0">
        <w:t>lip</w:t>
      </w:r>
      <w:r w:rsidR="00561380">
        <w:t>nja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A534E8">
        <w:t>5</w:t>
      </w:r>
      <w:r w:rsidR="009247F2" w:rsidRPr="00A27FE8">
        <w:t>,</w:t>
      </w:r>
      <w:r w:rsidR="00A90A96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620D2" w:rsidRPr="001620D2">
        <w:t>Snježana Vrkljan, Zagreb, Kralja Zvonimira 75, OIB: 44740101731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9C5DD0" w:rsidRPr="009C5DD0">
        <w:t>GALEON društvo s ograničenom odgovornošću za trgovinu i turizam Makarska, Kralja Petra Krešimira IV 7C, OIB: 87850654336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9C5DD0" w:rsidP="009C5DD0" w:rsidR="009C5DD0">
      <w:pPr>
        <w:ind w:firstLine="708"/>
        <w:jc w:val="both"/>
      </w:pPr>
      <w:r>
        <w:t xml:space="preserve">Predlagatelj Financijska agencija, RC Split je prijedlogom zaprimljenim na Trgovačkom sudu u Splitu, dana 3.11.2015. godine predložio otvaranje stečajnog postupka nad dužnikom GALEON društvo s ograničenom odgovornošću za trgovinu i turizam Makarska, Kralja Petra Krešimira IV 7C, OIB: 87850654336. U prijedlogu se u bitnome navodi da temeljem čl. 444. st. 1. SZ-a podnosi prijedlog, te da na dan 01.09.2015.g. dužnik ima u očevidniku redoslijeda osnova za plaćanje evidentirane </w:t>
      </w:r>
      <w:r>
        <w:lastRenderedPageBreak/>
        <w:t>osnove za plaćanje u neprekinutom razdoblju od 1378 dana u ukupnom iznosu od 323.129,88 kuna u koji iznos je uračunata kamata i naknada predlagatelja za provedbu ovrhe na novčanim sredstvima. Navodi se da dužnik nema zaposlenih, te da nema otvorenih računa.</w:t>
      </w:r>
    </w:p>
    <w:p w:rsidRDefault="009C5DD0" w:rsidP="009C5DD0" w:rsidR="009C5DD0">
      <w:pPr>
        <w:ind w:firstLine="708"/>
        <w:jc w:val="both"/>
      </w:pPr>
    </w:p>
    <w:p w:rsidRDefault="009C5DD0" w:rsidP="009C5DD0" w:rsidR="009C5DD0">
      <w:pPr>
        <w:ind w:firstLine="708"/>
        <w:jc w:val="both"/>
      </w:pPr>
      <w:r>
        <w:t>Vjerovnik Republika Hrvatska je podnijela prijedlog za otvaranje stečajnog postupka i u spis dostavila bilancu iz 2011. godine i podatke o vlasništvu vozila dužnika.</w:t>
      </w:r>
    </w:p>
    <w:p w:rsidRDefault="009C5DD0" w:rsidP="009C5DD0" w:rsidR="009C5DD0">
      <w:pPr>
        <w:ind w:firstLine="708"/>
        <w:jc w:val="both"/>
      </w:pPr>
    </w:p>
    <w:p w:rsidRDefault="009C5DD0" w:rsidP="009C5DD0" w:rsidR="009C5DD0">
      <w:pPr>
        <w:ind w:firstLine="708"/>
        <w:jc w:val="both"/>
      </w:pPr>
      <w:r>
        <w:t>Naslovni sud je rješenjem od 25.01.2017. godine obustavio skraćeni stečajni postupak nad dužnikom.</w:t>
      </w:r>
    </w:p>
    <w:p w:rsidRDefault="009C5DD0" w:rsidP="009C5DD0" w:rsidR="009C5DD0">
      <w:pPr>
        <w:ind w:firstLine="708"/>
        <w:jc w:val="both"/>
      </w:pPr>
    </w:p>
    <w:p w:rsidRDefault="009C5DD0" w:rsidP="009C5DD0" w:rsidR="009C5DD0">
      <w:pPr>
        <w:ind w:firstLine="708"/>
        <w:jc w:val="both"/>
      </w:pPr>
      <w:r>
        <w:t>Kako je predlagatelj učinio vjerojatnim postojanje stečajnog razloga, to je rješenjem ovog suda posl.br. St-190/2017 od 7. ožujka 2018.g. pokrenut prethodni postupak radi utvrđivanja uvjeta za otvaranje stečajnog postupka i zakazano ročište  na koje su pozvani predlagatelj, FINA, dužnik, zastupnik po zakonu dužnika.</w:t>
      </w:r>
    </w:p>
    <w:p w:rsidRDefault="009C5DD0" w:rsidP="009C5DD0" w:rsidR="009C5DD0">
      <w:pPr>
        <w:ind w:firstLine="708"/>
        <w:jc w:val="both"/>
      </w:pPr>
    </w:p>
    <w:p w:rsidRDefault="009C5DD0" w:rsidP="009C5DD0" w:rsidR="009C5DD0">
      <w:pPr>
        <w:ind w:firstLine="708"/>
        <w:jc w:val="both"/>
      </w:pPr>
      <w:r>
        <w:t xml:space="preserve">Na ročište dana 5. travnja 2018.g. nije pristupio zastupnik po zakonu dužnika niti je postupio prema točci IV. rješenja od 7. ožujka 2018. god. </w:t>
      </w:r>
    </w:p>
    <w:p w:rsidRDefault="009C5DD0" w:rsidP="009C5DD0" w:rsidR="009C5DD0">
      <w:pPr>
        <w:ind w:firstLine="708"/>
        <w:jc w:val="both"/>
      </w:pPr>
    </w:p>
    <w:p w:rsidRDefault="009C5DD0" w:rsidP="009C5DD0" w:rsidR="009C5DD0">
      <w:pPr>
        <w:ind w:firstLine="708"/>
        <w:jc w:val="both"/>
      </w:pPr>
      <w:r>
        <w:t>Iz potvrde FINA od 30.03.2018.g. (l.s. 38) je vidljivo da u Očevidniku redoslijeda osnova za plaćanje na dan izdavanja potvrde dužnik ima evidentirane ne izvršene osnove za plaćanje u neprekidnom razdoblju od 2318 dana. Kod stečajnog dužnika je stoga ispunjen stečajni razlog nesposobnosti za plaćanje.</w:t>
      </w:r>
    </w:p>
    <w:p w:rsidRDefault="009C5DD0" w:rsidP="009C5DD0" w:rsidR="009C5DD0">
      <w:pPr>
        <w:ind w:firstLine="708"/>
        <w:jc w:val="both"/>
      </w:pPr>
    </w:p>
    <w:p w:rsidRDefault="009C5DD0" w:rsidP="009C5DD0" w:rsidR="009C5DD0">
      <w:pPr>
        <w:ind w:firstLine="708"/>
        <w:jc w:val="both"/>
      </w:pPr>
      <w:r>
        <w:t xml:space="preserve">Kako iz podataka u spisu ne proizlazi da bi društvo imalo imovine koja bi činila dostatnu stečajnu masu, odnosno kojom bi se podmirili troškovi stečajnog postupka i eventualno namirili vjerovnici. Naime sud nije uzeo podatke iz bilance iz 2011. godine kao podatke o stvarnom stanju imovine dužnika obzirom da su podaci stari 7 godina. Iz potvrde o vozilima stečajnog dužnika je vidljivo da su sva vozila starija od 10 godina i da su sva odjavljena i to od 2011. godine do 2014. godine. </w:t>
      </w:r>
    </w:p>
    <w:p w:rsidRDefault="009C5DD0" w:rsidP="009C5DD0" w:rsidR="009C5DD0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9C5DD0">
        <w:t>190</w:t>
      </w:r>
      <w:r w:rsidR="00DD0B5E">
        <w:t>/201</w:t>
      </w:r>
      <w:r w:rsidR="00BC6AC0">
        <w:t>7</w:t>
      </w:r>
      <w:r w:rsidR="00A90A96">
        <w:t xml:space="preserve"> od </w:t>
      </w:r>
      <w:r w:rsidR="00BC6AC0">
        <w:t>05. travnja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C6AC0" w:rsidRPr="00BC6AC0">
        <w:t>St-</w:t>
      </w:r>
      <w:r w:rsidR="009C5DD0">
        <w:t>190</w:t>
      </w:r>
      <w:r w:rsidR="00BC6AC0" w:rsidRPr="00BC6AC0">
        <w:t>/2017 od 05. travnja 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</w:t>
      </w:r>
      <w:r w:rsidRPr="00A27FE8">
        <w:lastRenderedPageBreak/>
        <w:t xml:space="preserve">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96A04" w:rsidP="00AC588F" w:rsidR="00296A04">
      <w:pPr>
        <w:rPr>
          <w:b/>
        </w:rPr>
      </w:pPr>
    </w:p>
    <w:p w:rsidRDefault="000C11F2" w:rsidP="00AC588F" w:rsidR="000C11F2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C6AC0">
        <w:rPr>
          <w:b/>
        </w:rPr>
        <w:t>2</w:t>
      </w:r>
      <w:r w:rsidR="009C5DD0">
        <w:rPr>
          <w:b/>
        </w:rPr>
        <w:t>8</w:t>
      </w:r>
      <w:r w:rsidR="00CD578D">
        <w:rPr>
          <w:b/>
        </w:rPr>
        <w:t xml:space="preserve">. </w:t>
      </w:r>
      <w:r w:rsidR="00BC6AC0">
        <w:rPr>
          <w:b/>
        </w:rPr>
        <w:t>lip</w:t>
      </w:r>
      <w:r w:rsidR="00561380">
        <w:rPr>
          <w:b/>
        </w:rPr>
        <w:t>nja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 w:rsidRPr="00AC588F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C588F" w:rsidP="008E00CB" w:rsidR="00AC588F">
      <w:pPr>
        <w:ind w:left="5664"/>
        <w:jc w:val="both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0631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9C5DD0">
      <w:rPr>
        <w:rFonts w:hAnsi="Book Antiqua" w:ascii="Book Antiqua"/>
        <w:b/>
        <w:sz w:val="20"/>
        <w:szCs w:val="20"/>
      </w:rPr>
      <w:t>190</w:t>
    </w:r>
    <w:r w:rsidRPr="00561380">
      <w:rPr>
        <w:rFonts w:hAnsi="Book Antiqua" w:ascii="Book Antiqua"/>
        <w:b/>
        <w:sz w:val="20"/>
        <w:szCs w:val="20"/>
      </w:rPr>
      <w:t>/201</w:t>
    </w:r>
    <w:r w:rsidR="00BC6AC0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40488"/>
    <w:rsid w:val="000437A1"/>
    <w:rsid w:val="00043FE9"/>
    <w:rsid w:val="00044A55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7516F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EB7"/>
    <w:rsid w:val="005C0DA1"/>
    <w:rsid w:val="005C327C"/>
    <w:rsid w:val="005C6F0E"/>
    <w:rsid w:val="005C74D3"/>
    <w:rsid w:val="005E63D7"/>
    <w:rsid w:val="005E6841"/>
    <w:rsid w:val="006005CB"/>
    <w:rsid w:val="0060631F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407F"/>
    <w:rsid w:val="00731A2D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D2A10"/>
    <w:rsid w:val="007D3B15"/>
    <w:rsid w:val="007D6FAA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00C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AC0"/>
    <w:rsid w:val="00BC6E76"/>
    <w:rsid w:val="00BD50F0"/>
    <w:rsid w:val="00BE1B95"/>
    <w:rsid w:val="00BE3206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96F4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6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3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3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3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3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6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3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3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3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3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GALEON društvo s ograničenom odgovornošću za trgovinu i turizam</izvorni_sadrzaj>
    <derivirana_varijabla naziv="DomainObject.Predmet.ProtustrankaFormated_1">  GALEON društvo s ograničenom odgovornošću za trgovinu i turizam</derivirana_varijabla>
  </DomainObject.Predmet.ProtustrankaFormated>
  <DomainObject.Predmet.ProtustrankaFormatedOIB>
    <izvorni_sadrzaj>  GALEON društvo s ograničenom odgovornošću za trgovinu i turizam, OIB 87850654336</izvorni_sadrzaj>
    <derivirana_varijabla naziv="DomainObject.Predmet.ProtustrankaFormatedOIB_1">  GALEON društvo s ograničenom odgovornošću za trgovinu i turizam, OIB 87850654336</derivirana_varijabla>
  </DomainObject.Predmet.ProtustrankaFormatedOIB>
  <DomainObject.Predmet.ProtustrankaFormatedWithAdress>
    <izvorni_sadrzaj> GALEON društvo s ograničenom odgovornošću za trgovinu i turizam, Kralja Petra Krešimira  IV 7C, 21300 Makarska</izvorni_sadrzaj>
    <derivirana_varijabla naziv="DomainObject.Predmet.ProtustrankaFormatedWithAdress_1"> GALEON društvo s ograničenom odgovornošću za trgovinu i turizam, Kralja Petra Krešimira  IV 7C, 21300 Makarska</derivirana_varijabla>
  </DomainObject.Predmet.ProtustrankaFormatedWithAdress>
  <DomainObject.Predmet.ProtustrankaFormatedWithAdressOIB>
    <izvorni_sadrzaj> GALEON društvo s ograničenom odgovornošću za trgovinu i turizam, OIB 87850654336, Kralja Petra Krešimira  IV 7C, 21300 Makarska</izvorni_sadrzaj>
    <derivirana_varijabla naziv="DomainObject.Predmet.ProtustrankaFormatedWithAdressOIB_1"> GALEON društvo s ograničenom odgovornošću za trgovinu i turizam, OIB 87850654336, Kralja Petra Krešimira  IV 7C, 21300 Makarska</derivirana_varijabla>
  </DomainObject.Predmet.ProtustrankaFormatedWithAdressOIB>
  <DomainObject.Predmet.ProtustrankaWithAdress>
    <izvorni_sadrzaj>GALEON društvo s ograničenom odgovornošću za trgovinu i turizam Kralja Petra Krešimira  IV 7C, 21300 Makarska</izvorni_sadrzaj>
    <derivirana_varijabla naziv="DomainObject.Predmet.ProtustrankaWithAdress_1">GALEON društvo s ograničenom odgovornošću za trgovinu i turizam Kralja Petra Krešimira  IV 7C, 21300 Makarska</derivirana_varijabla>
  </DomainObject.Predmet.ProtustrankaWithAdress>
  <DomainObject.Predmet.ProtustrankaWithAdressOIB>
    <izvorni_sadrzaj>GALEON društvo s ograničenom odgovornošću za trgovinu i turizam, OIB 87850654336, Kralja Petra Krešimira  IV 7C, 21300 Makarska</izvorni_sadrzaj>
    <derivirana_varijabla naziv="DomainObject.Predmet.ProtustrankaWithAdressOIB_1">GALEON društvo s ograničenom odgovornošću za trgovinu i turizam, OIB 87850654336, Kralja Petra Krešimira  IV 7C, 21300 Makarska</derivirana_varijabla>
  </DomainObject.Predmet.ProtustrankaWithAdressOIB>
  <DomainObject.Predmet.ProtustrankaNazivFormated>
    <izvorni_sadrzaj>GALEON društvo s ograničenom odgovornošću za trgovinu i turizam</izvorni_sadrzaj>
    <derivirana_varijabla naziv="DomainObject.Predmet.ProtustrankaNazivFormated_1">GALEON društvo s ograničenom odgovornošću za trgovinu i turizam</derivirana_varijabla>
  </DomainObject.Predmet.ProtustrankaNazivFormated>
  <DomainObject.Predmet.ProtustrankaNazivFormatedOIB>
    <izvorni_sadrzaj>GALEON društvo s ograničenom odgovornošću za trgovinu i turizam, OIB 87850654336</izvorni_sadrzaj>
    <derivirana_varijabla naziv="DomainObject.Predmet.ProtustrankaNazivFormatedOIB_1">GALEON društvo s ograničenom odgovornošću za trgovinu i turizam, OIB 87850654336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323129.88</izvorni_sadrzaj>
    <derivirana_varijabla naziv="DomainObject.Predmet.TrenutnaVrijednost_1">323129.88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GALEON društvo s ograničenom odgovornošću za trgovinu i turizam</item>
    </izvorni_sadrzaj>
    <derivirana_varijabla naziv="DomainObject.Predmet.ProtuStrankaListFormated_1">
      <item>GALEON društvo s ograničenom odgovornošću za trgovinu i turizam</item>
    </derivirana_varijabla>
  </DomainObject.Predmet.ProtuStrankaListFormated>
  <DomainObject.Predmet.ProtuStrankaListFormatedOIB>
    <izvorni_sadrzaj>
      <item>GALEON društvo s ograničenom odgovornošću za trgovinu i turizam, OIB 87850654336</item>
    </izvorni_sadrzaj>
    <derivirana_varijabla naziv="DomainObject.Predmet.ProtuStrankaListFormatedOIB_1">
      <item>GALEON društvo s ograničenom odgovornošću za trgovinu i turizam, OIB 87850654336</item>
    </derivirana_varijabla>
  </DomainObject.Predmet.ProtuStrankaListFormatedOIB>
  <DomainObject.Predmet.ProtuStrankaListFormatedWithAdress>
    <izvorni_sadrzaj>
      <item>GALEON društvo s ograničenom odgovornošću za trgovinu i turizam, Kralja Petra Krešimira  IV 7C, 21300 Makarska</item>
    </izvorni_sadrzaj>
    <derivirana_varijabla naziv="DomainObject.Predmet.ProtuStrankaListFormatedWithAdress_1">
      <item>GALEON društvo s ograničenom odgovornošću za trgovinu i turizam, Kralja Petra Krešimira  IV 7C, 21300 Makarska</item>
    </derivirana_varijabla>
  </DomainObject.Predmet.ProtuStrankaListFormatedWithAdress>
  <DomainObject.Predmet.ProtuStrankaListFormatedWithAdressOIB>
    <izvorni_sadrzaj>
      <item>GALEON društvo s ograničenom odgovornošću za trgovinu i turizam, OIB 87850654336, Kralja Petra Krešimira  IV 7C, 21300 Makarska</item>
    </izvorni_sadrzaj>
    <derivirana_varijabla naziv="DomainObject.Predmet.ProtuStrankaListFormatedWithAdressOIB_1">
      <item>GALEON društvo s ograničenom odgovornošću za trgovinu i turizam, OIB 87850654336, Kralja Petra Krešimira  IV 7C, 21300 Makarska</item>
    </derivirana_varijabla>
  </DomainObject.Predmet.ProtuStrankaListFormatedWithAdressOIB>
  <DomainObject.Predmet.ProtuStrankaListNazivFormated>
    <izvorni_sadrzaj>
      <item>GALEON društvo s ograničenom odgovornošću za trgovinu i turizam</item>
    </izvorni_sadrzaj>
    <derivirana_varijabla naziv="DomainObject.Predmet.ProtuStrankaListNazivFormated_1">
      <item>GALEON društvo s ograničenom odgovornošću za trgovinu i turizam</item>
    </derivirana_varijabla>
  </DomainObject.Predmet.ProtuStrankaListNazivFormated>
  <DomainObject.Predmet.ProtuStrankaListNazivFormatedOIB>
    <izvorni_sadrzaj>
      <item>GALEON društvo s ograničenom odgovornošću za trgovinu i turizam, OIB 87850654336</item>
    </izvorni_sadrzaj>
    <derivirana_varijabla naziv="DomainObject.Predmet.ProtuStrankaListNazivFormatedOIB_1">
      <item>GALEON društvo s ograničenom odgovornošću za trgovinu i turizam, OIB 87850654336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GALEON društvo s ograničenom odgovornošću za trgovinu i turizam</izvorni_sadrzaj>
    <derivirana_varijabla naziv="DomainObject.Predmet.ProtustrankaIDrugi_1">GALEON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GALEON društvo s ograničenom odgovornošću za trgovinu i turizam, OIB 87850654336, Kralja Petra Krešimira  IV 7C, 21300 Makarska</izvorni_sadrzaj>
    <derivirana_varijabla naziv="DomainObject.Predmet.ProtustrankaIDrugiAdressOIB_1">GALEON društvo s ograničenom odgovornošću za trgovinu i turizam, OIB 87850654336, Kralja Petra Krešimira  IV 7C,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GALEON društvo s ograničenom odgovornošću za trgovinu 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GALEON društvo s ograničenom odgovornošću za trgovinu 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GALEON društvo s ograničenom odgovornošću za trgovinu i turizam, OIB 87850654336, Kralja Petra Krešimira  IV 7C,21300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GALEON društvo s ograničenom odgovornošću za trgovinu i turizam, OIB 87850654336, Kralja Petra Krešimira  IV 7C,21300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87850654336</item>
      <item>, OIB 85821130368</item>
      <item>, OIB 18683136487</item>
      <item>, OIB null</item>
    </izvorni_sadrzaj>
    <derivirana_varijabla naziv="DomainObject.Predmet.SudioniciListNazivOIB_1">
      <item>, OIB 87850654336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978</properties:Words>
  <properties:Characters>5449</properties:Characters>
  <properties:Lines>131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2018-06-28T11:36:00Z</dcterms:created>
  <dc:creator>Katarina Franković</dc:creator>
  <cp:lastModifiedBy>Katarina Franković</cp:lastModifiedBy>
  <cp:lastPrinted>2018-06-28T11:36:00Z</cp:lastPrinted>
  <dcterms:modified xmlns:xsi="http://www.w3.org/2001/XMLSchema-instance" xsi:type="dcterms:W3CDTF">2018-06-28T11:37:00Z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(190 -17  otvaranje i zaključenje stečajnog postupka čl. 132  Split.docx)</vt:lpwstr>
  </prop:property>
  <prop:property name="CC_coloring" pid="5" fmtid="{D5CDD505-2E9C-101B-9397-08002B2CF9AE}">
    <vt:bool>false</vt:bool>
  </prop:property>
</prop:Properties>
</file>