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f402c" w14:paraId="08f402c" w:rsidRDefault="00A43E78" w:rsidP="00A43E78" w:rsidR="00A43E78">
      <w:pPr>
        <w:spacing w:after="0"/>
        <w:jc w:val="right"/>
        <w:outlineLvl w:val="0"/>
        <w15:collapsed w:val="false"/>
      </w:pPr>
      <w:bookmarkStart w:name="_GoBack" w:id="0"/>
      <w:bookmarkEnd w:id="0"/>
      <w:r>
        <w:t>Poslovni broj: 3 St-429/17-3</w:t>
      </w:r>
    </w:p>
    <w:p w:rsidRDefault="00A43E78" w:rsidP="00A43E78" w:rsidR="00A43E78">
      <w:pPr>
        <w:spacing w:after="0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3E78" w:rsidP="00A43E78" w:rsidR="00A43E78">
      <w:pPr>
        <w:spacing w:after="0"/>
      </w:pPr>
      <w:r>
        <w:t xml:space="preserve">         REPUBLIKA HRVATSKA</w:t>
      </w:r>
    </w:p>
    <w:p w:rsidRDefault="00A43E78" w:rsidP="00A43E78" w:rsidR="00A43E78">
      <w:pPr>
        <w:spacing w:after="0"/>
      </w:pPr>
      <w:r>
        <w:t xml:space="preserve"> TRGOVAČKI SUD U VARAŽDINU</w:t>
      </w:r>
    </w:p>
    <w:p w:rsidRDefault="00A43E78" w:rsidP="00A43E78" w:rsidR="00A43E78">
      <w:pPr>
        <w:spacing w:after="0"/>
        <w:ind w:firstLine="720"/>
      </w:pPr>
      <w:r>
        <w:t xml:space="preserve">         B. Radić 2</w:t>
      </w:r>
    </w:p>
    <w:p w:rsidRDefault="00A43E78" w:rsidP="00A43E78" w:rsidR="00A43E78">
      <w:pPr>
        <w:spacing w:after="0"/>
        <w:outlineLvl w:val="0"/>
      </w:pPr>
    </w:p>
    <w:p w:rsidRDefault="00A43E78" w:rsidP="00A43E78" w:rsidR="00A43E78">
      <w:pPr>
        <w:spacing w:after="0"/>
        <w:jc w:val="center"/>
      </w:pPr>
    </w:p>
    <w:p w:rsidRDefault="00A43E78" w:rsidP="00A43E78" w:rsidR="00A43E78">
      <w:pPr>
        <w:spacing w:after="0"/>
        <w:jc w:val="center"/>
      </w:pPr>
    </w:p>
    <w:p w:rsidRDefault="00A43E78" w:rsidP="00A43E78" w:rsidR="00A43E78">
      <w:pPr>
        <w:spacing w:after="0"/>
        <w:jc w:val="both"/>
      </w:pPr>
      <w:r>
        <w:tab/>
        <w:t>Trgovački sud u Varaždinu, po sucu toga suda Jasni Lekić, u predmetu u povodu zahtjeva Financijske agencije Regionalni centar Zagreb, Podružnica Varaždin, Augusta Cesarca 2, Varaždin, za pokretanje skraćenog stečajnog postupka protiv dužnika DIATOM društvo s ograničenom odgovornošću za trgovinu i usluge, skraćena tvrtka DIATOM d.o.o. Nedelišće, Livadarska 38/A, MBS: 070120096, OIB: 90414169830, dana 29. kolovoza 2017. godine temeljem čl. 430. Stečajnog zakona ("Narodne novine" 71/15, u daljnjem tekstu SZ) objavljuje slijedeći</w:t>
      </w:r>
    </w:p>
    <w:p w:rsidRDefault="00A43E78" w:rsidP="00A43E78" w:rsidR="00A43E78">
      <w:pPr>
        <w:spacing w:after="0"/>
        <w:jc w:val="both"/>
      </w:pPr>
    </w:p>
    <w:p w:rsidRDefault="00A43E78" w:rsidP="00A43E78" w:rsidR="00A43E78">
      <w:pPr>
        <w:spacing w:after="0"/>
        <w:jc w:val="both"/>
      </w:pPr>
    </w:p>
    <w:p w:rsidRDefault="00A43E78" w:rsidP="00A43E78" w:rsidR="00A43E78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A43E78" w:rsidP="00A43E78" w:rsidR="00A43E78">
      <w:pPr>
        <w:spacing w:after="0"/>
        <w:jc w:val="center"/>
        <w:rPr>
          <w:sz w:val="28"/>
          <w:szCs w:val="28"/>
        </w:rPr>
      </w:pPr>
    </w:p>
    <w:p w:rsidRDefault="00A43E78" w:rsidP="00A43E78" w:rsidR="00A43E78">
      <w:pPr>
        <w:spacing w:after="0"/>
        <w:jc w:val="both"/>
      </w:pPr>
    </w:p>
    <w:p w:rsidRDefault="00A43E78" w:rsidP="00A43E78" w:rsidR="00A43E78">
      <w:pPr>
        <w:spacing w:after="0"/>
        <w:jc w:val="both"/>
      </w:pPr>
      <w:r>
        <w:tab/>
        <w:t>I/ Utvrđuje se da ukupni iznos evidentiranog duga dužnika DIATOM d.o.o. Nedelišće, Livadarska 38/A, OIB: 90414169830, iznosi 33.682,47 kn.</w:t>
      </w:r>
    </w:p>
    <w:p w:rsidRDefault="00A43E78" w:rsidP="00A43E78" w:rsidR="00A43E78">
      <w:pPr>
        <w:spacing w:after="0"/>
        <w:jc w:val="both"/>
      </w:pPr>
    </w:p>
    <w:p w:rsidRDefault="00A43E78" w:rsidP="00A43E78" w:rsidR="00A43E78">
      <w:pPr>
        <w:spacing w:after="0"/>
        <w:jc w:val="both"/>
      </w:pPr>
      <w:r>
        <w:tab/>
        <w:t>II/ Poziva se direktor dužnika Tomica Horvat iz Nedelišća, Livadarska 38/A, OIB: 02203316737,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A43E78" w:rsidP="00A43E78" w:rsidR="00A43E78">
      <w:pPr>
        <w:spacing w:after="0"/>
        <w:jc w:val="both"/>
      </w:pPr>
    </w:p>
    <w:p w:rsidRDefault="00A43E78" w:rsidP="00A43E78" w:rsidR="00A43E78">
      <w:pPr>
        <w:spacing w:after="0"/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A43E78" w:rsidP="00A43E78" w:rsidR="00A43E78">
      <w:pPr>
        <w:spacing w:after="0"/>
        <w:jc w:val="both"/>
      </w:pPr>
    </w:p>
    <w:p w:rsidRDefault="00A43E78" w:rsidP="00A43E78" w:rsidR="00A43E78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A43E78" w:rsidP="00A43E78" w:rsidR="00A43E78">
      <w:pPr>
        <w:spacing w:after="0"/>
        <w:jc w:val="both"/>
      </w:pPr>
    </w:p>
    <w:p w:rsidRDefault="00A43E78" w:rsidP="00A43E78" w:rsidR="00A43E78">
      <w:pPr>
        <w:spacing w:after="0"/>
        <w:jc w:val="both"/>
      </w:pPr>
      <w:r>
        <w:tab/>
      </w:r>
    </w:p>
    <w:p w:rsidRDefault="00A43E78" w:rsidP="00A43E78" w:rsidR="00A43E78">
      <w:pPr>
        <w:spacing w:after="0"/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</w:t>
      </w:r>
      <w:r>
        <w:lastRenderedPageBreak/>
        <w:t>službenoj dužnosti donijeti rješenje o otvaranju i zaključenju stečajnog postupka uz primjenu odredbi čl. 132. i 133. te čl. 286. do 299. SZ-a na odgovarajući način.</w:t>
      </w:r>
    </w:p>
    <w:p w:rsidRDefault="00A43E78" w:rsidP="00A43E78" w:rsidR="00A43E78">
      <w:pPr>
        <w:spacing w:after="0"/>
        <w:outlineLvl w:val="0"/>
      </w:pPr>
    </w:p>
    <w:p w:rsidRDefault="00A43E78" w:rsidP="00A43E78" w:rsidR="00A43E78">
      <w:pPr>
        <w:spacing w:after="0"/>
        <w:outlineLvl w:val="0"/>
      </w:pPr>
    </w:p>
    <w:p w:rsidRDefault="00A43E78" w:rsidP="00A43E78" w:rsidR="00A43E78">
      <w:pPr>
        <w:spacing w:after="0"/>
        <w:jc w:val="center"/>
        <w:outlineLvl w:val="0"/>
      </w:pPr>
      <w:r>
        <w:t>Obrazloženje</w:t>
      </w:r>
    </w:p>
    <w:p w:rsidRDefault="00A43E78" w:rsidP="00A43E78" w:rsidR="00A43E78">
      <w:pPr>
        <w:spacing w:after="0"/>
        <w:outlineLvl w:val="0"/>
      </w:pPr>
    </w:p>
    <w:p w:rsidRDefault="00A43E78" w:rsidP="00A43E78" w:rsidR="00A43E78">
      <w:pPr>
        <w:spacing w:after="0"/>
        <w:jc w:val="both"/>
        <w:outlineLvl w:val="0"/>
      </w:pPr>
      <w:r>
        <w:tab/>
        <w:t>Dana 7. kolovoza 2017. godine, predlagatelj Financijska agencija, Regionalni centar Zagreb, Podružnica Varaždin podnio je prijedlog  za otvaranje stečajnog postupka nad dužnikom, navodeći da dužnik DIATOM d.o.o. Nedelišće, Livadarska 38/A, OIB: 90414169830 na dan 3. kolovoza 2017. u Očevidniku redoslijeda osnova za plaćanje ima evidentirane neizvršene osnove za plaćanje u ukupnom iznosu 33.682,47 kn te da dužnik nema zaposlenih.</w:t>
      </w:r>
    </w:p>
    <w:p w:rsidRDefault="00A43E78" w:rsidP="00A43E78" w:rsidR="00A43E78">
      <w:pPr>
        <w:spacing w:after="0"/>
        <w:jc w:val="both"/>
        <w:outlineLvl w:val="0"/>
      </w:pPr>
    </w:p>
    <w:p w:rsidRDefault="00A43E78" w:rsidP="00A43E78" w:rsidR="00A43E78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A43E78" w:rsidP="00A43E78" w:rsidR="00A43E78">
      <w:pPr>
        <w:spacing w:after="0"/>
        <w:jc w:val="both"/>
        <w:outlineLvl w:val="0"/>
      </w:pPr>
    </w:p>
    <w:p w:rsidRDefault="00A43E78" w:rsidP="00A43E78" w:rsidR="00A43E78">
      <w:pPr>
        <w:spacing w:after="0"/>
        <w:jc w:val="both"/>
        <w:outlineLvl w:val="0"/>
      </w:pPr>
    </w:p>
    <w:p w:rsidRDefault="00A43E78" w:rsidP="00A43E78" w:rsidR="00A43E78">
      <w:pPr>
        <w:spacing w:after="0"/>
        <w:jc w:val="center"/>
        <w:outlineLvl w:val="0"/>
      </w:pPr>
    </w:p>
    <w:p w:rsidRDefault="00A43E78" w:rsidP="00A43E78" w:rsidR="00A43E78">
      <w:pPr>
        <w:spacing w:after="0"/>
        <w:jc w:val="center"/>
        <w:outlineLvl w:val="0"/>
      </w:pPr>
      <w:r>
        <w:t>U Varaždinu, 29. kolovoza 2017. godine</w:t>
      </w:r>
    </w:p>
    <w:p w:rsidRDefault="00A43E78" w:rsidP="00A43E78" w:rsidR="00A43E78">
      <w:pPr>
        <w:spacing w:after="0"/>
        <w:jc w:val="center"/>
        <w:outlineLvl w:val="0"/>
      </w:pPr>
    </w:p>
    <w:p w:rsidRDefault="00A43E78" w:rsidP="00A43E78" w:rsidR="00A43E78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43E78" w:rsidP="00A43E78" w:rsidR="00A43E78">
      <w:pPr>
        <w:spacing w:after="0"/>
        <w:jc w:val="center"/>
        <w:outlineLvl w:val="0"/>
      </w:pPr>
    </w:p>
    <w:p w:rsidRDefault="00A43E78" w:rsidP="00A43E78" w:rsidR="00A43E78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   SUDAC:</w:t>
      </w:r>
    </w:p>
    <w:p w:rsidRDefault="00A43E78" w:rsidP="00A43E78" w:rsidR="00A43E78">
      <w:pPr>
        <w:spacing w:after="0"/>
        <w:ind w:firstLine="720" w:left="3600"/>
        <w:outlineLvl w:val="0"/>
      </w:pPr>
    </w:p>
    <w:p w:rsidRDefault="00A43E78" w:rsidP="00A43E78" w:rsidR="00A43E78">
      <w:pPr>
        <w:spacing w:after="0"/>
        <w:ind w:firstLine="720" w:left="3600"/>
        <w:jc w:val="center"/>
        <w:outlineLvl w:val="0"/>
      </w:pPr>
      <w:r>
        <w:t xml:space="preserve">            Jasna Lekić</w:t>
      </w:r>
    </w:p>
    <w:p w:rsidRDefault="00A43E78" w:rsidP="00A43E78" w:rsidR="00A43E78">
      <w:pPr>
        <w:spacing w:after="0"/>
        <w:ind w:firstLine="720" w:left="3600"/>
        <w:outlineLvl w:val="0"/>
      </w:pPr>
    </w:p>
    <w:p w:rsidRDefault="00A43E78" w:rsidP="00A43E78" w:rsidR="00A43E78">
      <w:pPr>
        <w:spacing w:after="0"/>
        <w:outlineLvl w:val="0"/>
      </w:pPr>
    </w:p>
    <w:p w:rsidRDefault="00A43E78" w:rsidP="00A43E78" w:rsidR="00A43E78">
      <w:pPr>
        <w:spacing w:after="0"/>
        <w:outlineLvl w:val="0"/>
      </w:pPr>
    </w:p>
    <w:p w:rsidRDefault="00A43E78" w:rsidP="00A43E78" w:rsidR="00A43E78">
      <w:pPr>
        <w:spacing w:after="0"/>
        <w:outlineLvl w:val="0"/>
      </w:pPr>
    </w:p>
    <w:p w:rsidRDefault="00A43E78" w:rsidP="00A43E78" w:rsidR="00A43E78">
      <w:pPr>
        <w:spacing w:after="0"/>
        <w:outlineLvl w:val="0"/>
      </w:pPr>
    </w:p>
    <w:p w:rsidRDefault="00A43E78" w:rsidP="00A43E78" w:rsidR="00A43E78">
      <w:pPr>
        <w:spacing w:after="0"/>
        <w:outlineLvl w:val="0"/>
      </w:pPr>
      <w:r>
        <w:t>DNA:</w:t>
      </w:r>
    </w:p>
    <w:p w:rsidRDefault="00A43E78" w:rsidP="00A43E78" w:rsidR="00A43E78">
      <w:pPr>
        <w:spacing w:after="0"/>
        <w:outlineLvl w:val="0"/>
      </w:pPr>
      <w:r>
        <w:t>- e-Oglasna ploča suda</w:t>
      </w:r>
    </w:p>
    <w:p w:rsidRDefault="00A43E78" w:rsidP="00A43E78" w:rsidR="00A43E78">
      <w:pPr>
        <w:spacing w:after="0"/>
      </w:pPr>
    </w:p>
    <w:p w:rsidRDefault="00A43E78" w:rsidP="00A43E78" w:rsidR="00A43E78">
      <w:pPr>
        <w:spacing w:after="0"/>
      </w:pPr>
    </w:p>
    <w:p w:rsidRDefault="00AE649C" w:rsidP="00A43E78" w:rsidR="00AE649C" w:rsidRPr="00B76F3C">
      <w:pPr>
        <w:pStyle w:val="NormaleSPIS"/>
        <w:spacing w:after="0"/>
      </w:pPr>
    </w:p>
    <w:p w:rsidRDefault="00AB4602" w:rsidP="00A43E78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43E78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CF9" w:rsidP="00537B78" w:rsidR="004B5CF9">
      <w:r>
        <w:separator/>
      </w:r>
    </w:p>
  </w:endnote>
  <w:endnote w:id="0" w:type="continuationSeparator">
    <w:p w:rsidRDefault="004B5CF9" w:rsidP="00537B78" w:rsidR="004B5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CF9" w:rsidP="00537B78" w:rsidR="004B5CF9">
      <w:r>
        <w:separator/>
      </w:r>
    </w:p>
  </w:footnote>
  <w:footnote w:id="0" w:type="continuationSeparator">
    <w:p w:rsidRDefault="004B5CF9" w:rsidP="00537B78" w:rsidR="004B5C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A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5CF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E78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513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St-429/2017-3</izvorni_sadrzaj>
    <derivirana_varijabla naziv="DomainObject.Oznaka_1">St-429/2017-3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2017.</izvorni_sadrzaj>
    <derivirana_varijabla naziv="DomainObject.Predmet.DatumOsnivanja_1">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St-429/2017</izvorni_sadrzaj>
    <derivirana_varijabla naziv="DomainObject.Predmet.OznakaBroj_1">St-429/2017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DIATOM društvo s ograničenom odgovornošću za trgovinu i usluge zastupanog po punomoćniku Tomica Horvat</izvorni_sadrzaj>
    <derivirana_varijabla naziv="DomainObject.Predmet.ProtustrankaFormated_1">  DIATOM društvo s ograničenom odgovornošću za trgovinu i usluge zastupanog po punomoćniku Tomica Horvat</derivirana_varijabla>
  </DomainObject.Predmet.ProtustrankaFormated>
  <DomainObject.Predmet.ProtustrankaFormatedOIB>
    <izvorni_sadrzaj>  DIATOM društvo s ograničenom odgovornošću za trgovinu i usluge, OIB 90414169830 zastupanog po punomoćniku Tomica Horvat</izvorni_sadrzaj>
    <derivirana_varijabla naziv="DomainObject.Predmet.ProtustrankaFormatedOIB_1">  DIATOM društvo s ograničenom odgovornošću za trgovinu i usluge, OIB 90414169830 zastupanog po punomoćniku Tomica Horvat</derivirana_varijabla>
  </DomainObject.Predmet.ProtustrankaFormatedOIB>
  <DomainObject.Predmet.ProtustrankaFormatedWithAdress>
    <izvorni_sadrzaj> DIATOM društvo s ograničenom odgovornošću za trgovinu i usluge, Livadarska 38A, 40000 Nedelišće zastupanog po punomoćniku Tomica Horvat</izvorni_sadrzaj>
    <derivirana_varijabla naziv="DomainObject.Predmet.ProtustrankaFormatedWithAdress_1"> DIATOM društvo s ograničenom odgovornošću za trgovinu i usluge, Livadarska 38A, 40000 Nedelišće zastupanog po punomoćniku Tomica Horvat</derivirana_varijabla>
  </DomainObject.Predmet.ProtustrankaFormatedWithAdress>
  <DomainObject.Predmet.ProtustrankaFormatedWithAdressOIB>
    <izvorni_sadrzaj> DIATOM društvo s ograničenom odgovornošću za trgovinu i usluge, OIB 90414169830, Livadarska 38A, 40000 Nedelišće zastupanog po punomoćniku Tomica Horvat</izvorni_sadrzaj>
    <derivirana_varijabla naziv="DomainObject.Predmet.ProtustrankaFormatedWithAdressOIB_1"> DIATOM društvo s ograničenom odgovornošću za trgovinu i usluge, OIB 90414169830, Livadarska 38A, 40000 Nedelišće zastupanog po punomoćniku Tomica Horvat</derivirana_varijabla>
  </DomainObject.Predmet.ProtustrankaFormatedWithAdressOIB>
  <DomainObject.Predmet.ProtustrankaWithAdress>
    <izvorni_sadrzaj>DIATOM društvo s ograničenom odgovornošću za trgovinu i usluge Livadarska 38A, 40000 Nedelišće</izvorni_sadrzaj>
    <derivirana_varijabla naziv="DomainObject.Predmet.ProtustrankaWithAdress_1">DIATOM društvo s ograničenom odgovornošću za trgovinu i usluge Livadarska 38A, 40000 Nedelišće</derivirana_varijabla>
  </DomainObject.Predmet.ProtustrankaWithAdress>
  <DomainObject.Predmet.ProtustrankaWithAdressOIB>
    <izvorni_sadrzaj>DIATOM društvo s ograničenom odgovornošću za trgovinu i usluge, OIB 90414169830, Livadarska 38A, 40000 Nedelišće</izvorni_sadrzaj>
    <derivirana_varijabla naziv="DomainObject.Predmet.ProtustrankaWithAdressOIB_1">DIATOM društvo s ograničenom odgovornošću za trgovinu i usluge, OIB 90414169830, Livadarska 38A, 40000 Nedelišće</derivirana_varijabla>
  </DomainObject.Predmet.ProtustrankaWithAdressOIB>
  <DomainObject.Predmet.ProtustrankaNazivFormated>
    <izvorni_sadrzaj>DIATOM društvo s ograničenom odgovornošću za trgovinu i usluge</izvorni_sadrzaj>
    <derivirana_varijabla naziv="DomainObject.Predmet.ProtustrankaNazivFormated_1">DIATOM društvo s ograničenom odgovornošću za trgovinu i usluge</derivirana_varijabla>
  </DomainObject.Predmet.ProtustrankaNazivFormated>
  <DomainObject.Predmet.ProtustrankaNazivFormatedOIB>
    <izvorni_sadrzaj>DIATOM društvo s ograničenom odgovornošću za trgovinu i usluge, OIB 90414169830</izvorni_sadrzaj>
    <derivirana_varijabla naziv="DomainObject.Predmet.ProtustrankaNazivFormatedOIB_1">DIATOM društvo s ograničenom odgovornošću za trgovinu i usluge, OIB 90414169830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33682.47</izvorni_sadrzaj>
    <derivirana_varijabla naziv="DomainObject.Predmet.TrenutnaVrijednost_1">33682.47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DIATOM društvo s ograničenom odgovornošću za trgovinu i usluge zastupanog po punomoćniku Tomica Horvat</item>
    </izvorni_sadrzaj>
    <derivirana_varijabla naziv="DomainObject.Predmet.ProtuStrankaListFormated_1">
      <item>DIATOM društvo s ograničenom odgovornošću za trgovinu i usluge zastupanog po punomoćniku Tomica Horvat</item>
    </derivirana_varijabla>
  </DomainObject.Predmet.ProtuStrankaListFormated>
  <DomainObject.Predmet.ProtuStrankaListFormatedOIB>
    <izvorni_sadrzaj>
      <item>DIATOM društvo s ograničenom odgovornošću za trgovinu i usluge, OIB 90414169830 zastupanog po punomoćniku Tomica Horvat</item>
    </izvorni_sadrzaj>
    <derivirana_varijabla naziv="DomainObject.Predmet.ProtuStrankaListFormatedOIB_1">
      <item>DIATOM društvo s ograničenom odgovornošću za trgovinu i usluge, OIB 90414169830 zastupanog po punomoćniku Tomica Horvat</item>
    </derivirana_varijabla>
  </DomainObject.Predmet.ProtuStrankaListFormatedOIB>
  <DomainObject.Predmet.ProtuStrankaListFormatedWithAdress>
    <izvorni_sadrzaj>
      <item>DIATOM društvo s ograničenom odgovornošću za trgovinu i usluge, Livadarska 38A, 40000 Nedelišće zastupanog po punomoćniku Tomica Horvat</item>
    </izvorni_sadrzaj>
    <derivirana_varijabla naziv="DomainObject.Predmet.ProtuStrankaListFormatedWithAdress_1">
      <item>DIATOM društvo s ograničenom odgovornošću za trgovinu i usluge, Livadarska 38A, 40000 Nedelišće zastupanog po punomoćniku Tomica Horvat</item>
    </derivirana_varijabla>
  </DomainObject.Predmet.ProtuStrankaListFormatedWithAdress>
  <DomainObject.Predmet.ProtuStrankaListFormatedWithAdressOIB>
    <izvorni_sadrzaj>
      <item>DIATOM društvo s ograničenom odgovornošću za trgovinu i usluge, OIB 90414169830, Livadarska 38A, 40000 Nedelišće zastupanog po punomoćniku Tomica Horvat</item>
    </izvorni_sadrzaj>
    <derivirana_varijabla naziv="DomainObject.Predmet.ProtuStrankaListFormatedWithAdressOIB_1">
      <item>DIATOM društvo s ograničenom odgovornošću za trgovinu i usluge, OIB 90414169830, Livadarska 38A, 40000 Nedelišće zastupanog po punomoćniku Tomica Horvat</item>
    </derivirana_varijabla>
  </DomainObject.Predmet.ProtuStrankaListFormatedWithAdressOIB>
  <DomainObject.Predmet.ProtuStrankaListNazivFormated>
    <izvorni_sadrzaj>
      <item>DIATOM društvo s ograničenom odgovornošću za trgovinu i usluge</item>
    </izvorni_sadrzaj>
    <derivirana_varijabla naziv="DomainObject.Predmet.ProtuStrankaListNazivFormated_1">
      <item>DIATOM društvo s ograničenom odgovornošću za trgovinu i usluge</item>
    </derivirana_varijabla>
  </DomainObject.Predmet.ProtuStrankaListNazivFormated>
  <DomainObject.Predmet.ProtuStrankaListNazivFormatedOIB>
    <izvorni_sadrzaj>
      <item>DIATOM društvo s ograničenom odgovornošću za trgovinu i usluge, OIB 90414169830</item>
    </izvorni_sadrzaj>
    <derivirana_varijabla naziv="DomainObject.Predmet.ProtuStrankaListNazivFormatedOIB_1">
      <item>DIATOM društvo s ograničenom odgovornošću za trgovinu i usluge, OIB 90414169830</item>
    </derivirana_varijabla>
  </DomainObject.Predmet.ProtuStrankaListNazivFormatedOIB>
  <DomainObject.Predmet.OstaliListFormated>
    <izvorni_sadrzaj>
      <item>Sudski registar</item>
      <item>Tomica Horvat punomoćnik sudionika u postupku DIATOM društvo s ograničenom odgovornošću za trgovinu i usluge</item>
    </izvorni_sadrzaj>
    <derivirana_varijabla naziv="DomainObject.Predmet.OstaliListFormated_1">
      <item>Sudski registar</item>
      <item>Tomica Horvat punomoćnik sudionika u postupku DIATOM društvo s ograničenom odgovornošću za trgovinu i usluge</item>
    </derivirana_varijabla>
  </DomainObject.Predmet.OstaliListFormated>
  <DomainObject.Predmet.OstaliListFormatedOIB>
    <izvorni_sadrzaj>
      <item>Sudski registar</item>
      <item>Tomica Horvat, OIB 02203316737 punomoćnik sudionika u postupku DIATOM društvo s ograničenom odgovornošću za trgovinu i usluge</item>
    </izvorni_sadrzaj>
    <derivirana_varijabla naziv="DomainObject.Predmet.OstaliListFormatedOIB_1">
      <item>Sudski registar</item>
      <item>Tomica Horvat, OIB 02203316737 punomoćnik sudionika u postupku DIATOM društvo s ograničenom odgovornošću za trgovinu i usluge</item>
    </derivirana_varijabla>
  </DomainObject.Predmet.OstaliListFormatedOIB>
  <DomainObject.Predmet.OstaliListFormatedWithAdress>
    <izvorni_sadrzaj>
      <item>Sudski registar</item>
      <item>Tomica Horvat, Livadarska 38a, 40000 Nedelišće punomoćnik sudionika u postupku DIATOM društvo s ograničenom odgovornošću za trgovinu i usluge</item>
    </izvorni_sadrzaj>
    <derivirana_varijabla naziv="DomainObject.Predmet.OstaliListFormatedWithAdress_1">
      <item>Sudski registar</item>
      <item>Tomica Horvat, Livadarska 38a, 40000 Nedelišće punomoćnik sudionika u postupku DIATOM društvo s ograničenom odgovornošću za trgovinu i usluge</item>
    </derivirana_varijabla>
  </DomainObject.Predmet.OstaliListFormatedWithAdress>
  <DomainObject.Predmet.OstaliListFormatedWithAdressOIB>
    <izvorni_sadrzaj>
      <item>Sudski registar</item>
      <item>Tomica Horvat, OIB 02203316737, Livadarska 38a, 40000 Nedelišće punomoćnik sudionika u postupku DIATOM društvo s ograničenom odgovornošću za trgovinu i usluge</item>
    </izvorni_sadrzaj>
    <derivirana_varijabla naziv="DomainObject.Predmet.OstaliListFormatedWithAdressOIB_1">
      <item>Sudski registar</item>
      <item>Tomica Horvat, OIB 02203316737, Livadarska 38a, 40000 Nedelišće punomoćnik sudionika u postupku DIATOM društvo s ograničenom odgovornošću za trgovinu i usluge</item>
    </derivirana_varijabla>
  </DomainObject.Predmet.OstaliListFormatedWithAdressOIB>
  <DomainObject.Predmet.OstaliListNazivFormated>
    <izvorni_sadrzaj>
      <item>Sudski registar</item>
      <item>Tomica Horvat</item>
    </izvorni_sadrzaj>
    <derivirana_varijabla naziv="DomainObject.Predmet.OstaliListNazivFormated_1">
      <item>Sudski registar</item>
      <item>Tomica Horvat</item>
    </derivirana_varijabla>
  </DomainObject.Predmet.OstaliListNazivFormated>
  <DomainObject.Predmet.OstaliListNazivFormatedOIB>
    <izvorni_sadrzaj>
      <item>Sudski registar</item>
      <item>Tomica Horvat, OIB 02203316737</item>
    </izvorni_sadrzaj>
    <derivirana_varijabla naziv="DomainObject.Predmet.OstaliListNazivFormatedOIB_1">
      <item>Sudski registar</item>
      <item>Tomica Horvat, OIB 02203316737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>St-429/2017-3</izvorni_sadrzaj>
    <derivirana_varijabla naziv="DomainObject.PoslovniBrojDokumenta_1">St-429/2017-3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DIATOM društvo s ograničenom odgovornošću za trgovinu i usluge</izvorni_sadrzaj>
    <derivirana_varijabla naziv="DomainObject.Predmet.ProtustrankaIDrugi_1">DIATOM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DIATOM društvo s ograničenom odgovornošću za trgovinu i usluge, OIB 90414169830, Livadarska 38A, 40000 Nedelišće</izvorni_sadrzaj>
    <derivirana_varijabla naziv="DomainObject.Predmet.ProtustrankaIDrugiAdressOIB_1">DIATOM društvo s ograničenom odgovornošću za trgovinu i usluge, OIB 90414169830, Livadarska 38A,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DIATOM društvo s ograničenom odgovornošću za trgovinu i usluge</item>
      <item>Sudski registar</item>
      <item>Tomica Horvat</item>
    </izvorni_sadrzaj>
    <derivirana_varijabla naziv="DomainObject.Predmet.SudioniciListNaziv_1">
      <item>Financijska agencija</item>
      <item>DIATOM društvo s ograničenom odgovornošću za trgovinu i usluge</item>
      <item>Sudski registar</item>
      <item>Tomica Horvat</item>
    </derivirana_varijabla>
  </DomainObject.Predmet.SudioniciListNaziv>
  <DomainObject.Predmet.SudioniciListAdressOIB>
    <izvorni_sadrzaj>
      <item>Financijska agencija, OIB 85821130368, Ulica grada Vukovara 70,10000 Zagreb</item>
      <item>DIATOM društvo s ograničenom odgovornošću za trgovinu i usluge, OIB 90414169830, Livadarska 38A,40000 Nedelišće</item>
      <item>Sudski registar</item>
      <item>Tomica Horvat, OIB 02203316737, Livadarska 38a,40000 Nedelišće</item>
    </izvorni_sadrzaj>
    <derivirana_varijabla naziv="DomainObject.Predmet.SudioniciListAdressOIB_1">
      <item>Financijska agencija, OIB 85821130368, Ulica grada Vukovara 70,10000 Zagreb</item>
      <item>DIATOM društvo s ograničenom odgovornošću za trgovinu i usluge, OIB 90414169830, Livadarska 38A,40000 Nedelišće</item>
      <item>Sudski registar</item>
      <item>Tomica Horvat, OIB 02203316737, Livadarska 38a,40000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B6390A-FD79-4036-9E3F-7122376B85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461</properties:Words>
  <properties:Characters>2517</properties:Characters>
  <properties:Lines>79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2017-08-29T08:05:00Z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St-429/2017-3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