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da7e" w14:paraId="8e4da7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D70EDE">
        <w:t>1635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D70EDE">
        <w:t>PILI MONTAŽA d.o.o., Zagreb, Krajiška 38/1</w:t>
      </w:r>
      <w:r w:rsidR="00D70EDE" w:rsidRPr="00133DAD">
        <w:t xml:space="preserve">, </w:t>
      </w:r>
      <w:r w:rsidR="00D70EDE" w:rsidRPr="00D34B2A">
        <w:t xml:space="preserve">OIB: </w:t>
      </w:r>
      <w:r w:rsidR="00D70EDE">
        <w:t>43108338241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70EDE">
        <w:t>63.983,61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46FFD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St-1635/2018</izvorni_sadrzaj>
    <derivirana_varijabla naziv="DomainObject.Predmet.OznakaBroj_1">St-1635/2018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PILI MONTAŽA d.o.o. zastupanog po punomoćniku Robert Pili</izvorni_sadrzaj>
    <derivirana_varijabla naziv="DomainObject.Predmet.ProtustrankaFormated_1">  PILI MONTAŽA d.o.o. zastupanog po punomoćniku Robert Pili</derivirana_varijabla>
  </DomainObject.Predmet.ProtustrankaFormated>
  <DomainObject.Predmet.ProtustrankaFormatedOIB>
    <izvorni_sadrzaj>  PILI MONTAŽA d.o.o., OIB 43108338241 zastupanog po punomoćniku Robert Pili</izvorni_sadrzaj>
    <derivirana_varijabla naziv="DomainObject.Predmet.ProtustrankaFormatedOIB_1">  PILI MONTAŽA d.o.o., OIB 43108338241 zastupanog po punomoćniku Robert Pili</derivirana_varijabla>
  </DomainObject.Predmet.ProtustrankaFormatedOIB>
  <DomainObject.Predmet.ProtustrankaFormatedWithAdress>
    <izvorni_sadrzaj> PILI MONTAŽA d.o.o., Krajiška 38/1, 10000 Zagreb zastupanog po punomoćniku Robert Pili</izvorni_sadrzaj>
    <derivirana_varijabla naziv="DomainObject.Predmet.ProtustrankaFormatedWithAdress_1"> PILI MONTAŽA d.o.o., Krajiška 38/1, 10000 Zagreb zastupanog po punomoćniku Robert Pili</derivirana_varijabla>
  </DomainObject.Predmet.ProtustrankaFormatedWithAdress>
  <DomainObject.Predmet.ProtustrankaFormatedWithAdressOIB>
    <izvorni_sadrzaj> PILI MONTAŽA d.o.o., OIB 43108338241, Krajiška 38/1, 10000 Zagreb zastupanog po punomoćniku Robert Pili</izvorni_sadrzaj>
    <derivirana_varijabla naziv="DomainObject.Predmet.ProtustrankaFormatedWithAdressOIB_1"> PILI MONTAŽA d.o.o., OIB 43108338241, Krajiška 38/1, 10000 Zagreb zastupanog po punomoćniku Robert Pili</derivirana_varijabla>
  </DomainObject.Predmet.ProtustrankaFormatedWithAdressOIB>
  <DomainObject.Predmet.ProtustrankaWithAdress>
    <izvorni_sadrzaj>PILI MONTAŽA d.o.o. Krajiška 38/1, 10000 Zagreb</izvorni_sadrzaj>
    <derivirana_varijabla naziv="DomainObject.Predmet.ProtustrankaWithAdress_1">PILI MONTAŽA d.o.o. Krajiška 38/1, 10000 Zagreb</derivirana_varijabla>
  </DomainObject.Predmet.ProtustrankaWithAdress>
  <DomainObject.Predmet.ProtustrankaWithAdressOIB>
    <izvorni_sadrzaj>PILI MONTAŽA d.o.o., OIB 43108338241, Krajiška 38/1, 10000 Zagreb</izvorni_sadrzaj>
    <derivirana_varijabla naziv="DomainObject.Predmet.ProtustrankaWithAdressOIB_1">PILI MONTAŽA d.o.o., OIB 43108338241, Krajiška 38/1, 10000 Zagreb</derivirana_varijabla>
  </DomainObject.Predmet.ProtustrankaWithAdressOIB>
  <DomainObject.Predmet.ProtustrankaNazivFormated>
    <izvorni_sadrzaj>PILI MONTAŽA d.o.o.</izvorni_sadrzaj>
    <derivirana_varijabla naziv="DomainObject.Predmet.ProtustrankaNazivFormated_1">PILI MONTAŽA d.o.o.</derivirana_varijabla>
  </DomainObject.Predmet.ProtustrankaNazivFormated>
  <DomainObject.Predmet.ProtustrankaNazivFormatedOIB>
    <izvorni_sadrzaj>PILI MONTAŽA d.o.o., OIB 43108338241</izvorni_sadrzaj>
    <derivirana_varijabla naziv="DomainObject.Predmet.ProtustrankaNazivFormatedOIB_1">PILI MONTAŽA d.o.o., OIB 43108338241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 MONTAŽA d.o.o. zastupanog po punomoćniku Robert Pili</item>
    </izvorni_sadrzaj>
    <derivirana_varijabla naziv="DomainObject.Predmet.ProtuStrankaListFormated_1">
      <item>PILI MONTAŽA d.o.o. zastupanog po punomoćniku Robert Pili</item>
    </derivirana_varijabla>
  </DomainObject.Predmet.ProtuStrankaListFormated>
  <DomainObject.Predmet.ProtuStrankaListFormatedOIB>
    <izvorni_sadrzaj>
      <item>PILI MONTAŽA d.o.o., OIB 43108338241 zastupanog po punomoćniku Robert Pili</item>
    </izvorni_sadrzaj>
    <derivirana_varijabla naziv="DomainObject.Predmet.ProtuStrankaListFormatedOIB_1">
      <item>PILI MONTAŽA d.o.o., OIB 43108338241 zastupanog po punomoćniku Robert Pili</item>
    </derivirana_varijabla>
  </DomainObject.Predmet.ProtuStrankaListFormatedOIB>
  <DomainObject.Predmet.ProtuStrankaListFormatedWithAdress>
    <izvorni_sadrzaj>
      <item>PILI MONTAŽA d.o.o., Krajiška 38/1, 10000 Zagreb zastupanog po punomoćniku Robert Pili</item>
    </izvorni_sadrzaj>
    <derivirana_varijabla naziv="DomainObject.Predmet.ProtuStrankaListFormatedWithAdress_1">
      <item>PILI MONTAŽA d.o.o., Krajiška 38/1, 10000 Zagreb zastupanog po punomoćniku Robert Pili</item>
    </derivirana_varijabla>
  </DomainObject.Predmet.ProtuStrankaListFormatedWithAdress>
  <DomainObject.Predmet.ProtuStrankaListFormatedWithAdressOIB>
    <izvorni_sadrzaj>
      <item>PILI MONTAŽA d.o.o., OIB 43108338241, Krajiška 38/1, 10000 Zagreb zastupanog po punomoćniku Robert Pili</item>
    </izvorni_sadrzaj>
    <derivirana_varijabla naziv="DomainObject.Predmet.ProtuStrankaListFormatedWithAdressOIB_1">
      <item>PILI MONTAŽA d.o.o., OIB 43108338241, Krajiška 38/1, 10000 Zagreb zastupanog po punomoćniku Robert Pili</item>
    </derivirana_varijabla>
  </DomainObject.Predmet.ProtuStrankaListFormatedWithAdressOIB>
  <DomainObject.Predmet.ProtuStrankaListNazivFormated>
    <izvorni_sadrzaj>
      <item>PILI MONTAŽA d.o.o.</item>
    </izvorni_sadrzaj>
    <derivirana_varijabla naziv="DomainObject.Predmet.ProtuStrankaListNazivFormated_1">
      <item>PILI MONTAŽA d.o.o.</item>
    </derivirana_varijabla>
  </DomainObject.Predmet.ProtuStrankaListNazivFormated>
  <DomainObject.Predmet.ProtuStrankaListNazivFormatedOIB>
    <izvorni_sadrzaj>
      <item>PILI MONTAŽA d.o.o., OIB 43108338241</item>
    </izvorni_sadrzaj>
    <derivirana_varijabla naziv="DomainObject.Predmet.ProtuStrankaListNazivFormatedOIB_1">
      <item>PILI MONTAŽA d.o.o., OIB 43108338241</item>
    </derivirana_varijabla>
  </DomainObject.Predmet.ProtuStrankaListNazivFormatedOIB>
  <DomainObject.Predmet.OstaliListFormated>
    <izvorni_sadrzaj>
      <item>Robert Pili punomoćnik sudionika u postupku PILI MONTAŽA d.o.o.</item>
    </izvorni_sadrzaj>
    <derivirana_varijabla naziv="DomainObject.Predmet.OstaliListFormated_1">
      <item>Robert Pili punomoćnik sudionika u postupku PILI MONTAŽA d.o.o.</item>
    </derivirana_varijabla>
  </DomainObject.Predmet.OstaliListFormated>
  <DomainObject.Predmet.OstaliListFormatedOIB>
    <izvorni_sadrzaj>
      <item>Robert Pili punomoćnik sudionika u postupku PILI MONTAŽA d.o.o.</item>
    </izvorni_sadrzaj>
    <derivirana_varijabla naziv="DomainObject.Predmet.OstaliListFormatedOIB_1">
      <item>Robert Pili punomoćnik sudionika u postupku PILI MONTAŽA d.o.o.</item>
    </derivirana_varijabla>
  </DomainObject.Predmet.OstaliListFormatedOIB>
  <DomainObject.Predmet.OstaliListFormatedWithAdress>
    <izvorni_sadrzaj>
      <item>Robert Pili, Krajiška ulica 38/1, 10000 Zagreb punomoćnik sudionika u postupku PILI MONTAŽA d.o.o.</item>
    </izvorni_sadrzaj>
    <derivirana_varijabla naziv="DomainObject.Predmet.OstaliListFormatedWithAdress_1">
      <item>Robert Pili, Krajiška ulica 38/1, 10000 Zagreb punomoćnik sudionika u postupku PILI MONTAŽA d.o.o.</item>
    </derivirana_varijabla>
  </DomainObject.Predmet.OstaliListFormatedWithAdress>
  <DomainObject.Predmet.OstaliListFormatedWithAdressOIB>
    <izvorni_sadrzaj>
      <item>Robert Pili, Krajiška ulica 38/1, 10000 Zagreb punomoćnik sudionika u postupku PILI MONTAŽA d.o.o.</item>
    </izvorni_sadrzaj>
    <derivirana_varijabla naziv="DomainObject.Predmet.OstaliListFormatedWithAdressOIB_1">
      <item>Robert Pili, Krajiška ulica 38/1, 10000 Zagreb punomoćnik sudionika u postupku PILI MONTAŽA d.o.o.</item>
    </derivirana_varijabla>
  </DomainObject.Predmet.OstaliListFormatedWithAdressOIB>
  <DomainObject.Predmet.OstaliListNazivFormated>
    <izvorni_sadrzaj>
      <item>Robert Pili</item>
    </izvorni_sadrzaj>
    <derivirana_varijabla naziv="DomainObject.Predmet.OstaliListNazivFormated_1">
      <item>Robert Pili</item>
    </derivirana_varijabla>
  </DomainObject.Predmet.OstaliListNazivFormated>
  <DomainObject.Predmet.OstaliListNazivFormatedOIB>
    <izvorni_sadrzaj>
      <item>Robert Pili</item>
    </izvorni_sadrzaj>
    <derivirana_varijabla naziv="DomainObject.Predmet.OstaliListNazivFormatedOIB_1">
      <item>Robert Pili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 MONTAŽA d.o.o.</izvorni_sadrzaj>
    <derivirana_varijabla naziv="DomainObject.Predmet.ProtustrankaIDrugi_1">PILI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PILI MONTAŽA d.o.o., OIB 43108338241, Krajiška 38/1, 10000 Zagreb</izvorni_sadrzaj>
    <derivirana_varijabla naziv="DomainObject.Predmet.ProtustrankaIDrugiAdressOIB_1">PILI MONTAŽA d.o.o., OIB 43108338241, Krajiška 38/1,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 MONTAŽA d.o.o.</item>
      <item>Robert Pili</item>
    </izvorni_sadrzaj>
    <derivirana_varijabla naziv="DomainObject.Predmet.SudioniciListNaziv_1">
      <item>FINA Regionalni centar Zagreb</item>
      <item>PILI MONTAŽA d.o.o.</item>
      <item>Robert Pili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PILI MONTAŽA d.o.o., OIB 43108338241, Krajiška 38/1,10000 Zagreb</item>
      <item>Robert Pili, Krajiška ulica 38/1,10000 Zagreb</item>
    </izvorni_sadrzaj>
    <derivirana_varijabla naziv="DomainObject.Predmet.SudioniciListAdressOIB_1">
      <item>FINA Regionalni centar Zagreb, OIB 85821130368, Trg svibanjskih žrtava 1995. br. 1,10000 Zagreb</item>
      <item>PILI MONTAŽA d.o.o., OIB 43108338241, Krajiška 38/1,10000 Zagreb</item>
      <item>Robert Pili, Krajiška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43108338241</item>
      <item>, OIB null</item>
    </izvorni_sadrzaj>
    <derivirana_varijabla naziv="DomainObject.Predmet.SudioniciListNazivOIB_1">
      <item>, OIB 85821130368</item>
      <item>, OIB 43108338241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2018-08-07T06:51:00Z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(St-1635-18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