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7e54" w14:paraId="8847e54" w:rsidRDefault="00951BD2" w:rsidP="00951BD2" w:rsidR="00951BD2">
      <w:pPr>
        <w:jc w:val="both"/>
        <w15:collapsed w:val="false"/>
      </w:pPr>
      <w:bookmarkStart w:name="_GoBack" w:id="0"/>
      <w:bookmarkEnd w:id="0"/>
      <w:r>
        <w:t>REPUBLIKA HRVATSKA</w:t>
      </w:r>
    </w:p>
    <w:p w:rsidRDefault="00951BD2" w:rsidP="00951BD2" w:rsidR="00951BD2">
      <w:pPr>
        <w:jc w:val="both"/>
      </w:pPr>
      <w:r>
        <w:t xml:space="preserve">TRGOVAČKI SUD U OSIJEKU </w:t>
      </w:r>
    </w:p>
    <w:p w:rsidRDefault="00951BD2" w:rsidP="00951BD2" w:rsidR="00951BD2">
      <w:pPr>
        <w:jc w:val="both"/>
      </w:pPr>
      <w:r>
        <w:t>STALNA SLUŽBA U SLAVONSKOM BRODU</w:t>
      </w:r>
      <w:r>
        <w:tab/>
      </w:r>
      <w:r>
        <w:tab/>
      </w:r>
      <w:r>
        <w:tab/>
        <w:t xml:space="preserve">     3 St-854/2018-</w:t>
      </w:r>
      <w:r w:rsidR="00213748">
        <w:t>35</w:t>
      </w:r>
    </w:p>
    <w:p w:rsidRDefault="00951BD2" w:rsidP="00951BD2" w:rsidR="00951BD2">
      <w:pPr>
        <w:jc w:val="both"/>
      </w:pPr>
      <w:r>
        <w:t>Trg pobjede 13</w:t>
      </w:r>
    </w:p>
    <w:p w:rsidRDefault="00951BD2" w:rsidP="00951BD2" w:rsidR="00951BD2">
      <w:pPr>
        <w:jc w:val="both"/>
      </w:pPr>
      <w:r>
        <w:t>35000 Slavonski Brod</w:t>
      </w:r>
    </w:p>
    <w:p w:rsidRDefault="00951BD2" w:rsidP="00951BD2" w:rsidR="00951BD2">
      <w:pPr>
        <w:jc w:val="both"/>
      </w:pPr>
      <w:r>
        <w:t xml:space="preserve">                                                                                                                                                              </w:t>
      </w:r>
    </w:p>
    <w:p w:rsidRDefault="00951BD2" w:rsidP="00951BD2" w:rsidR="00951BD2">
      <w:pPr>
        <w:jc w:val="center"/>
        <w:rPr>
          <w:b/>
        </w:rPr>
      </w:pPr>
      <w:r>
        <w:rPr>
          <w:b/>
        </w:rPr>
        <w:t>Z A P I S N I K</w:t>
      </w:r>
    </w:p>
    <w:p w:rsidRDefault="00951BD2" w:rsidP="00951BD2" w:rsidR="00951BD2">
      <w:pPr>
        <w:jc w:val="center"/>
        <w:rPr>
          <w:b/>
        </w:rPr>
      </w:pPr>
      <w:r>
        <w:rPr>
          <w:b/>
        </w:rPr>
        <w:t>od 21. studenog 2018.</w:t>
      </w:r>
    </w:p>
    <w:p w:rsidRDefault="00951BD2" w:rsidP="00951BD2" w:rsidR="00951BD2">
      <w:pPr>
        <w:jc w:val="center"/>
      </w:pPr>
      <w:r>
        <w:t>sa ispitnog i izvještajnog ročišta</w:t>
      </w:r>
    </w:p>
    <w:p w:rsidRDefault="00951BD2" w:rsidP="00951BD2" w:rsidR="00951BD2">
      <w:pPr>
        <w:jc w:val="center"/>
      </w:pPr>
      <w:r>
        <w:t>kod Trgovačkog suda u Osijeku, Stalna Služba u Slavonskom Brodu</w:t>
      </w:r>
    </w:p>
    <w:p w:rsidRDefault="00951BD2" w:rsidP="00951BD2" w:rsidR="00951BD2">
      <w:pPr>
        <w:jc w:val="center"/>
      </w:pPr>
      <w:r>
        <w:t xml:space="preserve">u stečajnom predmetu nad stečajnim dužnikom </w:t>
      </w:r>
    </w:p>
    <w:p w:rsidRDefault="00951BD2" w:rsidP="00951BD2" w:rsidR="00951BD2">
      <w:pPr>
        <w:jc w:val="center"/>
        <w:rPr>
          <w:b/>
        </w:rPr>
      </w:pPr>
      <w:r>
        <w:rPr>
          <w:b/>
        </w:rPr>
        <w:t xml:space="preserve">SINANOVIĆ – FASADE d.o.o. u stečaju, Donji </w:t>
      </w:r>
      <w:proofErr w:type="spellStart"/>
      <w:r>
        <w:rPr>
          <w:b/>
        </w:rPr>
        <w:t>Andrijevci</w:t>
      </w:r>
      <w:proofErr w:type="spellEnd"/>
    </w:p>
    <w:p w:rsidRDefault="00951BD2" w:rsidP="00951BD2" w:rsidR="00951BD2">
      <w:pPr>
        <w:jc w:val="both"/>
      </w:pPr>
    </w:p>
    <w:p w:rsidRDefault="00951BD2" w:rsidP="00951BD2" w:rsidR="00951BD2">
      <w:pPr>
        <w:jc w:val="center"/>
        <w:rPr>
          <w:b/>
        </w:rPr>
      </w:pPr>
    </w:p>
    <w:p w:rsidRDefault="00951BD2" w:rsidP="00951BD2" w:rsidR="00951BD2">
      <w:pPr>
        <w:jc w:val="center"/>
      </w:pPr>
    </w:p>
    <w:p w:rsidRDefault="00951BD2" w:rsidP="00951BD2" w:rsidR="00951BD2">
      <w:pPr>
        <w:jc w:val="both"/>
      </w:pPr>
      <w:r>
        <w:t>Nazočni od suda:</w:t>
      </w:r>
    </w:p>
    <w:p w:rsidRDefault="00951BD2" w:rsidP="00951BD2" w:rsidR="00951BD2">
      <w:pPr>
        <w:jc w:val="both"/>
      </w:pPr>
      <w:r>
        <w:t>Daniela Martini Maoduš, sutkinja</w:t>
      </w:r>
    </w:p>
    <w:p w:rsidRDefault="00951BD2" w:rsidP="00951BD2" w:rsidR="00951BD2">
      <w:pPr>
        <w:jc w:val="both"/>
      </w:pPr>
      <w:r>
        <w:t>Marija Galović, zapisničar</w:t>
      </w:r>
    </w:p>
    <w:p w:rsidRDefault="00951BD2" w:rsidP="00951BD2" w:rsidR="00951BD2">
      <w:pPr>
        <w:ind w:firstLine="720"/>
        <w:jc w:val="both"/>
      </w:pPr>
    </w:p>
    <w:p w:rsidRDefault="002834CD" w:rsidP="00951BD2" w:rsidR="002834CD">
      <w:pPr>
        <w:jc w:val="both"/>
      </w:pPr>
    </w:p>
    <w:p w:rsidRDefault="00951BD2" w:rsidP="00951BD2" w:rsidR="00951BD2">
      <w:pPr>
        <w:jc w:val="both"/>
      </w:pPr>
      <w:r>
        <w:t xml:space="preserve">Prisutni: </w:t>
      </w:r>
    </w:p>
    <w:p w:rsidRDefault="00951BD2" w:rsidP="00951BD2" w:rsidR="00951BD2">
      <w:pPr>
        <w:jc w:val="both"/>
      </w:pPr>
    </w:p>
    <w:p w:rsidRDefault="00951BD2" w:rsidP="00951BD2" w:rsidR="00951BD2">
      <w:pPr>
        <w:ind w:firstLine="720"/>
        <w:jc w:val="both"/>
      </w:pPr>
      <w:r>
        <w:t xml:space="preserve">- Za RH, Min. financija-Vesna </w:t>
      </w:r>
      <w:proofErr w:type="spellStart"/>
      <w:r>
        <w:t>Lazarić</w:t>
      </w:r>
      <w:proofErr w:type="spellEnd"/>
      <w:r>
        <w:t xml:space="preserve"> za ŽDO</w:t>
      </w:r>
    </w:p>
    <w:p w:rsidRDefault="00951BD2" w:rsidP="009258CC" w:rsidR="00951BD2">
      <w:pPr>
        <w:ind w:firstLine="720"/>
        <w:jc w:val="both"/>
      </w:pPr>
      <w:r>
        <w:t xml:space="preserve">- </w:t>
      </w:r>
      <w:r w:rsidR="009258CC">
        <w:t xml:space="preserve">Mirjana Viduka </w:t>
      </w:r>
      <w:proofErr w:type="spellStart"/>
      <w:r w:rsidR="009258CC">
        <w:t>Varenina</w:t>
      </w:r>
      <w:proofErr w:type="spellEnd"/>
      <w:r w:rsidR="009258CC">
        <w:t>, stečajna upraviteljica</w:t>
      </w:r>
    </w:p>
    <w:p w:rsidRDefault="009258CC" w:rsidP="009258CC" w:rsidR="009258CC">
      <w:pPr>
        <w:ind w:firstLine="720"/>
        <w:jc w:val="both"/>
      </w:pPr>
      <w:r>
        <w:t xml:space="preserve">- Ivan Lalić, odvjetnik, zamjenička punomoć, za </w:t>
      </w:r>
      <w:proofErr w:type="spellStart"/>
      <w:r>
        <w:t>Armat</w:t>
      </w:r>
      <w:proofErr w:type="spellEnd"/>
      <w:r>
        <w:t xml:space="preserve"> d.o.o. iz </w:t>
      </w:r>
      <w:proofErr w:type="spellStart"/>
      <w:r>
        <w:t>Strahoninca</w:t>
      </w:r>
      <w:proofErr w:type="spellEnd"/>
    </w:p>
    <w:p w:rsidRDefault="00951BD2" w:rsidP="00951BD2" w:rsidR="00951BD2">
      <w:pPr>
        <w:ind w:firstLine="720"/>
        <w:jc w:val="both"/>
      </w:pPr>
    </w:p>
    <w:p w:rsidRDefault="00951BD2" w:rsidP="00951BD2" w:rsidR="00951BD2">
      <w:pPr>
        <w:ind w:firstLine="720"/>
        <w:jc w:val="both"/>
        <w:rPr>
          <w:b/>
        </w:rPr>
      </w:pPr>
      <w:r>
        <w:rPr>
          <w:b/>
        </w:rPr>
        <w:t xml:space="preserve">Početak u </w:t>
      </w:r>
      <w:r w:rsidR="0030587F">
        <w:rPr>
          <w:b/>
        </w:rPr>
        <w:t>12</w:t>
      </w:r>
      <w:r>
        <w:rPr>
          <w:b/>
        </w:rPr>
        <w:t>,30 sati</w:t>
      </w:r>
    </w:p>
    <w:p w:rsidRDefault="00951BD2" w:rsidP="00951BD2" w:rsidR="00951BD2">
      <w:pPr>
        <w:jc w:val="center"/>
        <w:rPr>
          <w:b/>
        </w:rPr>
      </w:pPr>
    </w:p>
    <w:p w:rsidRDefault="00951BD2" w:rsidP="00951BD2" w:rsidR="00951BD2">
      <w:pPr>
        <w:jc w:val="both"/>
      </w:pPr>
      <w:r w:rsidRPr="00984DF6">
        <w:rPr>
          <w:color w:val="FF0000"/>
        </w:rPr>
        <w:tab/>
      </w:r>
      <w:r w:rsidRPr="00D33672">
        <w:t>Stečajna sutkinja otvara raspravu i objavljuje da je predmet današnjeg ispitnog ročišta ispitivanje prijavljenih tražbina prema iznosima i redu kako su iste unesene u tablice sastavljene po stečajnom upravitelju.</w:t>
      </w:r>
    </w:p>
    <w:p w:rsidRDefault="00951BD2" w:rsidP="00951BD2" w:rsidR="00951BD2">
      <w:pPr>
        <w:jc w:val="both"/>
      </w:pPr>
    </w:p>
    <w:p w:rsidRDefault="00951BD2" w:rsidP="00951BD2" w:rsidR="00951BD2">
      <w:pPr>
        <w:jc w:val="both"/>
      </w:pPr>
      <w:r w:rsidRPr="00D33672">
        <w:tab/>
        <w:t>Utvrđuje se da su sve prijave i isprave bile izložene u sudskoj pisarnici prije ovog ročišta u vremenskom periodu kako to propisuje Zakon, i to one koje su bile prijavljene 8 dana prije održavanja ovog ročišta.</w:t>
      </w:r>
    </w:p>
    <w:p w:rsidRDefault="00951BD2" w:rsidP="00951BD2" w:rsidR="00951BD2" w:rsidRPr="00D33672">
      <w:pPr>
        <w:jc w:val="both"/>
      </w:pPr>
    </w:p>
    <w:p w:rsidRDefault="00951BD2" w:rsidP="00951BD2" w:rsidR="00951BD2">
      <w:pPr>
        <w:jc w:val="both"/>
      </w:pPr>
      <w:r w:rsidRPr="003B4032">
        <w:tab/>
      </w:r>
      <w:proofErr w:type="spellStart"/>
      <w:r w:rsidRPr="003B4032">
        <w:t>Steč</w:t>
      </w:r>
      <w:proofErr w:type="spellEnd"/>
      <w:r w:rsidRPr="003B4032">
        <w:t xml:space="preserve">. </w:t>
      </w:r>
      <w:r>
        <w:t>upravitelj</w:t>
      </w:r>
      <w:r w:rsidRPr="003B4032">
        <w:t xml:space="preserve"> izjavljuje da je izvrši</w:t>
      </w:r>
      <w:r>
        <w:t>o</w:t>
      </w:r>
      <w:r w:rsidRPr="003B4032">
        <w:t xml:space="preserve"> kontrolu i da su svi vjerovnici koji su prijavili tražbine i plati</w:t>
      </w:r>
      <w:r w:rsidR="00D56A52">
        <w:t xml:space="preserve">li </w:t>
      </w:r>
      <w:r w:rsidRPr="003B4032">
        <w:t>sudske pristojbe</w:t>
      </w:r>
      <w:r w:rsidR="00D56A52">
        <w:t xml:space="preserve"> – oni koji su obveznici plaćanja.</w:t>
      </w:r>
    </w:p>
    <w:p w:rsidRDefault="00951BD2" w:rsidP="00951BD2" w:rsidR="00951BD2">
      <w:pPr>
        <w:jc w:val="both"/>
      </w:pPr>
    </w:p>
    <w:p w:rsidRDefault="00951BD2" w:rsidP="00951BD2" w:rsidR="00951BD2">
      <w:pPr>
        <w:jc w:val="both"/>
      </w:pPr>
      <w:r>
        <w:tab/>
        <w:t>Sud donosi</w:t>
      </w:r>
    </w:p>
    <w:p w:rsidRDefault="00951BD2" w:rsidP="00951BD2" w:rsidR="00951BD2">
      <w:pPr>
        <w:jc w:val="center"/>
      </w:pPr>
      <w:r>
        <w:t>R J E Š E N J E</w:t>
      </w:r>
    </w:p>
    <w:p w:rsidRDefault="00951BD2" w:rsidP="00951BD2" w:rsidR="00951BD2">
      <w:pPr>
        <w:jc w:val="center"/>
      </w:pPr>
    </w:p>
    <w:p w:rsidRDefault="00951BD2" w:rsidP="00951BD2" w:rsidR="00951BD2">
      <w:pPr>
        <w:jc w:val="both"/>
      </w:pPr>
      <w:r>
        <w:tab/>
        <w:t>Na današnjem ročištu utvrđivat će se sve tražbine obuhvaćene tablicama stečajnog upravitelja koje su izložene u sudskoj pisarnici.</w:t>
      </w:r>
    </w:p>
    <w:p w:rsidRDefault="00951BD2" w:rsidP="00951BD2" w:rsidR="00951BD2">
      <w:pPr>
        <w:ind w:firstLine="720"/>
        <w:jc w:val="both"/>
      </w:pPr>
      <w:r>
        <w:t xml:space="preserve">    </w:t>
      </w:r>
      <w:r>
        <w:tab/>
      </w:r>
      <w:r>
        <w:tab/>
      </w:r>
      <w:r>
        <w:tab/>
      </w:r>
      <w:r>
        <w:tab/>
      </w:r>
      <w:r>
        <w:tab/>
      </w:r>
      <w:r>
        <w:tab/>
      </w:r>
      <w:r>
        <w:tab/>
      </w:r>
    </w:p>
    <w:p w:rsidRDefault="00951BD2" w:rsidP="00951BD2" w:rsidR="00951BD2">
      <w:pPr>
        <w:ind w:firstLine="720"/>
        <w:jc w:val="both"/>
      </w:pPr>
      <w:r>
        <w:t xml:space="preserve">Vjerovnici se obavještavaju da sukladno čl. 178. Stečajnog zakona, ako im je tražbina priznata neće dobiti poseban </w:t>
      </w:r>
      <w:proofErr w:type="spellStart"/>
      <w:r>
        <w:t>otpravak</w:t>
      </w:r>
      <w:proofErr w:type="spellEnd"/>
      <w:r>
        <w:t xml:space="preserve"> rješenja po utvrđivanju tražbine, osim ako to posebno ne zatraže i ako plate troškove rješenja.</w:t>
      </w:r>
    </w:p>
    <w:p w:rsidRDefault="00951BD2" w:rsidP="00951BD2" w:rsidR="00951BD2">
      <w:pPr>
        <w:jc w:val="both"/>
      </w:pPr>
      <w:r w:rsidRPr="00283A88">
        <w:t xml:space="preserve">           </w:t>
      </w:r>
    </w:p>
    <w:p w:rsidRDefault="00951BD2" w:rsidP="00951BD2" w:rsidR="00213748">
      <w:pPr>
        <w:ind w:firstLine="720"/>
        <w:jc w:val="both"/>
      </w:pPr>
      <w:r w:rsidRPr="00283A88">
        <w:t xml:space="preserve"> </w:t>
      </w:r>
    </w:p>
    <w:p w:rsidRDefault="00213748" w:rsidP="00213748" w:rsidR="00213748">
      <w:pPr>
        <w:ind w:firstLine="720" w:left="6360"/>
        <w:jc w:val="both"/>
      </w:pPr>
      <w:r>
        <w:lastRenderedPageBreak/>
        <w:t>3 St-854/2018-35</w:t>
      </w:r>
    </w:p>
    <w:p w:rsidRDefault="00213748" w:rsidP="00213748" w:rsidR="00213748">
      <w:pPr>
        <w:ind w:firstLine="720" w:left="6360"/>
        <w:jc w:val="both"/>
      </w:pPr>
    </w:p>
    <w:p w:rsidRDefault="00951BD2" w:rsidP="00951BD2" w:rsidR="00951BD2">
      <w:pPr>
        <w:ind w:firstLine="720"/>
        <w:jc w:val="both"/>
      </w:pPr>
      <w:proofErr w:type="spellStart"/>
      <w:r>
        <w:t>Steč.upravitelj</w:t>
      </w:r>
      <w:proofErr w:type="spellEnd"/>
      <w:r w:rsidRPr="00283A88">
        <w:t xml:space="preserve"> podnosi izvješće o prijavljenim i ispitanim tražbinama i izjavljuje da je ukupno prijavljeno u I. višem isplatnom redu tražbina za iznos od </w:t>
      </w:r>
      <w:r w:rsidR="00D56A52">
        <w:rPr>
          <w:b/>
        </w:rPr>
        <w:t>92.002,78</w:t>
      </w:r>
      <w:r>
        <w:rPr>
          <w:b/>
        </w:rPr>
        <w:t xml:space="preserve"> </w:t>
      </w:r>
      <w:r w:rsidRPr="00283A88">
        <w:rPr>
          <w:b/>
        </w:rPr>
        <w:t>kn</w:t>
      </w:r>
      <w:r>
        <w:rPr>
          <w:b/>
        </w:rPr>
        <w:t xml:space="preserve">, </w:t>
      </w:r>
      <w:r w:rsidRPr="00F717B8">
        <w:t>a u drugo</w:t>
      </w:r>
      <w:r>
        <w:t>m</w:t>
      </w:r>
      <w:r w:rsidRPr="00F717B8">
        <w:t xml:space="preserve"> više</w:t>
      </w:r>
      <w:r>
        <w:t>m</w:t>
      </w:r>
      <w:r w:rsidRPr="00F717B8">
        <w:t xml:space="preserve"> isplatnom redu iznos od</w:t>
      </w:r>
      <w:r>
        <w:rPr>
          <w:b/>
        </w:rPr>
        <w:t xml:space="preserve"> </w:t>
      </w:r>
      <w:r w:rsidR="00D56A52">
        <w:rPr>
          <w:b/>
        </w:rPr>
        <w:t>3.001.787,31</w:t>
      </w:r>
      <w:r>
        <w:rPr>
          <w:b/>
        </w:rPr>
        <w:t xml:space="preserve"> kn. </w:t>
      </w:r>
    </w:p>
    <w:p w:rsidRDefault="00951BD2" w:rsidP="00951BD2" w:rsidR="00092587">
      <w:pPr>
        <w:jc w:val="both"/>
      </w:pPr>
      <w:r>
        <w:t xml:space="preserve">           </w:t>
      </w:r>
      <w:r>
        <w:tab/>
      </w:r>
      <w:r>
        <w:tab/>
      </w:r>
      <w:r>
        <w:tab/>
      </w:r>
      <w:r>
        <w:tab/>
      </w:r>
      <w:r>
        <w:tab/>
      </w:r>
      <w:r>
        <w:tab/>
      </w:r>
      <w:r>
        <w:tab/>
      </w:r>
    </w:p>
    <w:p w:rsidRDefault="00092587" w:rsidP="00951BD2" w:rsidR="00092587">
      <w:pPr>
        <w:jc w:val="both"/>
      </w:pPr>
      <w:r>
        <w:tab/>
        <w:t xml:space="preserve">Konstatira se da je </w:t>
      </w:r>
      <w:proofErr w:type="spellStart"/>
      <w:r>
        <w:t>steč</w:t>
      </w:r>
      <w:proofErr w:type="spellEnd"/>
      <w:r>
        <w:t>. upraviteljica dostavila ispravljene tablice nakon ispravka sporne prijave.</w:t>
      </w:r>
    </w:p>
    <w:p w:rsidRDefault="00951BD2" w:rsidP="00951BD2" w:rsidR="00951BD2">
      <w:pPr>
        <w:jc w:val="both"/>
      </w:pPr>
      <w:r>
        <w:tab/>
      </w:r>
      <w:r>
        <w:tab/>
        <w:t xml:space="preserve">      </w:t>
      </w:r>
    </w:p>
    <w:p w:rsidRDefault="00951BD2" w:rsidP="00951BD2" w:rsidR="00951BD2">
      <w:pPr>
        <w:ind w:firstLine="720"/>
        <w:jc w:val="both"/>
      </w:pPr>
      <w:r>
        <w:t>Sud donosi</w:t>
      </w:r>
    </w:p>
    <w:p w:rsidRDefault="00951BD2" w:rsidP="00951BD2" w:rsidR="00951BD2">
      <w:pPr>
        <w:jc w:val="center"/>
      </w:pPr>
      <w:r>
        <w:t>R J E Š E N J E</w:t>
      </w:r>
    </w:p>
    <w:p w:rsidRDefault="00951BD2" w:rsidP="00951BD2" w:rsidR="00951BD2">
      <w:pPr>
        <w:jc w:val="center"/>
      </w:pPr>
    </w:p>
    <w:p w:rsidRDefault="00951BD2" w:rsidP="00951BD2" w:rsidR="00951BD2">
      <w:pPr>
        <w:jc w:val="both"/>
      </w:pPr>
      <w:r>
        <w:t xml:space="preserve">            Poziva se </w:t>
      </w:r>
      <w:proofErr w:type="spellStart"/>
      <w:r>
        <w:t>steč.upravitelj</w:t>
      </w:r>
      <w:proofErr w:type="spellEnd"/>
      <w:r>
        <w:t xml:space="preserve"> određeno se izjasniti o osporavanju, odnosno priznavanju svake prijavljene tražbine. </w:t>
      </w:r>
    </w:p>
    <w:p w:rsidRDefault="00951BD2" w:rsidP="00951BD2" w:rsidR="00951BD2">
      <w:pPr>
        <w:jc w:val="both"/>
      </w:pPr>
    </w:p>
    <w:p w:rsidRDefault="00951BD2" w:rsidP="00951BD2" w:rsidR="00951BD2">
      <w:pPr>
        <w:ind w:firstLine="720"/>
        <w:jc w:val="both"/>
      </w:pPr>
      <w:r>
        <w:t>Ukazuje se vjerovnicima da imaju pravo osporavati tražbinu koju je priznao stečajni upravitelj te da imaju pravo predlagati otklanjanje osporavanja ako stečajni upravitelj ospori koju tražbinu.</w:t>
      </w:r>
    </w:p>
    <w:p w:rsidRDefault="00951BD2" w:rsidP="00951BD2" w:rsidR="00951BD2">
      <w:pPr>
        <w:jc w:val="both"/>
      </w:pPr>
    </w:p>
    <w:p w:rsidRDefault="00951BD2" w:rsidP="00951BD2" w:rsidR="00951BD2">
      <w:pPr>
        <w:ind w:firstLine="720"/>
        <w:jc w:val="both"/>
      </w:pPr>
      <w:r>
        <w:t>Stečajni upravitelj iskazuje da se izjašnjava temeljem tablica koje je dostavio ovom sudu na ovom ročištu:</w:t>
      </w:r>
    </w:p>
    <w:p w:rsidRDefault="00951BD2" w:rsidP="00951BD2" w:rsidR="00951BD2">
      <w:pPr>
        <w:ind w:firstLine="720"/>
        <w:jc w:val="both"/>
      </w:pPr>
    </w:p>
    <w:p w:rsidRDefault="00951BD2" w:rsidP="00951BD2" w:rsidR="00213748">
      <w:pPr>
        <w:jc w:val="both"/>
      </w:pPr>
      <w:r>
        <w:tab/>
        <w:t>„Priznajem</w:t>
      </w:r>
      <w:r w:rsidR="00092587">
        <w:t xml:space="preserve"> u cijelosti tražbinu u I. višem isplatnom redu od </w:t>
      </w:r>
      <w:proofErr w:type="spellStart"/>
      <w:r w:rsidR="00092587">
        <w:t>rb</w:t>
      </w:r>
      <w:proofErr w:type="spellEnd"/>
      <w:r w:rsidR="00092587">
        <w:t xml:space="preserve">. 1 do </w:t>
      </w:r>
      <w:proofErr w:type="spellStart"/>
      <w:r w:rsidR="00092587">
        <w:t>rb</w:t>
      </w:r>
      <w:proofErr w:type="spellEnd"/>
      <w:r w:rsidR="00092587">
        <w:t xml:space="preserve">. 13, kako su iste navedene u ispravljenim tablicama </w:t>
      </w:r>
      <w:proofErr w:type="spellStart"/>
      <w:r w:rsidR="00092587">
        <w:t>steč</w:t>
      </w:r>
      <w:proofErr w:type="spellEnd"/>
      <w:r w:rsidR="00092587">
        <w:t xml:space="preserve">. upraviteljice, te u II. višem isplatnom redu priznajem u cijelosti tražbine pod </w:t>
      </w:r>
      <w:proofErr w:type="spellStart"/>
      <w:r w:rsidR="00092587">
        <w:t>rb</w:t>
      </w:r>
      <w:proofErr w:type="spellEnd"/>
      <w:r w:rsidR="00092587">
        <w:t xml:space="preserve">. brojem 1 i </w:t>
      </w:r>
      <w:proofErr w:type="spellStart"/>
      <w:r w:rsidR="00092587">
        <w:t>rb</w:t>
      </w:r>
      <w:proofErr w:type="spellEnd"/>
      <w:r w:rsidR="00092587">
        <w:t xml:space="preserve">. 2, a pod </w:t>
      </w:r>
      <w:proofErr w:type="spellStart"/>
      <w:r w:rsidR="00092587">
        <w:t>rb</w:t>
      </w:r>
      <w:proofErr w:type="spellEnd"/>
      <w:r w:rsidR="00092587">
        <w:t xml:space="preserve">. 3 djelomično priznajem tražbinu za iznos od 463.198,87 kn, a djelomično osporavam za iznos od 364.576,87 kn zbog dvostruko zbrojene glavnice (greška u obračunu), priznajem u cijelosti tražbine od </w:t>
      </w:r>
      <w:proofErr w:type="spellStart"/>
      <w:r w:rsidR="00092587">
        <w:t>rb</w:t>
      </w:r>
      <w:proofErr w:type="spellEnd"/>
      <w:r w:rsidR="00092587">
        <w:t xml:space="preserve">. 4 do </w:t>
      </w:r>
      <w:proofErr w:type="spellStart"/>
      <w:r w:rsidR="00092587">
        <w:t>rb</w:t>
      </w:r>
      <w:proofErr w:type="spellEnd"/>
      <w:r w:rsidR="00092587">
        <w:t xml:space="preserve">. 5, a djelomično priznajem tražbinu pod </w:t>
      </w:r>
      <w:proofErr w:type="spellStart"/>
      <w:r w:rsidR="00092587">
        <w:t>rb</w:t>
      </w:r>
      <w:proofErr w:type="spellEnd"/>
      <w:r w:rsidR="00092587">
        <w:t xml:space="preserve">. 6 za iznos od 193.380,60 kn (vjerovnica Mihaela </w:t>
      </w:r>
      <w:proofErr w:type="spellStart"/>
      <w:r w:rsidR="00092587">
        <w:t>Radulović</w:t>
      </w:r>
      <w:proofErr w:type="spellEnd"/>
      <w:r w:rsidR="00092587">
        <w:t xml:space="preserve"> Galić) tu tražbinu djelomično osporavam za iznos od 24.201,15 kn jer je neispravan obračun, tj. obračunate su kamate na kamate, u cijelosti priznajem tražbinu pod </w:t>
      </w:r>
      <w:proofErr w:type="spellStart"/>
      <w:r w:rsidR="00092587">
        <w:t>rb</w:t>
      </w:r>
      <w:proofErr w:type="spellEnd"/>
      <w:r w:rsidR="00092587">
        <w:t xml:space="preserve">. 7, u cijelosti osporavam tražbinu pod </w:t>
      </w:r>
      <w:proofErr w:type="spellStart"/>
      <w:r w:rsidR="00092587">
        <w:t>rb</w:t>
      </w:r>
      <w:proofErr w:type="spellEnd"/>
      <w:r w:rsidR="00092587">
        <w:t xml:space="preserve">. 8. Ranko </w:t>
      </w:r>
      <w:proofErr w:type="spellStart"/>
      <w:r w:rsidR="001110F0">
        <w:t>Foune</w:t>
      </w:r>
      <w:proofErr w:type="spellEnd"/>
      <w:r w:rsidR="001110F0">
        <w:t xml:space="preserve"> za iznos od 443.598,54 kn jer je iz </w:t>
      </w:r>
      <w:proofErr w:type="spellStart"/>
      <w:r w:rsidR="001110F0">
        <w:t>razglovora</w:t>
      </w:r>
      <w:proofErr w:type="spellEnd"/>
      <w:r w:rsidR="001110F0">
        <w:t xml:space="preserve"> s ranijom direktoricom dobila saznanje da je predmetni ugovor na koji se poziva taj vjerovnik nevaljan i to iz razloga što predmetni stan nikada nije prodan od strane ovlaštene osobe, a ugovor na koji se poziva taj vjerovnik je ovjeren kod javnog bilježnika, ali nakon otvaranja stečaja i to od strane neovlaštene osobe. Ugovor je potpisan 2016., ali tada nije ovjeren nego nakon otvaranja </w:t>
      </w:r>
      <w:proofErr w:type="spellStart"/>
      <w:r w:rsidR="001110F0">
        <w:t>steč</w:t>
      </w:r>
      <w:proofErr w:type="spellEnd"/>
      <w:r w:rsidR="001110F0">
        <w:t xml:space="preserve">. postupka, ranija direktorica je </w:t>
      </w:r>
      <w:proofErr w:type="spellStart"/>
      <w:r w:rsidR="001110F0">
        <w:t>steč</w:t>
      </w:r>
      <w:proofErr w:type="spellEnd"/>
      <w:r w:rsidR="001110F0">
        <w:t xml:space="preserve">. upraviteljicu uputila na Agenciju koja je prije otvaranja stečaja imala ovlast prodavati predmetni stan. </w:t>
      </w:r>
      <w:r w:rsidR="007513C8">
        <w:t xml:space="preserve">Predmetna nekretnina stan nije </w:t>
      </w:r>
      <w:proofErr w:type="spellStart"/>
      <w:r w:rsidR="007513C8">
        <w:t>etažirana</w:t>
      </w:r>
      <w:proofErr w:type="spellEnd"/>
      <w:r w:rsidR="007513C8">
        <w:t xml:space="preserve">, ali postojala je legalna mogućnost prodaja suvlasničkog dijela pa nije logično zašto to nije učinjeno 2016. godine, iz kojih razloga je </w:t>
      </w:r>
      <w:proofErr w:type="spellStart"/>
      <w:r w:rsidR="007513C8">
        <w:t>steč</w:t>
      </w:r>
      <w:proofErr w:type="spellEnd"/>
      <w:r w:rsidR="007513C8">
        <w:t xml:space="preserve">. upraviteljica je opreza radi osporila tražbinu. </w:t>
      </w:r>
      <w:proofErr w:type="spellStart"/>
      <w:r w:rsidR="007513C8">
        <w:t>Steč</w:t>
      </w:r>
      <w:proofErr w:type="spellEnd"/>
      <w:r w:rsidR="007513C8">
        <w:t xml:space="preserve">. upraviteljica nije imala pristup, ranijoj fin. dokumentaciju iz kojeg bi bilo moguće utvrditi je li vjerovnik Ranko </w:t>
      </w:r>
      <w:proofErr w:type="spellStart"/>
      <w:r w:rsidR="007513C8">
        <w:t>Foune</w:t>
      </w:r>
      <w:proofErr w:type="spellEnd"/>
      <w:r w:rsidR="007513C8">
        <w:t xml:space="preserve"> uplatio kakav iznos na ime kupoprodajne cijene i to na račun dužnika jer joj je bila dostupna dokumentacija samo za godinu. Ista dokumentacija je u ranijem </w:t>
      </w:r>
      <w:proofErr w:type="spellStart"/>
      <w:r w:rsidR="007513C8">
        <w:t>knjig</w:t>
      </w:r>
      <w:proofErr w:type="spellEnd"/>
      <w:r w:rsidR="007513C8">
        <w:t>. servisu i nema informaciju gdj</w:t>
      </w:r>
      <w:r w:rsidR="00683DF4">
        <w:t xml:space="preserve">e bi bila starija dokumentacija. U cijelosti osporava tražbinu pod </w:t>
      </w:r>
      <w:proofErr w:type="spellStart"/>
      <w:r w:rsidR="00683DF4">
        <w:t>rb</w:t>
      </w:r>
      <w:proofErr w:type="spellEnd"/>
      <w:r w:rsidR="00683DF4">
        <w:t xml:space="preserve">. 9. vjerovnika ARMAT d.o.o. za iznos od 756.383,73 kn, jer se radi o tražbini koja je predmet postupka koji nije pravomoćno okončan, a pregledom fin. dokumentacije nije uspjela utvrditi evidentiranje te dokumentacije. U cijelosti priznajem tražbine od </w:t>
      </w:r>
      <w:proofErr w:type="spellStart"/>
      <w:r w:rsidR="00683DF4">
        <w:t>rb</w:t>
      </w:r>
      <w:proofErr w:type="spellEnd"/>
      <w:r w:rsidR="00683DF4">
        <w:t xml:space="preserve">. 10 do </w:t>
      </w:r>
      <w:proofErr w:type="spellStart"/>
      <w:r w:rsidR="00683DF4">
        <w:t>rb</w:t>
      </w:r>
      <w:proofErr w:type="spellEnd"/>
      <w:r w:rsidR="00683DF4">
        <w:t xml:space="preserve">. 15, a u cijelosti osporavam tražbinu pod </w:t>
      </w:r>
      <w:proofErr w:type="spellStart"/>
      <w:r w:rsidR="00683DF4">
        <w:t>rb</w:t>
      </w:r>
      <w:proofErr w:type="spellEnd"/>
      <w:r w:rsidR="00683DF4">
        <w:t xml:space="preserve">. 16. </w:t>
      </w:r>
      <w:r w:rsidR="00140A45">
        <w:t xml:space="preserve">Vjerovnik </w:t>
      </w:r>
      <w:proofErr w:type="spellStart"/>
      <w:r w:rsidR="00140A45">
        <w:t>Sinanović</w:t>
      </w:r>
      <w:proofErr w:type="spellEnd"/>
      <w:r w:rsidR="00140A45">
        <w:t xml:space="preserve"> fasade d.o.o., OIB: 16184289901 koji nije identična pravna osoba </w:t>
      </w:r>
      <w:proofErr w:type="spellStart"/>
      <w:r w:rsidR="00140A45">
        <w:t>steč</w:t>
      </w:r>
      <w:proofErr w:type="spellEnd"/>
      <w:r w:rsidR="00140A45">
        <w:t xml:space="preserve">. dužniku jer je otvoren kod drugog reg. suda u Rijeci jer se radi o tražbini po osnovi ugovora koji je sklopljen nakon otvaranja </w:t>
      </w:r>
      <w:proofErr w:type="spellStart"/>
      <w:r w:rsidR="00140A45">
        <w:t>steč</w:t>
      </w:r>
      <w:proofErr w:type="spellEnd"/>
      <w:r w:rsidR="00140A45">
        <w:t xml:space="preserve">. postupka, a niti ta tražbina nije evidentirana u </w:t>
      </w:r>
      <w:proofErr w:type="spellStart"/>
      <w:r w:rsidR="00140A45">
        <w:t>posl</w:t>
      </w:r>
      <w:proofErr w:type="spellEnd"/>
      <w:r w:rsidR="00140A45">
        <w:t xml:space="preserve">. </w:t>
      </w:r>
    </w:p>
    <w:p w:rsidRDefault="00213748" w:rsidP="00213748" w:rsidR="00213748">
      <w:pPr>
        <w:ind w:firstLine="708" w:left="6372"/>
        <w:jc w:val="both"/>
      </w:pPr>
      <w:r>
        <w:lastRenderedPageBreak/>
        <w:t xml:space="preserve">    3 St-854/2018-35</w:t>
      </w:r>
    </w:p>
    <w:p w:rsidRDefault="00213748" w:rsidP="00951BD2" w:rsidR="00213748">
      <w:pPr>
        <w:jc w:val="both"/>
      </w:pPr>
    </w:p>
    <w:p w:rsidRDefault="00140A45" w:rsidP="00951BD2" w:rsidR="00092587">
      <w:pPr>
        <w:jc w:val="both"/>
      </w:pPr>
      <w:r>
        <w:t>knjigama, djelomično priznajem tražbinu vjerovnika ADRIA TECH za iznos od 13.783,66 kn, a djelomično osporavam tražbinu za iznos od 2.485,27 kn jer je u tome dijelu zatezna kamata neispravno obračunata."</w:t>
      </w:r>
    </w:p>
    <w:p w:rsidRDefault="00951BD2" w:rsidP="00951BD2" w:rsidR="00951BD2">
      <w:pPr>
        <w:ind w:firstLine="720"/>
        <w:jc w:val="both"/>
      </w:pPr>
    </w:p>
    <w:p w:rsidRDefault="00951BD2" w:rsidP="00951BD2" w:rsidR="00951BD2">
      <w:pPr>
        <w:jc w:val="both"/>
      </w:pPr>
      <w:r w:rsidRPr="008F2FC8">
        <w:t xml:space="preserve">            Konstatira se da stečajni </w:t>
      </w:r>
      <w:r>
        <w:t>vjerovnici</w:t>
      </w:r>
      <w:r w:rsidRPr="0062580B">
        <w:t xml:space="preserve"> ne osporava</w:t>
      </w:r>
      <w:r>
        <w:t>ju</w:t>
      </w:r>
      <w:r w:rsidRPr="0062580B">
        <w:t xml:space="preserve"> navedene priznate tražbine stečajnih vjerovnika u I. i II. višem isplatnom redu</w:t>
      </w:r>
      <w:r>
        <w:t xml:space="preserve"> i da nema otklanjanja osporavanja</w:t>
      </w:r>
      <w:r w:rsidRPr="0062580B">
        <w:t>.</w:t>
      </w:r>
    </w:p>
    <w:p w:rsidRDefault="00951BD2" w:rsidP="00951BD2" w:rsidR="00951BD2">
      <w:pPr>
        <w:jc w:val="both"/>
      </w:pPr>
    </w:p>
    <w:p w:rsidRDefault="00951BD2" w:rsidP="00951BD2" w:rsidR="00140A45">
      <w:pPr>
        <w:jc w:val="both"/>
        <w:rPr>
          <w:color w:val="FF0000"/>
        </w:rPr>
      </w:pPr>
      <w:r>
        <w:tab/>
      </w:r>
      <w:r w:rsidR="00140A45">
        <w:rPr>
          <w:color w:val="FF0000"/>
        </w:rPr>
        <w:t xml:space="preserve">    </w:t>
      </w:r>
    </w:p>
    <w:p w:rsidRDefault="00951BD2" w:rsidP="00951BD2" w:rsidR="00951BD2">
      <w:pPr>
        <w:jc w:val="both"/>
      </w:pPr>
      <w:r>
        <w:rPr>
          <w:color w:val="FF0000"/>
        </w:rPr>
        <w:tab/>
      </w:r>
      <w:r>
        <w:t>Sud donosi</w:t>
      </w:r>
    </w:p>
    <w:p w:rsidRDefault="00951BD2" w:rsidP="00951BD2" w:rsidR="00951BD2">
      <w:pPr>
        <w:jc w:val="center"/>
      </w:pPr>
      <w:r>
        <w:t>R J E Š E N J E</w:t>
      </w:r>
    </w:p>
    <w:p w:rsidRDefault="00951BD2" w:rsidP="00951BD2" w:rsidR="00951BD2">
      <w:pPr>
        <w:jc w:val="center"/>
      </w:pPr>
    </w:p>
    <w:p w:rsidRDefault="00951BD2" w:rsidP="00951BD2" w:rsidR="00951BD2">
      <w:pPr>
        <w:jc w:val="both"/>
      </w:pPr>
      <w:r>
        <w:t xml:space="preserve">            Utvrđuje se da su priznate prijavljene tražbine stečajnih vjerovnika sukladno tablicama koje je predložio stečajni upravitelj na ovom ročištu u cijelosti u </w:t>
      </w:r>
      <w:r w:rsidR="00140A45">
        <w:t xml:space="preserve">prvom, a djelomično priznate, a djelomično osporene u </w:t>
      </w:r>
      <w:r>
        <w:t>drugom višem isplatnom redu.</w:t>
      </w:r>
    </w:p>
    <w:p w:rsidRDefault="00951BD2" w:rsidP="00951BD2" w:rsidR="00951BD2">
      <w:pPr>
        <w:jc w:val="both"/>
      </w:pPr>
    </w:p>
    <w:p w:rsidRDefault="00951BD2" w:rsidP="00951BD2" w:rsidR="00951BD2">
      <w:pPr>
        <w:jc w:val="both"/>
      </w:pPr>
      <w:r>
        <w:t xml:space="preserve">          Konstatira se da je dovršeno ispitno ročište, a rješenje o tome u kojem iznosu i u kojem isplatnom redu su utvrđene prijavljene tražbine, biti će objavljeno na oglasnoj ploči suda.</w:t>
      </w:r>
    </w:p>
    <w:p w:rsidRDefault="00951BD2" w:rsidP="00951BD2" w:rsidR="00951BD2">
      <w:pPr>
        <w:jc w:val="both"/>
      </w:pPr>
      <w:r>
        <w:tab/>
      </w:r>
    </w:p>
    <w:p w:rsidRDefault="00951BD2" w:rsidP="00951BD2" w:rsidR="00951BD2">
      <w:pPr>
        <w:jc w:val="center"/>
      </w:pPr>
      <w:r>
        <w:t xml:space="preserve">D o v r š e n o u </w:t>
      </w:r>
      <w:r w:rsidR="00140A45">
        <w:t>12,45</w:t>
      </w:r>
      <w:r>
        <w:t xml:space="preserve"> sati!</w:t>
      </w:r>
    </w:p>
    <w:p w:rsidRDefault="00951BD2" w:rsidP="00951BD2" w:rsidR="00951BD2">
      <w:pPr>
        <w:jc w:val="center"/>
      </w:pPr>
    </w:p>
    <w:p w:rsidRDefault="00951BD2" w:rsidP="00951BD2" w:rsidR="00951BD2">
      <w:pPr>
        <w:ind w:left="6480"/>
        <w:jc w:val="center"/>
      </w:pPr>
      <w:r>
        <w:tab/>
      </w:r>
      <w:r>
        <w:tab/>
      </w:r>
      <w:r>
        <w:tab/>
        <w:t xml:space="preserve">    </w:t>
      </w:r>
    </w:p>
    <w:p w:rsidRDefault="00951BD2" w:rsidP="00951BD2" w:rsidR="00951BD2">
      <w:pPr>
        <w:jc w:val="both"/>
      </w:pPr>
      <w:r>
        <w:t xml:space="preserve">     </w:t>
      </w:r>
      <w:r>
        <w:tab/>
      </w:r>
      <w:r>
        <w:tab/>
      </w:r>
      <w:r>
        <w:tab/>
      </w:r>
      <w:r>
        <w:tab/>
      </w:r>
      <w:r>
        <w:tab/>
      </w:r>
      <w:r>
        <w:tab/>
      </w:r>
      <w:r>
        <w:tab/>
      </w:r>
      <w:r>
        <w:tab/>
      </w:r>
      <w:r>
        <w:tab/>
        <w:t xml:space="preserve">       </w:t>
      </w:r>
      <w:r w:rsidR="00213748">
        <w:tab/>
        <w:t>3 St-854/2018-36</w:t>
      </w:r>
    </w:p>
    <w:p w:rsidRDefault="00951BD2" w:rsidP="00951BD2" w:rsidR="00951BD2">
      <w:pPr>
        <w:jc w:val="both"/>
      </w:pPr>
      <w:r>
        <w:t xml:space="preserve">   </w:t>
      </w:r>
      <w:r>
        <w:tab/>
        <w:t>Prelazi se na</w:t>
      </w:r>
    </w:p>
    <w:p w:rsidRDefault="00951BD2" w:rsidP="00951BD2" w:rsidR="00951BD2">
      <w:pPr>
        <w:jc w:val="center"/>
        <w:rPr>
          <w:b/>
        </w:rPr>
      </w:pPr>
      <w:r w:rsidRPr="00F30A93">
        <w:rPr>
          <w:b/>
        </w:rPr>
        <w:t>IZVJEŠTAJNO ROČIŠTE</w:t>
      </w:r>
    </w:p>
    <w:p w:rsidRDefault="00951BD2" w:rsidP="00951BD2" w:rsidR="00951BD2" w:rsidRPr="00AD0AF0"/>
    <w:p w:rsidRDefault="00951BD2" w:rsidP="00951BD2" w:rsidR="00951BD2" w:rsidRPr="00AD0AF0">
      <w:r w:rsidRPr="00AD0AF0">
        <w:tab/>
        <w:t xml:space="preserve">Vrijeme početka: </w:t>
      </w:r>
      <w:r w:rsidR="00140A45">
        <w:t>12,45</w:t>
      </w:r>
    </w:p>
    <w:p w:rsidRDefault="00951BD2" w:rsidP="00951BD2" w:rsidR="00951BD2">
      <w:pPr>
        <w:jc w:val="both"/>
      </w:pPr>
      <w:r>
        <w:t xml:space="preserve">            </w:t>
      </w:r>
    </w:p>
    <w:p w:rsidRDefault="00951BD2" w:rsidP="00951BD2" w:rsidR="00027B0E">
      <w:pPr>
        <w:jc w:val="both"/>
      </w:pPr>
      <w:r>
        <w:tab/>
        <w:t xml:space="preserve">Stečajni upravitelj prepričava sadržaj svojeg pisanog izvješća. </w:t>
      </w:r>
      <w:r w:rsidR="00A148A7">
        <w:t xml:space="preserve">Ističe da je utvrdila u </w:t>
      </w:r>
      <w:proofErr w:type="spellStart"/>
      <w:r w:rsidR="00A148A7">
        <w:t>zk</w:t>
      </w:r>
      <w:proofErr w:type="spellEnd"/>
      <w:r w:rsidR="00A148A7">
        <w:t xml:space="preserve"> upisa založnog prava Ranka </w:t>
      </w:r>
      <w:proofErr w:type="spellStart"/>
      <w:r w:rsidR="00A148A7">
        <w:t>Foune</w:t>
      </w:r>
      <w:proofErr w:type="spellEnd"/>
      <w:r w:rsidR="00A148A7">
        <w:t xml:space="preserve">, postojanje ugovora o zajmu temeljem kojeg je izvršen upis u </w:t>
      </w:r>
      <w:proofErr w:type="spellStart"/>
      <w:r w:rsidR="00A148A7">
        <w:t>zk</w:t>
      </w:r>
      <w:proofErr w:type="spellEnd"/>
      <w:r w:rsidR="00A148A7">
        <w:t xml:space="preserve">, ali nije utvrdila je li taj zajam i uplaćen jer ne raspolaže dokumentacijom iz toga vremenskog perioda kako je već i objasnila, smatra da bi trebalo ovlastiti </w:t>
      </w:r>
      <w:proofErr w:type="spellStart"/>
      <w:r w:rsidR="00A148A7">
        <w:t>steč</w:t>
      </w:r>
      <w:proofErr w:type="spellEnd"/>
      <w:r w:rsidR="00A148A7">
        <w:t xml:space="preserve">. upraviteljicu da od banke pokuša zatražiti podatke o svim isplatama, prometu po računu dužnika za relevantne periode, pa ukoliko bi utvrdila da uplate nije bilo tada bi eventualno mogla tražiti od suda da se uputi u parnicu radi utvrđenja da predmetno </w:t>
      </w:r>
      <w:proofErr w:type="spellStart"/>
      <w:r w:rsidR="00A148A7">
        <w:t>razlučno</w:t>
      </w:r>
      <w:proofErr w:type="spellEnd"/>
      <w:r w:rsidR="00A148A7">
        <w:t xml:space="preserve"> pravo ne postoji. Objašnjava da se ovdje radi o nerazjašnjenim odnosima bivšeg bračnog para Danijele i </w:t>
      </w:r>
      <w:proofErr w:type="spellStart"/>
      <w:r w:rsidR="00A148A7">
        <w:t>Senada</w:t>
      </w:r>
      <w:proofErr w:type="spellEnd"/>
      <w:r w:rsidR="00A148A7">
        <w:t xml:space="preserve"> </w:t>
      </w:r>
      <w:proofErr w:type="spellStart"/>
      <w:r w:rsidR="00A148A7">
        <w:t>Sinanovića</w:t>
      </w:r>
      <w:proofErr w:type="spellEnd"/>
      <w:r w:rsidR="00A148A7">
        <w:t xml:space="preserve">, a ne može se izjasniti je li Ranko </w:t>
      </w:r>
      <w:proofErr w:type="spellStart"/>
      <w:r w:rsidR="00A148A7">
        <w:t>Foune</w:t>
      </w:r>
      <w:proofErr w:type="spellEnd"/>
      <w:r w:rsidR="00A148A7">
        <w:t xml:space="preserve"> koji se navodi kao davatelj zajma i kao kupac bio s njima u privatnim odnosima. Pokušala je stupiti u kontakt pisanim putem Ranko </w:t>
      </w:r>
      <w:proofErr w:type="spellStart"/>
      <w:r w:rsidR="00A148A7">
        <w:t>Foune</w:t>
      </w:r>
      <w:proofErr w:type="spellEnd"/>
      <w:r w:rsidR="00A148A7">
        <w:t xml:space="preserve">, ali se nije očitovao niti dao svoj broj telefona. </w:t>
      </w:r>
      <w:r w:rsidR="00814ED4">
        <w:t xml:space="preserve">Što se tiče vozila koja je bilo pod </w:t>
      </w:r>
      <w:proofErr w:type="spellStart"/>
      <w:r w:rsidR="00814ED4">
        <w:t>leasingom</w:t>
      </w:r>
      <w:proofErr w:type="spellEnd"/>
      <w:r w:rsidR="00814ED4">
        <w:t xml:space="preserve"> utvrđeno je u </w:t>
      </w:r>
      <w:proofErr w:type="spellStart"/>
      <w:r w:rsidR="00814ED4">
        <w:t>leasing</w:t>
      </w:r>
      <w:proofErr w:type="spellEnd"/>
      <w:r w:rsidR="00814ED4">
        <w:t xml:space="preserve"> kući da je isto plaćeno te kada su zatraženi dokumenti za prijenos vlasništva nad predmetnim vozilom </w:t>
      </w:r>
      <w:proofErr w:type="spellStart"/>
      <w:r w:rsidR="00814ED4">
        <w:t>leasing</w:t>
      </w:r>
      <w:proofErr w:type="spellEnd"/>
      <w:r w:rsidR="00814ED4">
        <w:t xml:space="preserve"> kuća se pozvala na Zakon o zaštiti podataka. </w:t>
      </w:r>
      <w:r w:rsidR="008938EB">
        <w:t xml:space="preserve">Predlaže da se ovlastiti </w:t>
      </w:r>
      <w:proofErr w:type="spellStart"/>
      <w:r w:rsidR="008938EB">
        <w:t>steč</w:t>
      </w:r>
      <w:proofErr w:type="spellEnd"/>
      <w:r w:rsidR="008938EB">
        <w:t xml:space="preserve">. upraviteljica još jednom pokušati ishoditi dokument radi prijenosa prava vlasništva vozila na </w:t>
      </w:r>
      <w:proofErr w:type="spellStart"/>
      <w:r w:rsidR="008938EB">
        <w:t>steč</w:t>
      </w:r>
      <w:proofErr w:type="spellEnd"/>
      <w:r w:rsidR="008938EB">
        <w:t xml:space="preserve">. dužnika, a ako ne uspije zatražiti će od suda da pokuša ishoditi taj dokument za potrebe stečaja, a ako i to ostane bezuspješno da se ovlasti pokrenuti parnični postupak </w:t>
      </w:r>
      <w:r w:rsidR="001F419E">
        <w:t xml:space="preserve">radi utvrđenja prava vlasništva te ishoditi dokumente prometnu dozvolu, jer isti dokument nije dobila ni od ranije direktorice niti je zatekla u vozilu niti je dobila od </w:t>
      </w:r>
      <w:proofErr w:type="spellStart"/>
      <w:r w:rsidR="001F419E">
        <w:t>leasing</w:t>
      </w:r>
      <w:proofErr w:type="spellEnd"/>
      <w:r w:rsidR="001F419E">
        <w:t xml:space="preserve"> kuće, a radi se o vozilu IVECO DAILY C-270750 D, SB935EV. Tri od pet vozila je dala u zakup suprugu bivše direktorice za iznos od 400,00 kn po vozilu s tim da je dva vozila morao registrirati, a preuzeo je obvezu registriranja i održavanja vozila. </w:t>
      </w:r>
      <w:r w:rsidR="00674A35">
        <w:t xml:space="preserve">Dva vozila su i dalje u </w:t>
      </w:r>
    </w:p>
    <w:p w:rsidRDefault="00027B0E" w:rsidP="00027B0E" w:rsidR="00027B0E">
      <w:pPr>
        <w:ind w:firstLine="708" w:left="6372"/>
        <w:jc w:val="both"/>
      </w:pPr>
      <w:r>
        <w:lastRenderedPageBreak/>
        <w:t>3 St-854/2018-36</w:t>
      </w:r>
    </w:p>
    <w:p w:rsidRDefault="00027B0E" w:rsidP="00951BD2" w:rsidR="00027B0E">
      <w:pPr>
        <w:jc w:val="both"/>
      </w:pPr>
    </w:p>
    <w:p w:rsidRDefault="00674A35" w:rsidP="00951BD2" w:rsidR="00951BD2">
      <w:pPr>
        <w:jc w:val="both"/>
      </w:pPr>
      <w:r>
        <w:t xml:space="preserve">posjedu ranijeg supruga ranije direktorice, iako ih nije uzeo u zakup, isti se obvezao iste čuvati, ali ne i iste upotrebljavati. Tablice su kod </w:t>
      </w:r>
      <w:proofErr w:type="spellStart"/>
      <w:r>
        <w:t>steč</w:t>
      </w:r>
      <w:proofErr w:type="spellEnd"/>
      <w:r>
        <w:t xml:space="preserve">. upraviteljice. </w:t>
      </w:r>
      <w:proofErr w:type="spellStart"/>
      <w:r w:rsidR="00843889">
        <w:t>Steč</w:t>
      </w:r>
      <w:proofErr w:type="spellEnd"/>
      <w:r w:rsidR="00843889">
        <w:t xml:space="preserve">. upraviteljica je dobila podatak da postoji nacrt </w:t>
      </w:r>
      <w:proofErr w:type="spellStart"/>
      <w:r w:rsidR="00843889">
        <w:t>etažiranja</w:t>
      </w:r>
      <w:proofErr w:type="spellEnd"/>
      <w:r w:rsidR="00843889">
        <w:t xml:space="preserve">, ali objekt nije upisan, pa nije moguće </w:t>
      </w:r>
      <w:proofErr w:type="spellStart"/>
      <w:r w:rsidR="00843889">
        <w:t>etažiranje</w:t>
      </w:r>
      <w:proofErr w:type="spellEnd"/>
      <w:r w:rsidR="00843889">
        <w:t xml:space="preserve">, pa kako nema novčanih sredstava kojim bi se financiranje </w:t>
      </w:r>
      <w:proofErr w:type="spellStart"/>
      <w:r w:rsidR="00843889">
        <w:t>etažiranje</w:t>
      </w:r>
      <w:proofErr w:type="spellEnd"/>
      <w:r w:rsidR="00843889">
        <w:t xml:space="preserve">, predlaže da se nekretnine prodaju kao suvlasnički dijelovi s tim da kupci preuzimaju obvezu upisa objekta i </w:t>
      </w:r>
      <w:proofErr w:type="spellStart"/>
      <w:r w:rsidR="00843889">
        <w:t>etažiranja</w:t>
      </w:r>
      <w:proofErr w:type="spellEnd"/>
      <w:r w:rsidR="00843889">
        <w:t xml:space="preserve"> i to iz razloga što se utvrdilo da su od tri stana dva sigurno prodana prema podatcima iz </w:t>
      </w:r>
      <w:proofErr w:type="spellStart"/>
      <w:r w:rsidR="00843889">
        <w:t>zk</w:t>
      </w:r>
      <w:proofErr w:type="spellEnd"/>
      <w:r w:rsidR="00843889">
        <w:t xml:space="preserve">. </w:t>
      </w:r>
      <w:proofErr w:type="spellStart"/>
      <w:r w:rsidR="00843889">
        <w:t>Steč</w:t>
      </w:r>
      <w:proofErr w:type="spellEnd"/>
      <w:r w:rsidR="00843889">
        <w:t xml:space="preserve">. upraviteljica nije utvrđivala jesu li cijene plaćene, sigurno je utvrdilo da nije plaćeno od 150.000,00 kn za jedan stan i poslat će opomenu, ali traži da ju se ovlasti da i za ostale kupoprodajne cijene utvrdi prema izvodima iz banke jesu li cijene plaćene na račun dužnika, odnosno da zatraži od kupaca dokaz o isplati kupoprodajne cijene. Što se tiče trećeg stana za koji je tražbinu osporila za sada smatra da taj stan nije prodan,  također će utvrđivati je li kupoprodajna cijena plaćena, pa ako nije i ako to bi bila jedina nekretnina koja bi se prodavala u ovom postupku i istu bi trebalo procijeniti po vještaku. Ukoliko </w:t>
      </w:r>
      <w:proofErr w:type="spellStart"/>
      <w:r w:rsidR="00843889">
        <w:t>steč</w:t>
      </w:r>
      <w:proofErr w:type="spellEnd"/>
      <w:r w:rsidR="00843889">
        <w:t xml:space="preserve">. upraviteljica i sud ne budu mogli pribaviti relevantne izvode iz banke, predlaže da se donese odluka o određivanju vještačenja. </w:t>
      </w:r>
    </w:p>
    <w:p w:rsidRDefault="00843889" w:rsidP="00951BD2" w:rsidR="00843889">
      <w:pPr>
        <w:jc w:val="both"/>
      </w:pPr>
    </w:p>
    <w:p w:rsidRDefault="00843889" w:rsidP="00951BD2" w:rsidR="00843889">
      <w:pPr>
        <w:jc w:val="both"/>
      </w:pPr>
      <w:r>
        <w:t>Na pitanje ŽDO-a o kojim se parnicama radi, stečajna upraviteljica odgovara da nije napravila detaljan popis parnica i pisano očitovanje zašto konkretno za svaki predmet smatra da ga ne treba preuzimati.</w:t>
      </w:r>
    </w:p>
    <w:p w:rsidRDefault="00843889" w:rsidP="00951BD2" w:rsidR="00843889">
      <w:pPr>
        <w:jc w:val="both"/>
      </w:pPr>
    </w:p>
    <w:p w:rsidRDefault="00843889" w:rsidP="00951BD2" w:rsidR="00843889">
      <w:pPr>
        <w:jc w:val="both"/>
      </w:pPr>
      <w:r>
        <w:t xml:space="preserve">ŽDO smatra da </w:t>
      </w:r>
      <w:proofErr w:type="spellStart"/>
      <w:r>
        <w:t>steč</w:t>
      </w:r>
      <w:proofErr w:type="spellEnd"/>
      <w:r>
        <w:t xml:space="preserve">. upraviteljica treba napraviti detaljno izvješće vezano za parnice u predmetu i zašto te tražbine u parnicama smatra teško ostvarivima. </w:t>
      </w:r>
    </w:p>
    <w:p w:rsidRDefault="00843889" w:rsidP="00951BD2" w:rsidR="00843889">
      <w:pPr>
        <w:jc w:val="both"/>
      </w:pPr>
    </w:p>
    <w:p w:rsidRDefault="00843889" w:rsidP="00951BD2" w:rsidR="00843889">
      <w:pPr>
        <w:jc w:val="both"/>
      </w:pPr>
      <w:proofErr w:type="spellStart"/>
      <w:r>
        <w:t>Steč.upraviteljica</w:t>
      </w:r>
      <w:proofErr w:type="spellEnd"/>
      <w:r>
        <w:t xml:space="preserve"> izjavljuje da je dobila od odvjetnika Tihomira Zec, koji je pogledao dokumente o parnicama, neslužbenu informaciju da se ne isplati nastavljanje parnica. </w:t>
      </w:r>
    </w:p>
    <w:p w:rsidRDefault="00843889" w:rsidP="00951BD2" w:rsidR="00843889">
      <w:pPr>
        <w:jc w:val="both"/>
      </w:pPr>
    </w:p>
    <w:p w:rsidRDefault="00843889" w:rsidP="00951BD2" w:rsidR="00843889">
      <w:pPr>
        <w:jc w:val="both"/>
      </w:pPr>
      <w:proofErr w:type="spellStart"/>
      <w:r>
        <w:t>Steč</w:t>
      </w:r>
      <w:proofErr w:type="spellEnd"/>
      <w:r>
        <w:t xml:space="preserve">. upraviteljica izjavljuje da je naručila procjene vozila  te će iste dostaviti u spis. Predlaže da se zbog nerazjašnjenih odnosa ranijih vlasnika prodaja vrši putem javnog bilježnika, </w:t>
      </w:r>
      <w:proofErr w:type="spellStart"/>
      <w:r w:rsidR="00C13960">
        <w:t>Senad</w:t>
      </w:r>
      <w:proofErr w:type="spellEnd"/>
      <w:r w:rsidR="00C13960">
        <w:t xml:space="preserve"> </w:t>
      </w:r>
      <w:proofErr w:type="spellStart"/>
      <w:r w:rsidR="00C13960">
        <w:t>Sinanović</w:t>
      </w:r>
      <w:proofErr w:type="spellEnd"/>
      <w:r w:rsidR="00C13960">
        <w:t xml:space="preserve"> je izjavio namjeru kupnje vozila, ali ne želi dovesti u pitanje pravilnost postupka zbog interesa njegove bivše supruge.</w:t>
      </w:r>
    </w:p>
    <w:p w:rsidRDefault="00C13960" w:rsidP="00951BD2" w:rsidR="00C13960">
      <w:pPr>
        <w:jc w:val="both"/>
      </w:pPr>
    </w:p>
    <w:p w:rsidRDefault="00E7053F" w:rsidP="00951BD2" w:rsidR="00140A45">
      <w:pPr>
        <w:jc w:val="both"/>
      </w:pPr>
      <w:r>
        <w:t xml:space="preserve">ŽDO navodi da prodaja putem javnog bilježnika opterećuje </w:t>
      </w:r>
      <w:proofErr w:type="spellStart"/>
      <w:r>
        <w:t>steč</w:t>
      </w:r>
      <w:proofErr w:type="spellEnd"/>
      <w:r>
        <w:t xml:space="preserve">. masu i ne zna se koliko će trajati, a da je praksa da nekretnine koje nisu pod </w:t>
      </w:r>
      <w:proofErr w:type="spellStart"/>
      <w:r>
        <w:t>razlučnim</w:t>
      </w:r>
      <w:proofErr w:type="spellEnd"/>
      <w:r>
        <w:t xml:space="preserve"> pravom prodaje </w:t>
      </w:r>
      <w:proofErr w:type="spellStart"/>
      <w:r>
        <w:t>steč</w:t>
      </w:r>
      <w:proofErr w:type="spellEnd"/>
      <w:r>
        <w:t>. upravitelj sukladno odluci skupštine s izvještajnog ročišta.</w:t>
      </w:r>
    </w:p>
    <w:p w:rsidRDefault="00B5171C" w:rsidP="00951BD2" w:rsidR="00B5171C">
      <w:pPr>
        <w:jc w:val="both"/>
      </w:pPr>
    </w:p>
    <w:p w:rsidRDefault="00B5171C" w:rsidP="00951BD2" w:rsidR="00B5171C">
      <w:pPr>
        <w:jc w:val="both"/>
      </w:pPr>
      <w:proofErr w:type="spellStart"/>
      <w:r>
        <w:t>Steč</w:t>
      </w:r>
      <w:proofErr w:type="spellEnd"/>
      <w:r>
        <w:t>. upraviteljica ističe da će biti dosta posla za računovodstvo</w:t>
      </w:r>
      <w:r w:rsidR="00CD3758">
        <w:t xml:space="preserve"> zbog evidentiranja svih komunalija koje terete tri stana. Problem je što sve komunalije dolaze </w:t>
      </w:r>
      <w:proofErr w:type="spellStart"/>
      <w:r w:rsidR="00CD3758">
        <w:t>steč</w:t>
      </w:r>
      <w:proofErr w:type="spellEnd"/>
      <w:r w:rsidR="00CD3758">
        <w:t>. dužniku, a dva stana su prodana, a sve to mora biti knjiženo. Bit će potrebna fin. izvješća, isplata I. višeg isplatnog reda, predlaže da min. iznos zakupnine mjesečne bude 1.000,00 kn s PDV-om.  Zakupnina za vozilo još nije plaćena, ako bude bila plaćena za tri vozila, predlaže da se i četvrto, odnosno peto vozilo dadne u zakup pod istim uvjetima kao i vozila koja su već u zakupu. Interes je da vozilo bude u zakupu do prodaje.</w:t>
      </w:r>
    </w:p>
    <w:p w:rsidRDefault="00CD3758" w:rsidP="00951BD2" w:rsidR="00CD3758">
      <w:pPr>
        <w:jc w:val="both"/>
      </w:pPr>
    </w:p>
    <w:p w:rsidRDefault="00CD3758" w:rsidP="00951BD2" w:rsidR="00CD3758">
      <w:pPr>
        <w:jc w:val="both"/>
      </w:pPr>
    </w:p>
    <w:p w:rsidRDefault="00CD3758" w:rsidP="00951BD2" w:rsidR="00CD3758">
      <w:pPr>
        <w:jc w:val="both"/>
      </w:pPr>
    </w:p>
    <w:p w:rsidRDefault="00CD3758" w:rsidP="00951BD2" w:rsidR="00CD3758">
      <w:pPr>
        <w:jc w:val="both"/>
      </w:pPr>
    </w:p>
    <w:p w:rsidRDefault="00CD3758" w:rsidP="00951BD2" w:rsidR="00CD3758">
      <w:pPr>
        <w:jc w:val="both"/>
      </w:pPr>
    </w:p>
    <w:p w:rsidRDefault="00CD3758" w:rsidP="00951BD2" w:rsidR="00CD3758">
      <w:pPr>
        <w:jc w:val="both"/>
      </w:pPr>
    </w:p>
    <w:p w:rsidRDefault="00027B0E" w:rsidP="00027B0E" w:rsidR="00CD3758">
      <w:pPr>
        <w:ind w:firstLine="708" w:left="6372"/>
        <w:jc w:val="both"/>
      </w:pPr>
      <w:r>
        <w:lastRenderedPageBreak/>
        <w:t>3 St-854/2018-36</w:t>
      </w:r>
    </w:p>
    <w:p w:rsidRDefault="00CD3758" w:rsidP="00951BD2" w:rsidR="00CD3758">
      <w:pPr>
        <w:jc w:val="both"/>
      </w:pPr>
    </w:p>
    <w:p w:rsidRDefault="00951BD2" w:rsidP="00951BD2" w:rsidR="00951BD2" w:rsidRPr="00DB79FB">
      <w:pPr>
        <w:jc w:val="both"/>
        <w:rPr>
          <w:color w:val="FF0000"/>
        </w:rPr>
      </w:pPr>
      <w:r>
        <w:tab/>
      </w:r>
      <w:r>
        <w:rPr>
          <w:color w:val="FF0000"/>
        </w:rPr>
        <w:tab/>
      </w:r>
    </w:p>
    <w:p w:rsidRDefault="00951BD2" w:rsidP="00951BD2" w:rsidR="00951BD2" w:rsidRPr="0005217F">
      <w:pPr>
        <w:jc w:val="both"/>
      </w:pPr>
      <w:r w:rsidRPr="0005217F">
        <w:t xml:space="preserve">             Sud donosi</w:t>
      </w:r>
    </w:p>
    <w:p w:rsidRDefault="00951BD2" w:rsidP="00951BD2" w:rsidR="00951BD2" w:rsidRPr="0005217F">
      <w:pPr>
        <w:jc w:val="center"/>
      </w:pPr>
      <w:r w:rsidRPr="0005217F">
        <w:t>R J E Š E N J E</w:t>
      </w:r>
    </w:p>
    <w:p w:rsidRDefault="00951BD2" w:rsidP="00951BD2" w:rsidR="00951BD2" w:rsidRPr="0005217F">
      <w:pPr>
        <w:jc w:val="center"/>
      </w:pPr>
    </w:p>
    <w:p w:rsidRDefault="00951BD2" w:rsidP="00951BD2" w:rsidR="00951BD2">
      <w:pPr>
        <w:jc w:val="both"/>
      </w:pPr>
      <w:r w:rsidRPr="0005217F">
        <w:t xml:space="preserve">            Glasat će </w:t>
      </w:r>
      <w:r>
        <w:t xml:space="preserve">se o sljedećim prijedlozima stečajnog upravitelja i </w:t>
      </w:r>
      <w:r w:rsidR="00AC36B5">
        <w:t>prisutnih vjerovnika</w:t>
      </w:r>
      <w:r>
        <w:t>:</w:t>
      </w:r>
    </w:p>
    <w:p w:rsidRDefault="00951BD2" w:rsidP="00951BD2" w:rsidR="00951BD2">
      <w:pPr>
        <w:jc w:val="both"/>
      </w:pPr>
    </w:p>
    <w:p w:rsidRDefault="00951BD2" w:rsidP="00951BD2" w:rsidR="00951BD2">
      <w:pPr>
        <w:jc w:val="center"/>
        <w:rPr>
          <w:b/>
        </w:rPr>
      </w:pPr>
      <w:r w:rsidRPr="00D33672">
        <w:rPr>
          <w:b/>
        </w:rPr>
        <w:t>P R I J E D L O G  O D L U K A</w:t>
      </w:r>
    </w:p>
    <w:p w:rsidRDefault="00951BD2" w:rsidP="00951BD2" w:rsidR="00951BD2" w:rsidRPr="00D33672">
      <w:pPr>
        <w:jc w:val="center"/>
        <w:rPr>
          <w:b/>
        </w:rPr>
      </w:pPr>
    </w:p>
    <w:p w:rsidRDefault="00951BD2" w:rsidP="00951BD2" w:rsidR="00951BD2">
      <w:pPr>
        <w:numPr>
          <w:ilvl w:val="0"/>
          <w:numId w:val="1"/>
        </w:numPr>
        <w:jc w:val="both"/>
      </w:pPr>
      <w:r>
        <w:t xml:space="preserve">ODLUKA o prihvaćanju izvješća stečajnog upravitelja i predračun troškova vođenja stečaja za godinu dana – </w:t>
      </w:r>
      <w:r w:rsidR="00AC36B5">
        <w:t>122.500,00</w:t>
      </w:r>
      <w:r>
        <w:t xml:space="preserve"> kn,</w:t>
      </w:r>
    </w:p>
    <w:p w:rsidRDefault="00951BD2" w:rsidP="00951BD2" w:rsidR="00951BD2">
      <w:r>
        <w:t xml:space="preserve">  </w:t>
      </w:r>
    </w:p>
    <w:p w:rsidRDefault="00951BD2" w:rsidP="00951BD2" w:rsidR="00951BD2">
      <w:pPr>
        <w:numPr>
          <w:ilvl w:val="0"/>
          <w:numId w:val="1"/>
        </w:numPr>
        <w:jc w:val="both"/>
      </w:pPr>
      <w:r>
        <w:t xml:space="preserve">ODLUKA da se arhiviranje građe povjeri </w:t>
      </w:r>
      <w:r w:rsidR="00CD3758">
        <w:t xml:space="preserve">ovlaštenoj osobi i da se u tu svrhu rezervira novčani iznos od prodaje i to iz razloga što ranija direktorica ne pokazuje spremnost da bi se ona pobrinula oko arhiviranja, </w:t>
      </w:r>
    </w:p>
    <w:p w:rsidRDefault="00951BD2" w:rsidP="00951BD2" w:rsidR="00951BD2">
      <w:pPr>
        <w:ind w:left="720"/>
        <w:jc w:val="both"/>
      </w:pPr>
    </w:p>
    <w:p w:rsidRDefault="00951BD2" w:rsidP="00951BD2" w:rsidR="00951BD2">
      <w:pPr>
        <w:pStyle w:val="Odlomakpopisa"/>
        <w:numPr>
          <w:ilvl w:val="0"/>
          <w:numId w:val="1"/>
        </w:numPr>
        <w:jc w:val="both"/>
      </w:pPr>
      <w:r>
        <w:t xml:space="preserve">ODLUKA da se dozvoli </w:t>
      </w:r>
      <w:proofErr w:type="spellStart"/>
      <w:r>
        <w:t>steč.upravitelju</w:t>
      </w:r>
      <w:proofErr w:type="spellEnd"/>
      <w:r>
        <w:t xml:space="preserve"> sklapanje ugovora o plaćanju naknade knjigovođi </w:t>
      </w:r>
      <w:r w:rsidR="00CD3758">
        <w:t>u mjesečnom iznosu do najviše 1.000,00 kn s PDV-om s tim da prikupi tri ponude i izabere najpovoljniju ponudu,</w:t>
      </w:r>
    </w:p>
    <w:p w:rsidRDefault="00951BD2" w:rsidP="00951BD2" w:rsidR="00951BD2">
      <w:pPr>
        <w:pStyle w:val="Odlomakpopisa"/>
      </w:pPr>
    </w:p>
    <w:p w:rsidRDefault="00951BD2" w:rsidP="00951BD2" w:rsidR="00CD3758">
      <w:pPr>
        <w:pStyle w:val="Odlomakpopisa"/>
        <w:numPr>
          <w:ilvl w:val="0"/>
          <w:numId w:val="1"/>
        </w:numPr>
        <w:jc w:val="both"/>
      </w:pPr>
      <w:r>
        <w:t xml:space="preserve">ODLUKA da se pokretnine prodaju u stečajnom postupku po </w:t>
      </w:r>
      <w:proofErr w:type="spellStart"/>
      <w:r>
        <w:t>steč</w:t>
      </w:r>
      <w:proofErr w:type="spellEnd"/>
      <w:r>
        <w:t xml:space="preserve">. upravitelju putem javnog oglašavanja putem Njuškala i na sudačku mrežu i to tako da se prilikom prvog oglašavanja prodaju po najmanje po procijenjenoj vrijednosti, </w:t>
      </w:r>
      <w:r w:rsidR="00CD3758">
        <w:t>a kod svakog sljedećeg za 10% manje i to tri puta sa smanjenjem cijene, a nakon toga ako se ne proda da se zakaže nova skupština o daljnjoj prodaji,</w:t>
      </w:r>
    </w:p>
    <w:p w:rsidRDefault="00CD3758" w:rsidP="00CD3758" w:rsidR="00CD3758">
      <w:pPr>
        <w:jc w:val="both"/>
      </w:pPr>
    </w:p>
    <w:p w:rsidRDefault="00951BD2" w:rsidP="00951BD2" w:rsidR="00951BD2">
      <w:pPr>
        <w:pStyle w:val="Odlomakpopisa"/>
        <w:numPr>
          <w:ilvl w:val="0"/>
          <w:numId w:val="1"/>
        </w:numPr>
        <w:jc w:val="both"/>
      </w:pPr>
      <w:r>
        <w:t xml:space="preserve">ODLUKA da se </w:t>
      </w:r>
      <w:r w:rsidR="00CD3758">
        <w:t xml:space="preserve">prodaja vrši temeljem procjena koje je </w:t>
      </w:r>
      <w:proofErr w:type="spellStart"/>
      <w:r w:rsidR="00CD3758">
        <w:t>steč</w:t>
      </w:r>
      <w:proofErr w:type="spellEnd"/>
      <w:r w:rsidR="00CD3758">
        <w:t>. upraviteljica već ishodila za pokretninu,</w:t>
      </w:r>
    </w:p>
    <w:p w:rsidRDefault="00951BD2" w:rsidP="00951BD2" w:rsidR="00951BD2">
      <w:pPr>
        <w:pStyle w:val="Odlomakpopisa"/>
      </w:pPr>
    </w:p>
    <w:p w:rsidRDefault="00951BD2" w:rsidP="00951BD2" w:rsidR="00951BD2">
      <w:pPr>
        <w:pStyle w:val="Odlomakpopisa"/>
        <w:numPr>
          <w:ilvl w:val="0"/>
          <w:numId w:val="1"/>
        </w:numPr>
        <w:jc w:val="both"/>
      </w:pPr>
      <w:r>
        <w:t xml:space="preserve">ODLUKA da se odobri sklapanje ugovora o najmu </w:t>
      </w:r>
      <w:proofErr w:type="spellStart"/>
      <w:r>
        <w:t>steč</w:t>
      </w:r>
      <w:proofErr w:type="spellEnd"/>
      <w:r>
        <w:t xml:space="preserve">. upravitelju za </w:t>
      </w:r>
      <w:r w:rsidR="00CD3758">
        <w:t>vozila</w:t>
      </w:r>
      <w:r>
        <w:t xml:space="preserve"> za mjesečni iznos od </w:t>
      </w:r>
      <w:r w:rsidR="00CD3758">
        <w:t>400</w:t>
      </w:r>
      <w:r>
        <w:t>,00 kn s PDV-om</w:t>
      </w:r>
      <w:r w:rsidR="00CD3758">
        <w:t xml:space="preserve"> i obvezu registracije i održavanja vozila, do prodaje</w:t>
      </w:r>
      <w:r>
        <w:t>,</w:t>
      </w:r>
      <w:r w:rsidR="00A41D9D">
        <w:t xml:space="preserve"> osim viličara koji nije u voznom stanju,</w:t>
      </w:r>
    </w:p>
    <w:p w:rsidRDefault="00951BD2" w:rsidP="00951BD2" w:rsidR="00951BD2">
      <w:pPr>
        <w:pStyle w:val="Odlomakpopisa"/>
      </w:pPr>
    </w:p>
    <w:p w:rsidRDefault="00951BD2" w:rsidP="00951BD2" w:rsidR="00951BD2">
      <w:pPr>
        <w:pStyle w:val="Odlomakpopisa"/>
        <w:numPr>
          <w:ilvl w:val="0"/>
          <w:numId w:val="1"/>
        </w:numPr>
        <w:jc w:val="both"/>
      </w:pPr>
      <w:r>
        <w:t xml:space="preserve">ODLUKA da se naloži </w:t>
      </w:r>
      <w:proofErr w:type="spellStart"/>
      <w:r>
        <w:t>steč</w:t>
      </w:r>
      <w:proofErr w:type="spellEnd"/>
      <w:r>
        <w:t>. upravitelju pokretanje postupka pred sudom radi naplate tražbina, ukoliko dužnici ne plate po pisanim opomenama,</w:t>
      </w:r>
      <w:r w:rsidR="0064733F">
        <w:t xml:space="preserve"> </w:t>
      </w:r>
    </w:p>
    <w:p w:rsidRDefault="00951BD2" w:rsidP="00951BD2" w:rsidR="00951BD2">
      <w:pPr>
        <w:pStyle w:val="Odlomakpopisa"/>
      </w:pPr>
    </w:p>
    <w:p w:rsidRDefault="00951BD2" w:rsidP="00951BD2" w:rsidR="00951BD2">
      <w:pPr>
        <w:pStyle w:val="Odlomakpopisa"/>
        <w:numPr>
          <w:ilvl w:val="0"/>
          <w:numId w:val="1"/>
        </w:numPr>
        <w:jc w:val="both"/>
      </w:pPr>
      <w:r>
        <w:t xml:space="preserve">ODLUKA da se </w:t>
      </w:r>
      <w:r w:rsidR="0064733F">
        <w:t xml:space="preserve">ovlasti </w:t>
      </w:r>
      <w:proofErr w:type="spellStart"/>
      <w:r w:rsidR="0064733F">
        <w:t>steč</w:t>
      </w:r>
      <w:proofErr w:type="spellEnd"/>
      <w:r w:rsidR="0064733F">
        <w:t xml:space="preserve">. upraviteljica zatražiti izvode po računima dužnika za sve kupoprodajne cijene za stanove, za navodni zajam Ranka </w:t>
      </w:r>
      <w:proofErr w:type="spellStart"/>
      <w:r w:rsidR="0064733F">
        <w:t>Foune</w:t>
      </w:r>
      <w:proofErr w:type="spellEnd"/>
      <w:r w:rsidR="0064733F">
        <w:t xml:space="preserve"> i kupoprodajnu cijenu za treći stan</w:t>
      </w:r>
      <w:r w:rsidR="00410CEA">
        <w:t xml:space="preserve">, odnosno da se obrati kupcima radi dostavljanja dokumentacije o plaćanjima, a ako ne uspije na taj način pribaviti relevantne podatke da se obrati sudu da isti pokuša ishoditi te podatke  i </w:t>
      </w:r>
      <w:proofErr w:type="spellStart"/>
      <w:r w:rsidR="00410CEA">
        <w:t>podredno</w:t>
      </w:r>
      <w:proofErr w:type="spellEnd"/>
      <w:r w:rsidR="00410CEA">
        <w:t xml:space="preserve"> da angažira vještaka,</w:t>
      </w:r>
    </w:p>
    <w:p w:rsidRDefault="00410CEA" w:rsidP="00410CEA" w:rsidR="00410CEA">
      <w:pPr>
        <w:pStyle w:val="Odlomakpopisa"/>
        <w:ind w:left="720"/>
        <w:jc w:val="both"/>
      </w:pPr>
    </w:p>
    <w:p w:rsidRDefault="00410CEA" w:rsidP="00951BD2" w:rsidR="00410CEA">
      <w:pPr>
        <w:pStyle w:val="Odlomakpopisa"/>
        <w:numPr>
          <w:ilvl w:val="0"/>
          <w:numId w:val="1"/>
        </w:numPr>
        <w:jc w:val="both"/>
      </w:pPr>
      <w:r>
        <w:t xml:space="preserve">ODLUKA da </w:t>
      </w:r>
      <w:proofErr w:type="spellStart"/>
      <w:r>
        <w:t>steč</w:t>
      </w:r>
      <w:proofErr w:type="spellEnd"/>
      <w:r>
        <w:t>. upraviteljica sačini detaljan popis parnica uz pisano očitovan</w:t>
      </w:r>
      <w:r w:rsidR="00A41D9D">
        <w:t xml:space="preserve">je zašto ih ne treba nastaviti, </w:t>
      </w:r>
    </w:p>
    <w:p w:rsidRDefault="00A41D9D" w:rsidP="00A41D9D" w:rsidR="00A41D9D">
      <w:pPr>
        <w:pStyle w:val="Odlomakpopisa"/>
        <w:ind w:left="720"/>
        <w:jc w:val="both"/>
      </w:pPr>
    </w:p>
    <w:p w:rsidRDefault="00A41D9D" w:rsidP="00951BD2" w:rsidR="00A41D9D">
      <w:pPr>
        <w:pStyle w:val="Odlomakpopisa"/>
        <w:numPr>
          <w:ilvl w:val="0"/>
          <w:numId w:val="1"/>
        </w:numPr>
        <w:jc w:val="both"/>
      </w:pPr>
      <w:r>
        <w:t xml:space="preserve">ODLUKA da se ovlasti </w:t>
      </w:r>
      <w:proofErr w:type="spellStart"/>
      <w:r>
        <w:t>steč</w:t>
      </w:r>
      <w:proofErr w:type="spellEnd"/>
      <w:r>
        <w:t xml:space="preserve">. upraviteljica zatražiti od suda rješenje o upućivanje u parnicu radi utvrđenja eventualnog nepostojanja </w:t>
      </w:r>
      <w:proofErr w:type="spellStart"/>
      <w:r>
        <w:t>razlučnog</w:t>
      </w:r>
      <w:proofErr w:type="spellEnd"/>
      <w:r>
        <w:t xml:space="preserve"> prava, ako se utvrdi da zajam za koje je isto pravo upisano u </w:t>
      </w:r>
      <w:proofErr w:type="spellStart"/>
      <w:r>
        <w:t>zk</w:t>
      </w:r>
      <w:proofErr w:type="spellEnd"/>
      <w:r>
        <w:t xml:space="preserve"> nije uplaćeno na račun dužnika.</w:t>
      </w:r>
    </w:p>
    <w:p w:rsidRDefault="00027B0E" w:rsidP="00027B0E" w:rsidR="00027B0E">
      <w:pPr>
        <w:pStyle w:val="Odlomakpopisa"/>
        <w:ind w:left="720"/>
        <w:jc w:val="both"/>
      </w:pPr>
    </w:p>
    <w:p w:rsidRDefault="00027B0E" w:rsidP="00027B0E" w:rsidR="00027B0E">
      <w:pPr>
        <w:pStyle w:val="Odlomakpopisa"/>
        <w:ind w:firstLine="696" w:left="6384"/>
        <w:jc w:val="both"/>
      </w:pPr>
      <w:r>
        <w:lastRenderedPageBreak/>
        <w:t xml:space="preserve">     3 St-854/2018-36</w:t>
      </w:r>
    </w:p>
    <w:p w:rsidRDefault="00027B0E" w:rsidP="00027B0E" w:rsidR="00027B0E">
      <w:pPr>
        <w:pStyle w:val="Odlomakpopisa"/>
        <w:ind w:firstLine="696" w:left="6384"/>
        <w:jc w:val="both"/>
      </w:pPr>
    </w:p>
    <w:p w:rsidRDefault="00027B0E" w:rsidP="00951BD2" w:rsidR="00027B0E">
      <w:pPr>
        <w:pStyle w:val="Odlomakpopisa"/>
        <w:numPr>
          <w:ilvl w:val="0"/>
          <w:numId w:val="1"/>
        </w:numPr>
        <w:jc w:val="both"/>
      </w:pPr>
      <w:r>
        <w:t xml:space="preserve">ODLUKA da se nekretnine, ako se utvrdi da su u </w:t>
      </w:r>
      <w:proofErr w:type="spellStart"/>
      <w:r>
        <w:t>steč</w:t>
      </w:r>
      <w:proofErr w:type="spellEnd"/>
      <w:r>
        <w:t xml:space="preserve">. masi, procjene i prodaju putem Fine, ali kao suvlasnički dio uz </w:t>
      </w:r>
      <w:r w:rsidR="008441B7">
        <w:t xml:space="preserve">naznaku da se prodaje konkretni stan s opisom istoga i da zgrada ima šest stanova, a da </w:t>
      </w:r>
      <w:proofErr w:type="spellStart"/>
      <w:r w:rsidR="008441B7">
        <w:t>steč</w:t>
      </w:r>
      <w:proofErr w:type="spellEnd"/>
      <w:r w:rsidR="008441B7">
        <w:t xml:space="preserve">. dužnik neće snositi troškove upisa zgrade i </w:t>
      </w:r>
      <w:proofErr w:type="spellStart"/>
      <w:r w:rsidR="008441B7">
        <w:t>etažiranja</w:t>
      </w:r>
      <w:proofErr w:type="spellEnd"/>
      <w:r w:rsidR="008441B7">
        <w:t>.</w:t>
      </w:r>
      <w:r>
        <w:t xml:space="preserve"> </w:t>
      </w:r>
    </w:p>
    <w:p w:rsidRDefault="00951BD2" w:rsidP="00951BD2" w:rsidR="00951BD2">
      <w:pPr>
        <w:pStyle w:val="Odlomakpopisa"/>
        <w:ind w:left="720"/>
        <w:jc w:val="both"/>
      </w:pPr>
    </w:p>
    <w:p w:rsidRDefault="00951BD2" w:rsidP="00951BD2" w:rsidR="00951BD2">
      <w:pPr>
        <w:jc w:val="both"/>
      </w:pPr>
      <w:r>
        <w:t xml:space="preserve">            Konstatira se da </w:t>
      </w:r>
      <w:r w:rsidR="00A41D9D">
        <w:t>su prisutni vjerovnici</w:t>
      </w:r>
      <w:r>
        <w:t xml:space="preserve"> </w:t>
      </w:r>
      <w:r w:rsidR="008441B7">
        <w:t>suglasni</w:t>
      </w:r>
      <w:r>
        <w:t xml:space="preserve"> s navedenim prijedlozima.</w:t>
      </w:r>
    </w:p>
    <w:p w:rsidRDefault="00951BD2" w:rsidP="00951BD2" w:rsidR="00951BD2">
      <w:pPr>
        <w:jc w:val="both"/>
      </w:pPr>
    </w:p>
    <w:p w:rsidRDefault="00951BD2" w:rsidP="00951BD2" w:rsidR="00951BD2">
      <w:pPr>
        <w:jc w:val="both"/>
      </w:pPr>
      <w:r>
        <w:tab/>
      </w:r>
      <w:r w:rsidR="00160553">
        <w:t xml:space="preserve"> </w:t>
      </w:r>
      <w:r>
        <w:t>Sud donosi</w:t>
      </w:r>
    </w:p>
    <w:p w:rsidRDefault="00951BD2" w:rsidP="00951BD2" w:rsidR="00951BD2">
      <w:pPr>
        <w:jc w:val="center"/>
      </w:pPr>
      <w:r>
        <w:t>R J E Š E N J E</w:t>
      </w:r>
    </w:p>
    <w:p w:rsidRDefault="00951BD2" w:rsidP="00951BD2" w:rsidR="00951BD2">
      <w:pPr>
        <w:jc w:val="center"/>
      </w:pPr>
    </w:p>
    <w:p w:rsidRDefault="00951BD2" w:rsidP="00027B0E" w:rsidR="00951BD2">
      <w:pPr>
        <w:jc w:val="both"/>
      </w:pPr>
      <w:r>
        <w:t xml:space="preserve">            Donijet će se odluka u pisanom </w:t>
      </w:r>
      <w:proofErr w:type="spellStart"/>
      <w:r>
        <w:t>otpravku</w:t>
      </w:r>
      <w:proofErr w:type="spellEnd"/>
      <w:r w:rsidR="00027B0E">
        <w:t>.</w:t>
      </w:r>
    </w:p>
    <w:p w:rsidRDefault="00951BD2" w:rsidP="00951BD2" w:rsidR="00951BD2">
      <w:pPr>
        <w:jc w:val="both"/>
      </w:pPr>
      <w:r>
        <w:tab/>
        <w:t xml:space="preserve"> </w:t>
      </w:r>
    </w:p>
    <w:p w:rsidRDefault="00027B0E" w:rsidP="00027B0E" w:rsidR="005E15FD">
      <w:pPr>
        <w:jc w:val="center"/>
      </w:pPr>
      <w:r>
        <w:t>Dovršeno u 13,50.</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1BD2"/>
    <w:rsid w:val="00027B0E"/>
    <w:rsid w:val="00046148"/>
    <w:rsid w:val="00092587"/>
    <w:rsid w:val="001110F0"/>
    <w:rsid w:val="00140A45"/>
    <w:rsid w:val="00160553"/>
    <w:rsid w:val="001F419E"/>
    <w:rsid w:val="00213748"/>
    <w:rsid w:val="00232DD0"/>
    <w:rsid w:val="002834CD"/>
    <w:rsid w:val="0030587F"/>
    <w:rsid w:val="00362524"/>
    <w:rsid w:val="00410CEA"/>
    <w:rsid w:val="005E15FD"/>
    <w:rsid w:val="0064733F"/>
    <w:rsid w:val="00674A35"/>
    <w:rsid w:val="00683DF4"/>
    <w:rsid w:val="00750683"/>
    <w:rsid w:val="007513C8"/>
    <w:rsid w:val="00814ED4"/>
    <w:rsid w:val="00843889"/>
    <w:rsid w:val="008441B7"/>
    <w:rsid w:val="008938EB"/>
    <w:rsid w:val="009258CC"/>
    <w:rsid w:val="00951BD2"/>
    <w:rsid w:val="0096362B"/>
    <w:rsid w:val="00A148A7"/>
    <w:rsid w:val="00A41D9D"/>
    <w:rsid w:val="00AC36B5"/>
    <w:rsid w:val="00B5171C"/>
    <w:rsid w:val="00C13960"/>
    <w:rsid w:val="00CD3758"/>
    <w:rsid w:val="00D56A52"/>
    <w:rsid w:val="00E7053F"/>
    <w:rsid w:val="00F31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1BD2"/>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51BD2"/>
    <w:pPr>
      <w:ind w:left="708"/>
    </w:pPr>
  </w:style>
  <w:style w:styleId="Tekstrezerviranogmjesta" w:type="character">
    <w:name w:val="Placeholder Text"/>
    <w:basedOn w:val="Zadanifontodlomka"/>
    <w:uiPriority w:val="99"/>
    <w:semiHidden/>
    <w:rsid w:val="00750683"/>
    <w:rPr>
      <w:color w:val="808080"/>
      <w:bdr w:space="0" w:sz="0" w:color="auto" w:val="none"/>
      <w:shd w:fill="auto" w:color="auto" w:val="clear"/>
    </w:rPr>
  </w:style>
  <w:style w:customStyle="true" w:styleId="eSPISCCParagraphDefaultFont" w:type="character">
    <w:name w:val="eSPIS_CC_Paragraph Default Font"/>
    <w:basedOn w:val="Zadanifontodlomka"/>
    <w:rsid w:val="007506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0683"/>
    <w:rPr>
      <w:bdr w:space="0" w:sz="0" w:color="auto" w:val="none"/>
      <w:shd w:fill="FFFFCC" w:color="auto" w:val="clear"/>
      <w:lang w:val="hr-HR"/>
    </w:rPr>
  </w:style>
  <w:style w:customStyle="true" w:styleId="PozadinaSvijetloCrvena" w:type="character">
    <w:name w:val="Pozadina_SvijetloCrvena"/>
    <w:basedOn w:val="eSPISCCParagraphDefaultFont"/>
    <w:rsid w:val="007506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06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1BD2"/>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51BD2"/>
    <w:pPr>
      <w:ind w:left="708"/>
    </w:pPr>
  </w:style>
  <w:style w:styleId="Tekstrezerviranogmjesta" w:type="character">
    <w:name w:val="Placeholder Text"/>
    <w:basedOn w:val="Zadanifontodlomka"/>
    <w:uiPriority w:val="99"/>
    <w:semiHidden/>
    <w:rsid w:val="00750683"/>
    <w:rPr>
      <w:color w:val="808080"/>
      <w:bdr w:color="auto" w:space="0" w:sz="0" w:val="none"/>
      <w:shd w:color="auto" w:fill="auto" w:val="clear"/>
    </w:rPr>
  </w:style>
  <w:style w:customStyle="1" w:styleId="eSPISCCParagraphDefaultFont" w:type="character">
    <w:name w:val="eSPIS_CC_Paragraph Default Font"/>
    <w:basedOn w:val="Zadanifontodlomka"/>
    <w:rsid w:val="007506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0683"/>
    <w:rPr>
      <w:bdr w:color="auto" w:space="0" w:sz="0" w:val="none"/>
      <w:shd w:color="auto" w:fill="FFFFCC" w:val="clear"/>
      <w:lang w:val="hr-HR"/>
    </w:rPr>
  </w:style>
  <w:style w:customStyle="1" w:styleId="PozadinaSvijetloCrvena" w:type="character">
    <w:name w:val="Pozadina_SvijetloCrvena"/>
    <w:basedOn w:val="eSPISCCParagraphDefaultFont"/>
    <w:rsid w:val="007506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06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09479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studenog 2018.</izvorni_sadrzaj>
    <derivirana_varijabla naziv="DomainObject.PlaniraniZavrsetakDatum_1">21. studenog 2018.</derivirana_varijabla>
  </DomainObject.PlaniraniZavrsetakDatum>
  <DomainObject.PlaniraniPocetakDatum>
    <izvorni_sadrzaj>21. studenog 2018.</izvorni_sadrzaj>
    <derivirana_varijabla naziv="DomainObject.PlaniraniPocetakDatum_1">21.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12:45</izvorni_sadrzaj>
    <derivirana_varijabla naziv="DomainObject.PlaniraniZavrsetakVrijeme_1">12:45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studenog 2018.</izvorni_sadrzaj>
    <derivirana_varijabla naziv="DomainObject.Zapisnik.DatumKreiranja_1">21. studenog 2018.</derivirana_varijabla>
  </DomainObject.Zapisnik.DatumKreiranja>
  <DomainObject.Zapisnik.ImovinskaKorist>
    <izvorni_sadrzaj/>
    <derivirana_varijabla naziv="DomainObject.Zapisnik.ImovinskaKorist_1"/>
  </DomainObject.Zapisnik.ImovinskaKorist>
  <DomainObject.Zapisnik.Oznaka>
    <izvorni_sadrzaj>St-854/2018-35</izvorni_sadrzaj>
    <derivirana_varijabla naziv="DomainObject.Zapisnik.Oznaka_1">St-854/2018-35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420719.52</izvorni_sadrzaj>
    <derivirana_varijabla naziv="DomainObject.Predmet.InicijalnaVrijednost_1">420719.52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St-854/2018</izvorni_sadrzaj>
    <derivirana_varijabla naziv="DomainObject.Predmet.OznakaBroj_1">St-854/2018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SINANOVIĆ - FASADE d.o.o. za građenje, trgovinu i usluge</izvorni_sadrzaj>
    <derivirana_varijabla naziv="DomainObject.Predmet.ProtustrankaFormated_1">  SINANOVIĆ - FASADE d.o.o. za građenje, trgovinu i usluge</derivirana_varijabla>
  </DomainObject.Predmet.ProtustrankaFormated>
  <DomainObject.Predmet.ProtustrankaFormatedOIB>
    <izvorni_sadrzaj>  SINANOVIĆ - FASADE d.o.o. za građenje, trgovinu i usluge, OIB 94399501902</izvorni_sadrzaj>
    <derivirana_varijabla naziv="DomainObject.Predmet.ProtustrankaFormatedOIB_1">  SINANOVIĆ - FASADE d.o.o. za građenje, trgovinu i usluge, OIB 94399501902</derivirana_varijabla>
  </DomainObject.Predmet.ProtustrankaFormatedOIB>
  <DomainObject.Predmet.ProtustrankaFormatedWithAdress>
    <izvorni_sadrzaj> SINANOVIĆ - FASADE d.o.o. za građenje, trgovinu i usluge, Posavska 1A, 35214 Donji Andrijevci</izvorni_sadrzaj>
    <derivirana_varijabla naziv="DomainObject.Predmet.ProtustrankaFormatedWithAdress_1"> SINANOVIĆ - FASADE d.o.o. za građenje, trgovinu i usluge, Posavska 1A, 35214 Donji Andrijevci</derivirana_varijabla>
  </DomainObject.Predmet.ProtustrankaFormatedWithAdress>
  <DomainObject.Predmet.ProtustrankaFormatedWithAdressOIB>
    <izvorni_sadrzaj> SINANOVIĆ - FASADE d.o.o. za građenje, trgovinu i usluge, OIB 94399501902, Posavska 1A, 35214 Donji Andrijevci</izvorni_sadrzaj>
    <derivirana_varijabla naziv="DomainObject.Predmet.ProtustrankaFormatedWithAdressOIB_1"> SINANOVIĆ - FASADE d.o.o. za građenje, trgovinu i usluge, OIB 94399501902, Posavska 1A, 35214 Donji Andrijevci</derivirana_varijabla>
  </DomainObject.Predmet.ProtustrankaFormatedWithAdressOIB>
  <DomainObject.Predmet.ProtustrankaWithAdress>
    <izvorni_sadrzaj>SINANOVIĆ - FASADE d.o.o. za građenje, trgovinu i usluge Posavska 1A, 35214 Donji Andrijevci</izvorni_sadrzaj>
    <derivirana_varijabla naziv="DomainObject.Predmet.ProtustrankaWithAdress_1">SINANOVIĆ - FASADE d.o.o. za građenje, trgovinu i usluge Posavska 1A, 35214 Donji Andrijevci</derivirana_varijabla>
  </DomainObject.Predmet.ProtustrankaWithAdress>
  <DomainObject.Predmet.ProtustrankaWithAdressOIB>
    <izvorni_sadrzaj>SINANOVIĆ - FASADE d.o.o. za građenje, trgovinu i usluge, OIB 94399501902, Posavska 1A, 35214 Donji Andrijevci</izvorni_sadrzaj>
    <derivirana_varijabla naziv="DomainObject.Predmet.ProtustrankaWithAdressOIB_1">SINANOVIĆ - FASADE d.o.o. za građenje, trgovinu i usluge, OIB 94399501902, Posavska 1A, 35214 Donji Andrijevci</derivirana_varijabla>
  </DomainObject.Predmet.ProtustrankaWithAdressOIB>
  <DomainObject.Predmet.ProtustrankaNazivFormated>
    <izvorni_sadrzaj>SINANOVIĆ - FASADE d.o.o. za građenje, trgovinu i usluge</izvorni_sadrzaj>
    <derivirana_varijabla naziv="DomainObject.Predmet.ProtustrankaNazivFormated_1">SINANOVIĆ - FASADE d.o.o. za građenje, trgovinu i usluge</derivirana_varijabla>
  </DomainObject.Predmet.ProtustrankaNazivFormated>
  <DomainObject.Predmet.ProtustrankaNazivFormatedOIB>
    <izvorni_sadrzaj>SINANOVIĆ - FASADE d.o.o. za građenje, trgovinu i usluge, OIB 94399501902</izvorni_sadrzaj>
    <derivirana_varijabla naziv="DomainObject.Predmet.ProtustrankaNazivFormatedOIB_1">SINANOVIĆ - FASADE d.o.o. za građenje, trgovinu i usluge, OIB 94399501902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SINANOVIĆ - FASADE d.o.o. za građenje, trgovinu i usluge</item>
    </izvorni_sadrzaj>
    <derivirana_varijabla naziv="DomainObject.Predmet.ProtuStrankaListFormated_1">
      <item>SINANOVIĆ - FASADE d.o.o. za građenje, trgovinu i usluge</item>
    </derivirana_varijabla>
  </DomainObject.Predmet.ProtuStrankaListFormated>
  <DomainObject.Predmet.ProtuStrankaListFormatedOIB>
    <izvorni_sadrzaj>
      <item>SINANOVIĆ - FASADE d.o.o. za građenje, trgovinu i usluge, OIB 94399501902</item>
    </izvorni_sadrzaj>
    <derivirana_varijabla naziv="DomainObject.Predmet.ProtuStrankaListFormatedOIB_1">
      <item>SINANOVIĆ - FASADE d.o.o. za građenje, trgovinu i usluge, OIB 94399501902</item>
    </derivirana_varijabla>
  </DomainObject.Predmet.ProtuStrankaListFormatedOIB>
  <DomainObject.Predmet.ProtuStrankaListFormatedWithAdress>
    <izvorni_sadrzaj>
      <item>SINANOVIĆ - FASADE d.o.o. za građenje, trgovinu i usluge, Posavska 1A, 35214 Donji Andrijevci</item>
    </izvorni_sadrzaj>
    <derivirana_varijabla naziv="DomainObject.Predmet.ProtuStrankaListFormatedWithAdress_1">
      <item>SINANOVIĆ - FASADE d.o.o. za građenje, trgovinu i usluge, Posavska 1A, 35214 Donji Andrijevci</item>
    </derivirana_varijabla>
  </DomainObject.Predmet.ProtuStrankaListFormatedWithAdress>
  <DomainObject.Predmet.ProtuStrankaListFormatedWithAdressOIB>
    <izvorni_sadrzaj>
      <item>SINANOVIĆ - FASADE d.o.o. za građenje, trgovinu i usluge, OIB 94399501902, Posavska 1A, 35214 Donji Andrijevci</item>
    </izvorni_sadrzaj>
    <derivirana_varijabla naziv="DomainObject.Predmet.ProtuStrankaListFormatedWithAdressOIB_1">
      <item>SINANOVIĆ - FASADE d.o.o. za građenje, trgovinu i usluge, OIB 94399501902, Posavska 1A, 35214 Donji Andrijevci</item>
    </derivirana_varijabla>
  </DomainObject.Predmet.ProtuStrankaListFormatedWithAdressOIB>
  <DomainObject.Predmet.ProtuStrankaListNazivFormated>
    <izvorni_sadrzaj>
      <item>SINANOVIĆ - FASADE d.o.o. za građenje, trgovinu i usluge</item>
    </izvorni_sadrzaj>
    <derivirana_varijabla naziv="DomainObject.Predmet.ProtuStrankaListNazivFormated_1">
      <item>SINANOVIĆ - FASADE d.o.o. za građenje, trgovinu i usluge</item>
    </derivirana_varijabla>
  </DomainObject.Predmet.ProtuStrankaListNazivFormated>
  <DomainObject.Predmet.ProtuStrankaListNazivFormatedOIB>
    <izvorni_sadrzaj>
      <item>SINANOVIĆ - FASADE d.o.o. za građenje, trgovinu i usluge, OIB 94399501902</item>
    </izvorni_sadrzaj>
    <derivirana_varijabla naziv="DomainObject.Predmet.ProtuStrankaListNazivFormatedOIB_1">
      <item>SINANOVIĆ - FASADE d.o.o. za građenje, trgovinu i usluge, OIB 94399501902</item>
    </derivirana_varijabla>
  </DomainObject.Predmet.ProtuStrankaListNazivFormatedOIB>
  <DomainObject.Predmet.OstaliListFormated>
    <izvorni_sadrzaj>
      <item>Danijela Sinanović</item>
    </izvorni_sadrzaj>
    <derivirana_varijabla naziv="DomainObject.Predmet.OstaliListFormated_1">
      <item>Danijela Sinanović</item>
    </derivirana_varijabla>
  </DomainObject.Predmet.OstaliListFormated>
  <DomainObject.Predmet.OstaliListFormatedOIB>
    <izvorni_sadrzaj>
      <item>Danijela Sinanović, OIB 34230491724</item>
    </izvorni_sadrzaj>
    <derivirana_varijabla naziv="DomainObject.Predmet.OstaliListFormatedOIB_1">
      <item>Danijela Sinanović, OIB 34230491724</item>
    </derivirana_varijabla>
  </DomainObject.Predmet.OstaliListFormatedOIB>
  <DomainObject.Predmet.OstaliListFormatedWithAdress>
    <izvorni_sadrzaj>
      <item>Danijela Sinanović, Posavska Ulica 1 A, 35214 Donji Andrijevci</item>
    </izvorni_sadrzaj>
    <derivirana_varijabla naziv="DomainObject.Predmet.OstaliListFormatedWithAdress_1">
      <item>Danijela Sinanović, Posavska Ulica 1 A, 35214 Donji Andrijevci</item>
    </derivirana_varijabla>
  </DomainObject.Predmet.OstaliListFormatedWithAdress>
  <DomainObject.Predmet.OstaliListFormatedWithAdressOIB>
    <izvorni_sadrzaj>
      <item>Danijela Sinanović, OIB 34230491724, Posavska Ulica 1 A, 35214 Donji Andrijevci</item>
    </izvorni_sadrzaj>
    <derivirana_varijabla naziv="DomainObject.Predmet.OstaliListFormatedWithAdressOIB_1">
      <item>Danijela Sinanović, OIB 34230491724, Posavska Ulica 1 A, 35214 Donji Andrijevci</item>
    </derivirana_varijabla>
  </DomainObject.Predmet.OstaliListFormatedWithAdressOIB>
  <DomainObject.Predmet.OstaliListNazivFormated>
    <izvorni_sadrzaj>
      <item>Danijela Sinanović</item>
    </izvorni_sadrzaj>
    <derivirana_varijabla naziv="DomainObject.Predmet.OstaliListNazivFormated_1">
      <item>Danijela Sinanović</item>
    </derivirana_varijabla>
  </DomainObject.Predmet.OstaliListNazivFormated>
  <DomainObject.Predmet.OstaliListNazivFormatedOIB>
    <izvorni_sadrzaj>
      <item>Danijela Sinanović, OIB 34230491724</item>
    </izvorni_sadrzaj>
    <derivirana_varijabla naziv="DomainObject.Predmet.OstaliListNazivFormatedOIB_1">
      <item>Danijela Sinanović, OIB 34230491724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St-854/2018-35</izvorni_sadrzaj>
    <derivirana_varijabla naziv="DomainObject.PoslovniBrojDokumenta_1">St-854/2018-35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SINANOVIĆ - FASADE d.o.o. za građenje, trgovinu i usluge</izvorni_sadrzaj>
    <derivirana_varijabla naziv="DomainObject.Predmet.ProtustrankaIDrugi_1">SINANOVIĆ - FASADE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SINANOVIĆ - FASADE d.o.o. za građenje, trgovinu i usluge, OIB 94399501902, Posavska 1A, 35214 Donji Andrijevci</izvorni_sadrzaj>
    <derivirana_varijabla naziv="DomainObject.Predmet.ProtustrankaIDrugiAdressOIB_1">SINANOVIĆ - FASADE d.o.o. za građenje, trgovinu i usluge, OIB 94399501902, Posavska 1A,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SINANOVIĆ - FASADE d.o.o. za građenje, trgovinu i usluge</item>
      <item>Danijela Sinanović</item>
    </izvorni_sadrzaj>
    <derivirana_varijabla naziv="DomainObject.Predmet.SudioniciListNaziv_1">
      <item>Financijska agencija</item>
      <item>SINANOVIĆ - FASADE d.o.o. za građenje, trgovinu i usluge</item>
      <item>Danijela Sinanović</item>
    </derivirana_varijabla>
  </DomainObject.Predmet.SudioniciListNaziv>
  <DomainObject.Predmet.SudioniciListAdressOIB>
    <izvorni_sadrzaj>
      <item>Financijska agencija, OIB 85821130368, Ulica grada Vukovara 70,10000 Zagreb</item>
      <item>SINANOVIĆ - FASADE d.o.o. za građenje, trgovinu i usluge, OIB 94399501902, Posavska 1A,35214 Donji Andrijevci</item>
      <item>Danijela Sinanović, OIB 34230491724, Posavska Ulica 1 A,35214 Donji Andrijevci</item>
    </izvorni_sadrzaj>
    <derivirana_varijabla naziv="DomainObject.Predmet.SudioniciListAdressOIB_1">
      <item>Financijska agencija, OIB 85821130368, Ulica grada Vukovara 70,10000 Zagreb</item>
      <item>SINANOVIĆ - FASADE d.o.o. za građenje, trgovinu i usluge, OIB 94399501902, Posavska 1A,35214 Donji Andrijevci</item>
      <item>Danijela Sinanović, OIB 34230491724, Posavska Ulica 1 A,35214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94399501902</item>
      <item>, OIB 34230491724</item>
    </izvorni_sadrzaj>
    <derivirana_varijabla naziv="DomainObject.Predmet.SudioniciListNazivOIB_1">
      <item>, OIB 85821130368</item>
      <item>, OIB 94399501902</item>
      <item>, OIB 34230491724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listopada 2018.</izvorni_sadrzaj>
    <derivirana_varijabla naziv="DomainObject.Predmet.DatumZadnjeOdrzaneSudskeRadnje_1">29.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2195</properties:Words>
  <properties:Characters>11433</properties:Characters>
  <properties:Lines>265</properties:Lines>
  <properties:Paragraphs>78</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2018-11-21T11:25:00Z</dcterms:created>
  <dc:creator>wsadmin</dc:creator>
  <cp:lastModifiedBy>wsadmin</cp:lastModifiedBy>
  <dcterms:modified xmlns:xsi="http://www.w3.org/2001/XMLSchema-instance" xsi:type="dcterms:W3CDTF">2018-11-21T13:07:00Z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St-854/2018-35 / Zapisnik - Ispitno ročište (SINANOVIĆ FASADE ZAPISNIK.docx)</vt:lpwstr>
  </prop:property>
  <prop:property name="CC_coloring" pid="4" fmtid="{D5CDD505-2E9C-101B-9397-08002B2CF9AE}">
    <vt:bool>false</vt:bool>
  </prop:property>
  <prop:property name="BrojStranica" pid="5" fmtid="{D5CDD505-2E9C-101B-9397-08002B2CF9AE}">
    <vt:i4>6</vt:i4>
  </prop:property>
</prop:Properties>
</file>